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EF0D4" w14:textId="30B45E67" w:rsidR="0048031D" w:rsidRPr="00CF63F6" w:rsidRDefault="0048031D" w:rsidP="00E1010B">
      <w:pPr>
        <w:snapToGrid w:val="0"/>
        <w:ind w:leftChars="665" w:left="1638" w:hangingChars="13" w:hanging="42"/>
        <w:jc w:val="center"/>
        <w:rPr>
          <w:rFonts w:ascii="標楷體" w:eastAsia="標楷體" w:hAnsi="標楷體"/>
          <w:bCs/>
          <w:sz w:val="32"/>
          <w:szCs w:val="32"/>
        </w:rPr>
      </w:pP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　</w:t>
      </w:r>
      <w:r w:rsidR="00745DC7"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七</w:t>
      </w: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、餘絀審定後平衡綜計表　</w:t>
      </w:r>
      <w:r w:rsidRPr="00CF63F6">
        <w:rPr>
          <w:rFonts w:ascii="標楷體" w:eastAsia="標楷體" w:hAnsi="標楷體" w:hint="eastAsia"/>
          <w:bCs/>
          <w:sz w:val="32"/>
          <w:szCs w:val="32"/>
        </w:rPr>
        <w:t>（基金別）</w:t>
      </w:r>
    </w:p>
    <w:p w14:paraId="318FDC2C" w14:textId="528063C8" w:rsidR="00767669" w:rsidRPr="00CF63F6" w:rsidRDefault="00767669" w:rsidP="00A26903">
      <w:pPr>
        <w:tabs>
          <w:tab w:val="left" w:pos="11087"/>
        </w:tabs>
        <w:snapToGrid w:val="0"/>
        <w:spacing w:beforeLines="20" w:before="72"/>
        <w:ind w:rightChars="15" w:right="36"/>
        <w:jc w:val="right"/>
      </w:pPr>
      <w:r w:rsidRPr="00CF63F6">
        <w:rPr>
          <w:rFonts w:ascii="標楷體" w:eastAsia="標楷體" w:hAnsi="標楷體" w:hint="eastAsia"/>
        </w:rPr>
        <w:t>中華民國</w:t>
      </w:r>
      <w:r w:rsidRPr="00CF63F6">
        <w:rPr>
          <w:rFonts w:ascii="標楷體" w:eastAsia="標楷體" w:hAnsi="標楷體"/>
        </w:rPr>
        <w:t>11</w:t>
      </w:r>
      <w:r w:rsidR="00C22F81" w:rsidRPr="00CF63F6">
        <w:rPr>
          <w:rFonts w:ascii="標楷體" w:eastAsia="標楷體" w:hAnsi="標楷體" w:hint="eastAsia"/>
        </w:rPr>
        <w:t>4</w:t>
      </w:r>
      <w:r w:rsidRPr="00CF63F6">
        <w:rPr>
          <w:rFonts w:ascii="標楷體" w:eastAsia="標楷體" w:hAnsi="標楷體" w:hint="eastAsia"/>
        </w:rPr>
        <w:t>年12月31日</w:t>
      </w:r>
      <w:r w:rsidRPr="00CF63F6">
        <w:rPr>
          <w:rFonts w:ascii="標楷體" w:eastAsia="標楷體" w:hAnsi="標楷體"/>
        </w:rPr>
        <w:tab/>
      </w:r>
      <w:r w:rsidRPr="00CF63F6">
        <w:rPr>
          <w:rFonts w:ascii="標楷體" w:eastAsia="標楷體" w:hint="eastAsia"/>
          <w:spacing w:val="-20"/>
        </w:rPr>
        <w:t>單位：新臺幣元</w:t>
      </w:r>
    </w:p>
    <w:tbl>
      <w:tblPr>
        <w:tblW w:w="22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2304"/>
        <w:gridCol w:w="2304"/>
        <w:gridCol w:w="2304"/>
        <w:gridCol w:w="2304"/>
        <w:gridCol w:w="2304"/>
        <w:gridCol w:w="2304"/>
        <w:gridCol w:w="2304"/>
        <w:gridCol w:w="2304"/>
      </w:tblGrid>
      <w:tr w:rsidR="00CF63F6" w:rsidRPr="00CF63F6" w14:paraId="41EE789D" w14:textId="77777777" w:rsidTr="00767669">
        <w:trPr>
          <w:cantSplit/>
          <w:trHeight w:hRule="exact" w:val="850"/>
          <w:tblHeader/>
        </w:trPr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579867" w14:textId="77777777" w:rsidR="009F1186" w:rsidRPr="00CF63F6" w:rsidRDefault="009F1186" w:rsidP="00767669">
            <w:pPr>
              <w:snapToGri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基金名稱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836D" w14:textId="77777777" w:rsidR="009F1186" w:rsidRPr="00CF63F6" w:rsidRDefault="009F1186" w:rsidP="00CF63F6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b/>
                <w:szCs w:val="24"/>
              </w:rPr>
            </w:pPr>
            <w:r w:rsidRPr="00CF63F6">
              <w:rPr>
                <w:rFonts w:ascii="標楷體" w:eastAsia="標楷體" w:hint="eastAsia"/>
                <w:b/>
                <w:szCs w:val="24"/>
              </w:rPr>
              <w:t>資產總額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84EEE6" w14:textId="77777777" w:rsidR="009F1186" w:rsidRPr="00CF63F6" w:rsidRDefault="009F1186" w:rsidP="00CF63F6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流動資產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DC29A" w14:textId="77777777" w:rsidR="009F1186" w:rsidRPr="00CF63F6" w:rsidRDefault="009F1186" w:rsidP="00CF63F6">
            <w:pPr>
              <w:kinsoku w:val="0"/>
              <w:overflowPunct w:val="0"/>
              <w:adjustRightInd w:val="0"/>
              <w:snapToGrid w:val="0"/>
              <w:spacing w:line="300" w:lineRule="exact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投資、長期應收款、</w:t>
            </w:r>
          </w:p>
          <w:p w14:paraId="63AF47A3" w14:textId="77777777" w:rsidR="009F1186" w:rsidRPr="00CF63F6" w:rsidRDefault="009F1186" w:rsidP="00CF63F6">
            <w:pPr>
              <w:kinsoku w:val="0"/>
              <w:overflowPunct w:val="0"/>
              <w:adjustRightInd w:val="0"/>
              <w:snapToGrid w:val="0"/>
              <w:spacing w:line="300" w:lineRule="exact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貸墊款及準備金</w:t>
            </w:r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5C332C" w14:textId="77777777" w:rsidR="009F1186" w:rsidRPr="00CF63F6" w:rsidRDefault="009F1186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pacing w:val="-2"/>
                <w:szCs w:val="24"/>
              </w:rPr>
            </w:pPr>
            <w:r w:rsidRPr="00CF63F6">
              <w:rPr>
                <w:rFonts w:ascii="標楷體" w:eastAsia="標楷體" w:hint="eastAsia"/>
                <w:spacing w:val="-2"/>
                <w:szCs w:val="24"/>
              </w:rPr>
              <w:t>不動產、廠房及設備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23FB99" w14:textId="77777777" w:rsidR="009F1186" w:rsidRPr="00CF63F6" w:rsidRDefault="009F1186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投資性不動產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7E38A" w14:textId="77777777" w:rsidR="009F1186" w:rsidRPr="00CF63F6" w:rsidRDefault="009F1186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生物資產－非流動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0FF7F" w14:textId="77777777" w:rsidR="009F1186" w:rsidRPr="00CF63F6" w:rsidRDefault="009F1186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無形資產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7368739" w14:textId="77777777" w:rsidR="009F1186" w:rsidRPr="00CF63F6" w:rsidRDefault="009F1186" w:rsidP="00CF63F6">
            <w:pPr>
              <w:adjustRightInd w:val="0"/>
              <w:snapToGrid w:val="0"/>
              <w:ind w:leftChars="10" w:left="24" w:rightChars="-11" w:right="-26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其他資產</w:t>
            </w:r>
          </w:p>
        </w:tc>
      </w:tr>
      <w:tr w:rsidR="00CF63F6" w:rsidRPr="00CF63F6" w14:paraId="3F4040CF" w14:textId="77777777" w:rsidTr="00A76B45">
        <w:trPr>
          <w:cantSplit/>
          <w:trHeight w:val="493"/>
        </w:trPr>
        <w:tc>
          <w:tcPr>
            <w:tcW w:w="36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95EFE1" w14:textId="777777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Cs w:val="24"/>
              </w:rPr>
              <w:t>合計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08A91" w14:textId="25983DDA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9,592,804,772,119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0B204" w14:textId="23BC1C6F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2,884,808,505,064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A3F62" w14:textId="251F8C81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3,824,145,822,816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0E7D39" w14:textId="1FFE8D61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2,474,030,813,644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6DFC2" w14:textId="41B67EF3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152,518,220,114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2C641" w14:textId="22BF82AA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11,404,364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C8EF7" w14:textId="506E6720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7,879,285,341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A59489" w14:textId="12B68046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249,410,720,776</w:t>
            </w:r>
          </w:p>
        </w:tc>
      </w:tr>
      <w:tr w:rsidR="00CF63F6" w:rsidRPr="00CF63F6" w14:paraId="2015010D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031467" w14:textId="777777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行政院主管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266AB" w14:textId="529D5968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2,910,008,503,360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99141" w14:textId="1F7A33AC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67,118,450,915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62A01" w14:textId="2D5285A8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2,837,769,980,995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63577" w14:textId="57A4B14A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2,785,072,112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DEC8C" w14:textId="77F222CE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89A4B" w14:textId="4A35530E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3E425" w14:textId="34F1DED1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1,195,833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24426D" w14:textId="4B5435AC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2,333,803,505</w:t>
            </w:r>
          </w:p>
        </w:tc>
      </w:tr>
      <w:tr w:rsidR="00CF63F6" w:rsidRPr="00CF63F6" w14:paraId="3D0A3377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D62510" w14:textId="777777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行政院國家發展基金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8D2BF" w14:textId="0DB5CF1F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2,910,008,503,360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9AD7E" w14:textId="751B00AB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67,118,450,915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1BF3F" w14:textId="163994B6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2,837,769,980,995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32B31F" w14:textId="4A5193CB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2,785,072,112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E80EF" w14:textId="2847D5AC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50E0B" w14:textId="4563978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87ED6" w14:textId="0700437F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1,195,833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168C1E" w14:textId="5A0D37B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2,333,803,505</w:t>
            </w:r>
          </w:p>
        </w:tc>
      </w:tr>
      <w:tr w:rsidR="00CF63F6" w:rsidRPr="00CF63F6" w14:paraId="3953A688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652A88" w14:textId="777777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內政部主管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D7622" w14:textId="32040DE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90,280,882,331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997D9" w14:textId="5D7CDD5B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53,007,384,113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31ABA" w14:textId="5B82B910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33,628,589,869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353992" w14:textId="16619AEC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6,274,434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E7460" w14:textId="24486D18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354A6" w14:textId="27337795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352F8" w14:textId="3D4FB64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82,780,086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92FF2A" w14:textId="1B761B5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3,555,853,829</w:t>
            </w:r>
          </w:p>
        </w:tc>
      </w:tr>
      <w:tr w:rsidR="00CF63F6" w:rsidRPr="00CF63F6" w14:paraId="082E0415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2872B1" w14:textId="777777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營建建設基金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4CE7B" w14:textId="1323332F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84,167,182,312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25140" w14:textId="706CFCA6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52,644,075,064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3D4CC" w14:textId="56984AC8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27,878,198,899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E77A11" w14:textId="7AEDF130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6,274,434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29DA4" w14:textId="6F16102F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670A6" w14:textId="5944513B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C627F" w14:textId="220DB9D1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82,780,086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9BAC4D" w14:textId="6A0D9DC0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3,555,853,829</w:t>
            </w:r>
          </w:p>
        </w:tc>
      </w:tr>
      <w:tr w:rsidR="00CF63F6" w:rsidRPr="00CF63F6" w14:paraId="1DEF3B01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5F41B7" w14:textId="777777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實施平均地權基金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8EA24" w14:textId="1CF9891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6,113,700,019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B26B1" w14:textId="6CA6C9EC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363,309,049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8364F" w14:textId="0D8B355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5,750,390,970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83EA6" w14:textId="1CF29F3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87139" w14:textId="6DB6D15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C688E" w14:textId="40B918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3E90D" w14:textId="634F0E4E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D06CEA" w14:textId="613D805F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179AD57F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761B6" w14:textId="77777777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國防部主管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C86D6" w14:textId="4990F2A7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92,624,727,932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DCC88" w14:textId="6AEB2B46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57,386,315,214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C62EF" w14:textId="158285E5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15,266,006,272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CC4963" w14:textId="71E5A2A0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19,098,559,350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81748" w14:textId="4603A970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6,642,858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20777" w14:textId="1BD55767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51FB3" w14:textId="67F3178F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288,729,796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8DC3BC" w14:textId="4CB608E8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578,474,442</w:t>
            </w:r>
          </w:p>
        </w:tc>
      </w:tr>
      <w:tr w:rsidR="00CF63F6" w:rsidRPr="00CF63F6" w14:paraId="348C40E0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FD2694" w14:textId="77777777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國軍生產及服務作業基金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DD381" w14:textId="24EDD631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76,062,369,484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7F09A" w14:textId="2F00C953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43,111,170,555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61DCA" w14:textId="2272AF0A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13,508,308,781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3179B1" w14:textId="5759C02E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18,762,592,241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654B0" w14:textId="7BF84802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6,642,858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BD886" w14:textId="3FD94913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E7ECB" w14:textId="4874BDEF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256,004,144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032417" w14:textId="4E608E7A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417,650,905</w:t>
            </w:r>
          </w:p>
        </w:tc>
      </w:tr>
      <w:tr w:rsidR="00CF63F6" w:rsidRPr="00CF63F6" w14:paraId="0A166008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A1A5E6" w14:textId="77777777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國軍老舊眷村改建基金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17D5" w14:textId="59CBC64A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15,662,717,632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D37D2" w14:textId="2D4DE961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13,804,416,962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34D6D" w14:textId="718148F9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1,697,475,273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FE3C24" w14:textId="38FD2AEC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1,860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62080" w14:textId="21BB2104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985E0" w14:textId="2B6317F4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19EC5" w14:textId="2FEADBA5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34AE7B" w14:textId="7461BCB2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160,823,537</w:t>
            </w:r>
          </w:p>
        </w:tc>
      </w:tr>
      <w:tr w:rsidR="00CF63F6" w:rsidRPr="00CF63F6" w14:paraId="004E4EF8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87D832" w14:textId="54EB6BC3" w:rsidR="00EB2467" w:rsidRPr="00CF63F6" w:rsidRDefault="00EB2467" w:rsidP="00CF63F6">
            <w:pPr>
              <w:autoSpaceDE w:val="0"/>
              <w:autoSpaceDN w:val="0"/>
              <w:adjustRightInd w:val="0"/>
              <w:snapToGrid w:val="0"/>
              <w:ind w:leftChars="100" w:left="240" w:rightChars="29" w:right="70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CF63F6">
              <w:rPr>
                <w:rFonts w:ascii="標楷體" w:eastAsia="標楷體" w:hint="eastAsia"/>
                <w:spacing w:val="-24"/>
                <w:sz w:val="22"/>
                <w:szCs w:val="22"/>
              </w:rPr>
              <w:t>國防醫學院(國防醫學大學)軍事教育基金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DC8F6" w14:textId="26A5A579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899,640,816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35430" w14:textId="480D73A4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470,727,697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1B8F0" w14:textId="53B89A46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60,222,218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F0A0A2" w14:textId="57AB3061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335,965,249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F51B3" w14:textId="10088FDA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E1A9E" w14:textId="4E1519D9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FEA07" w14:textId="409E1384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32,725,652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D1E516" w14:textId="6CE71035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70E3F74C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6EC0FD" w14:textId="777777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教育部主管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E7897" w14:textId="65C060C6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645,173,318,436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4E1B0" w14:textId="56067410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184,363,899,843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31CEB" w14:textId="0F12001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146,316,811,312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992024" w14:textId="6AF69DC9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294,996,247,828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2C478" w14:textId="0FBEB1A6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2,002,246,267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7FCB3" w14:textId="40C401EC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3,263,632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60EFB" w14:textId="717B3CAF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2,113,931,510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09969E" w14:textId="2202EB1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15,376,918,044</w:t>
            </w:r>
          </w:p>
        </w:tc>
      </w:tr>
      <w:tr w:rsidR="00CF63F6" w:rsidRPr="00CF63F6" w14:paraId="32E7DF73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931EE2" w14:textId="466FBCFE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leftChars="100" w:left="240" w:rightChars="23" w:right="55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24"/>
                <w:sz w:val="22"/>
                <w:szCs w:val="22"/>
              </w:rPr>
              <w:t>國立大學校院校務基金(綜計)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4C31B" w14:textId="7CE03DCF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443,430,406,618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DB826" w14:textId="20D6C13C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116,504,536,312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E85BD" w14:textId="03248DE2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105,898,362,634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BD67EC" w14:textId="0C0EB98E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208,949,234,212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88E6A" w14:textId="5F016528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C75DD" w14:textId="37FD4F90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3,263,632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74B5" w14:textId="7D01E821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1,429,594,915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93F9ED" w14:textId="41A83769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10,645,414,913</w:t>
            </w:r>
          </w:p>
        </w:tc>
      </w:tr>
      <w:tr w:rsidR="00CF63F6" w:rsidRPr="00CF63F6" w14:paraId="27094F54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741D44" w14:textId="777777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pacing w:val="-2"/>
                <w:sz w:val="22"/>
                <w:szCs w:val="22"/>
              </w:rPr>
            </w:pPr>
            <w:r w:rsidRPr="00CF63F6">
              <w:rPr>
                <w:rFonts w:ascii="標楷體" w:eastAsia="標楷體" w:hint="eastAsia"/>
                <w:spacing w:val="-2"/>
                <w:sz w:val="22"/>
                <w:szCs w:val="22"/>
              </w:rPr>
              <w:t>國立臺灣大學附設醫院作業基金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36F0D" w14:textId="77D716EF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108,980,023,325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82C27" w14:textId="063EE4B1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33,480,732,043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29356" w14:textId="3E362A3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29,480,947,028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B0270" w14:textId="3B6765E3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45,237,205,469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9655F" w14:textId="46ACBFAB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2A974" w14:textId="374AA99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BACF7" w14:textId="4C19E7A6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317,032,521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A77A3E" w14:textId="4B07C552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464,106,264</w:t>
            </w:r>
          </w:p>
        </w:tc>
      </w:tr>
      <w:tr w:rsidR="00CF63F6" w:rsidRPr="00CF63F6" w14:paraId="4A1B2808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3502D6" w14:textId="777777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pacing w:val="-2"/>
                <w:sz w:val="22"/>
                <w:szCs w:val="22"/>
              </w:rPr>
            </w:pPr>
            <w:r w:rsidRPr="00CF63F6">
              <w:rPr>
                <w:rFonts w:ascii="標楷體" w:eastAsia="標楷體" w:hint="eastAsia"/>
                <w:spacing w:val="-2"/>
                <w:sz w:val="22"/>
                <w:szCs w:val="22"/>
              </w:rPr>
              <w:t>國立成功大學附設醫院作業基金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AA3DC" w14:textId="4D31AB1C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31,041,372,391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CF9C7" w14:textId="5683C9E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12,540,216,849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70C62" w14:textId="2E56133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8,254,047,835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2AAD9" w14:textId="29AE4012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10,142,794,122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116DC" w14:textId="5D4EBA4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6C01A" w14:textId="105BDC3A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4788A" w14:textId="6C679B3C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101,877,399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E130D5" w14:textId="7507506F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2,436,186</w:t>
            </w:r>
          </w:p>
        </w:tc>
      </w:tr>
      <w:tr w:rsidR="00CF63F6" w:rsidRPr="00CF63F6" w14:paraId="434315B9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DB8DC8" w14:textId="777777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pacing w:val="-4"/>
                <w:w w:val="98"/>
                <w:sz w:val="22"/>
                <w:szCs w:val="22"/>
              </w:rPr>
            </w:pPr>
            <w:r w:rsidRPr="00CF63F6">
              <w:rPr>
                <w:rFonts w:ascii="標楷體" w:eastAsia="標楷體" w:hint="eastAsia"/>
                <w:spacing w:val="-4"/>
                <w:w w:val="98"/>
                <w:sz w:val="22"/>
                <w:szCs w:val="22"/>
              </w:rPr>
              <w:t>國立陽明交通大學附設醫院作業基金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AE117" w14:textId="53265DB8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8,116,644,015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9E202" w14:textId="77E8694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2,728,042,160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0387A" w14:textId="78B54BC2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66,783,325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35A51" w14:textId="48C1955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5,295,552,953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C9F88" w14:textId="7F5C106C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0F088" w14:textId="2F23B05F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8803B" w14:textId="23E5AAFC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18,562,928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4BFD5A" w14:textId="0E9C4473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7,702,649</w:t>
            </w:r>
          </w:p>
        </w:tc>
      </w:tr>
      <w:tr w:rsidR="00CF63F6" w:rsidRPr="00CF63F6" w14:paraId="1CA82CAD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5449A" w14:textId="777777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教育部所屬機構作業基金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5C574" w14:textId="795E65E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10,693,507,697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4B035" w14:textId="5615247A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3,000,282,621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8BC85" w14:textId="24A99CE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336,176,472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C50DF0" w14:textId="688FA781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3,787,084,084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47EF0" w14:textId="018D08D8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2,002,246,267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6935A" w14:textId="7A68E2B2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FDF8D" w14:textId="03CD85E3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86,898,988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3007CE" w14:textId="5AC84F68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1,480,819,265</w:t>
            </w:r>
          </w:p>
        </w:tc>
      </w:tr>
      <w:tr w:rsidR="00CF63F6" w:rsidRPr="00CF63F6" w14:paraId="4327E0C1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C69D38" w14:textId="777777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4"/>
                <w:w w:val="98"/>
                <w:sz w:val="22"/>
                <w:szCs w:val="22"/>
              </w:rPr>
              <w:t>國立高級中等學校校務基金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A6C46" w14:textId="47FEFA43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42,911,364,390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887E1" w14:textId="223AA8D2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16,110,089,858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1A365" w14:textId="0E743A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2,280,494,018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563FAB" w14:textId="6C4C1A5F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21,584,376,988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56521" w14:textId="18D99768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56CF2" w14:textId="79C1CFE9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13E1B" w14:textId="3616B930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159,964,759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386282" w14:textId="2D34BA9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2,776,438,767</w:t>
            </w:r>
          </w:p>
        </w:tc>
      </w:tr>
      <w:tr w:rsidR="00CF63F6" w:rsidRPr="00CF63F6" w14:paraId="3AEE3C06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6298C" w14:textId="7777777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法務部主管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4CD1A" w14:textId="14F7EED8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3,879,754,210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D585B" w14:textId="3DD247F5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3,154,970,401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362EB" w14:textId="19B717C6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57,250,462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68C45" w14:textId="4890A260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65,352,573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FDDB4" w14:textId="206B81A5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9036F" w14:textId="175ABE9D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244,700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55FE9" w14:textId="727B4471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3,550,438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9D5C65" w14:textId="07023FA4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598,385,636</w:t>
            </w:r>
          </w:p>
        </w:tc>
      </w:tr>
      <w:tr w:rsidR="00CF63F6" w:rsidRPr="00CF63F6" w14:paraId="2940BCF9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8187E5" w14:textId="6E26005E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法務部矯正機關作業基金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75499" w14:textId="2808C82D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3,879,754,210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56DD1" w14:textId="7AF652A0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3,154,970,401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2A48B" w14:textId="07E8240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57,250,462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FF5C7D" w14:textId="6B2E4EF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65,352,573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BE1C8" w14:textId="6CDF6FB2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17C3E" w14:textId="1C4D2729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244,700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80E0B" w14:textId="0728253E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3,550,438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6FACAF" w14:textId="1531E68B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598,385,636</w:t>
            </w:r>
          </w:p>
        </w:tc>
      </w:tr>
      <w:tr w:rsidR="00CF63F6" w:rsidRPr="00CF63F6" w14:paraId="3AFEEB86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9E58A0" w14:textId="7777777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經濟部主管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AC67E" w14:textId="052965D9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317,579,135,223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DBDD9" w14:textId="2A4E9D35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87,798,123,137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8DACB" w14:textId="69DBAB7D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56,494,716,488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FE509F" w14:textId="064EA273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172,284,844,605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7CA6A" w14:textId="476E2146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D1881" w14:textId="6D72FFAD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1D818" w14:textId="50FA6D94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126,244,489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3BD248" w14:textId="726DBE15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875,206,504</w:t>
            </w:r>
          </w:p>
        </w:tc>
      </w:tr>
      <w:tr w:rsidR="00CF63F6" w:rsidRPr="00CF63F6" w14:paraId="15E57C3A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9E4593" w14:textId="7777777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經濟作業基金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006B3" w14:textId="75209A50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229,137,512,825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DC2E3" w14:textId="151B2B70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82,375,424,746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A71B5" w14:textId="0DC30F39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51,105,752,032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8EE2A" w14:textId="1B082070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94,946,160,316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5B10E" w14:textId="6FA7F81D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619DE" w14:textId="38A252DB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AFA78" w14:textId="3D62439E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56,024,306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C79680" w14:textId="1B5F1A3A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654,151,425</w:t>
            </w:r>
          </w:p>
        </w:tc>
      </w:tr>
      <w:tr w:rsidR="00CF63F6" w:rsidRPr="00CF63F6" w14:paraId="0583C0EF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DB7ABD" w14:textId="7777777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水資源作業基金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06AF1" w14:textId="39F57B03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88,441,622,398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387EE" w14:textId="6B6964AA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5,422,698,391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269E8" w14:textId="6C81C176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5,388,964,456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B5EF2D" w14:textId="7B1773B3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77,338,684,289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581F8" w14:textId="242CBB63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7BACA" w14:textId="7F45DA54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5E453" w14:textId="64097D75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70,220,183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551141" w14:textId="47C4DCA2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221,055,079</w:t>
            </w:r>
          </w:p>
        </w:tc>
      </w:tr>
      <w:tr w:rsidR="00CF63F6" w:rsidRPr="00CF63F6" w14:paraId="183A035A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8D4DE4" w14:textId="7777777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交通部主管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1FF18" w14:textId="4C69AA9B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1,589,905,572,384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3F856" w14:textId="2864EF93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73,237,905,056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AD310" w14:textId="2F1CF43E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57,513,224,620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AFBBCA" w14:textId="2349A162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1,268,849,087,436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43051" w14:textId="3954D7E8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140,921,464,830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57AF" w14:textId="19F3656A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6C09E" w14:textId="203B5943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983,545,772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486AE6" w14:textId="5CE99E22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48,400,344,670</w:t>
            </w:r>
          </w:p>
        </w:tc>
      </w:tr>
      <w:tr w:rsidR="00CF63F6" w:rsidRPr="00CF63F6" w14:paraId="064AEED4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9F48AC" w14:textId="77777777" w:rsidR="00404878" w:rsidRPr="00CF63F6" w:rsidRDefault="00404878" w:rsidP="00767669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交通作業基金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B3B211" w14:textId="7E0725B3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1,589,905,572,384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C3303C" w14:textId="6EF57323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73,237,905,056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E4397" w14:textId="0C0CCC5D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57,513,224,620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13D0DF" w14:textId="41333B5B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1,268,849,087,436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40CCC2" w14:textId="6C7EC1D7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140,921,464,830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FC0ED6" w14:textId="3FC488A0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D1F1D8" w14:textId="75BDA2B9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983,545,772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C37DDF5" w14:textId="56249004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48,400,344,670</w:t>
            </w:r>
          </w:p>
        </w:tc>
      </w:tr>
    </w:tbl>
    <w:p w14:paraId="317510DA" w14:textId="14FADF0E" w:rsidR="00456613" w:rsidRPr="00CF63F6" w:rsidRDefault="00404878" w:rsidP="00456613">
      <w:pPr>
        <w:snapToGrid w:val="0"/>
        <w:spacing w:line="240" w:lineRule="exact"/>
        <w:ind w:leftChars="5" w:left="12"/>
        <w:rPr>
          <w:rFonts w:ascii="標楷體" w:eastAsia="標楷體" w:hAnsi="標楷體"/>
          <w:sz w:val="20"/>
          <w:szCs w:val="22"/>
        </w:rPr>
      </w:pPr>
      <w:r w:rsidRPr="00CF63F6">
        <w:rPr>
          <w:rFonts w:ascii="標楷體" w:eastAsia="標楷體" w:hAnsi="標楷體" w:hint="eastAsia"/>
          <w:sz w:val="20"/>
          <w:szCs w:val="22"/>
        </w:rPr>
        <w:t>註：1.信託代理與保證資產（負債）為</w:t>
      </w:r>
      <w:r w:rsidR="00C22F81" w:rsidRPr="00CF63F6">
        <w:rPr>
          <w:rFonts w:ascii="標楷體" w:eastAsia="標楷體" w:hAnsi="標楷體" w:hint="eastAsia"/>
          <w:sz w:val="20"/>
          <w:szCs w:val="22"/>
        </w:rPr>
        <w:t>71,682,325,263</w:t>
      </w:r>
      <w:r w:rsidRPr="00CF63F6">
        <w:rPr>
          <w:rFonts w:ascii="標楷體" w:eastAsia="標楷體" w:hAnsi="標楷體" w:hint="eastAsia"/>
          <w:sz w:val="20"/>
          <w:szCs w:val="22"/>
        </w:rPr>
        <w:t>元。</w:t>
      </w:r>
    </w:p>
    <w:p w14:paraId="402B7D91" w14:textId="56AAC95F" w:rsidR="00456613" w:rsidRPr="00CF63F6" w:rsidRDefault="00404878" w:rsidP="00456613">
      <w:pPr>
        <w:snapToGrid w:val="0"/>
        <w:spacing w:line="240" w:lineRule="exact"/>
        <w:ind w:leftChars="169" w:left="432" w:hangingChars="13" w:hanging="26"/>
        <w:rPr>
          <w:rFonts w:ascii="標楷體" w:eastAsia="標楷體" w:hAnsi="標楷體"/>
          <w:sz w:val="22"/>
          <w:szCs w:val="22"/>
        </w:rPr>
      </w:pPr>
      <w:r w:rsidRPr="00CF63F6">
        <w:rPr>
          <w:rFonts w:ascii="標楷體" w:eastAsia="標楷體" w:hAnsi="標楷體" w:hint="eastAsia"/>
          <w:sz w:val="20"/>
          <w:szCs w:val="22"/>
        </w:rPr>
        <w:t>2.因擔保、保證或契約可能造成未來會計年度支出事項（包括或有負債）為</w:t>
      </w:r>
      <w:r w:rsidR="007D3797" w:rsidRPr="007D3797">
        <w:rPr>
          <w:rFonts w:ascii="標楷體" w:eastAsia="標楷體" w:hAnsi="標楷體"/>
          <w:sz w:val="20"/>
          <w:szCs w:val="22"/>
        </w:rPr>
        <w:t>17,087,447,235,841</w:t>
      </w:r>
      <w:r w:rsidRPr="00CF63F6">
        <w:rPr>
          <w:rFonts w:ascii="標楷體" w:eastAsia="標楷體" w:hAnsi="標楷體" w:hint="eastAsia"/>
          <w:sz w:val="20"/>
          <w:szCs w:val="22"/>
        </w:rPr>
        <w:t>元。</w:t>
      </w:r>
    </w:p>
    <w:p w14:paraId="2974F8D2" w14:textId="7318304D" w:rsidR="0048031D" w:rsidRPr="00CF63F6" w:rsidRDefault="0048031D" w:rsidP="00E1010B">
      <w:pPr>
        <w:snapToGrid w:val="0"/>
        <w:ind w:leftChars="1009" w:left="2464" w:hangingChars="13" w:hanging="42"/>
        <w:jc w:val="center"/>
        <w:rPr>
          <w:rFonts w:ascii="標楷體" w:eastAsia="標楷體" w:hAnsi="標楷體"/>
          <w:bCs/>
          <w:sz w:val="32"/>
          <w:szCs w:val="32"/>
        </w:rPr>
      </w:pP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 xml:space="preserve">　</w:t>
      </w:r>
      <w:r w:rsidR="0000189B"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七</w:t>
      </w: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、餘絀審定後平衡綜計表　</w:t>
      </w:r>
      <w:r w:rsidRPr="00CF63F6">
        <w:rPr>
          <w:rFonts w:ascii="標楷體" w:eastAsia="標楷體" w:hAnsi="標楷體" w:hint="eastAsia"/>
          <w:bCs/>
          <w:sz w:val="32"/>
          <w:szCs w:val="32"/>
        </w:rPr>
        <w:t>（基金別）（續）</w:t>
      </w:r>
    </w:p>
    <w:p w14:paraId="49999F80" w14:textId="45C110A4" w:rsidR="00767669" w:rsidRPr="00CF63F6" w:rsidRDefault="00767669" w:rsidP="00456613">
      <w:pPr>
        <w:tabs>
          <w:tab w:val="left" w:pos="11087"/>
        </w:tabs>
        <w:snapToGrid w:val="0"/>
        <w:spacing w:beforeLines="20" w:before="72"/>
        <w:ind w:rightChars="9" w:right="22"/>
        <w:jc w:val="right"/>
      </w:pPr>
      <w:r w:rsidRPr="00CF63F6">
        <w:rPr>
          <w:rFonts w:ascii="標楷體" w:eastAsia="標楷體" w:hAnsi="標楷體" w:hint="eastAsia"/>
        </w:rPr>
        <w:t>中華民國</w:t>
      </w:r>
      <w:r w:rsidRPr="00CF63F6">
        <w:rPr>
          <w:rFonts w:ascii="標楷體" w:eastAsia="標楷體" w:hAnsi="標楷體"/>
        </w:rPr>
        <w:t>11</w:t>
      </w:r>
      <w:r w:rsidR="00C22F81" w:rsidRPr="00CF63F6">
        <w:rPr>
          <w:rFonts w:ascii="標楷體" w:eastAsia="標楷體" w:hAnsi="標楷體" w:hint="eastAsia"/>
        </w:rPr>
        <w:t>4</w:t>
      </w:r>
      <w:r w:rsidRPr="00CF63F6">
        <w:rPr>
          <w:rFonts w:ascii="標楷體" w:eastAsia="標楷體" w:hAnsi="標楷體" w:hint="eastAsia"/>
        </w:rPr>
        <w:t>年12月31日</w:t>
      </w:r>
      <w:r w:rsidRPr="00CF63F6">
        <w:rPr>
          <w:rFonts w:ascii="標楷體" w:eastAsia="標楷體" w:hAnsi="標楷體"/>
        </w:rPr>
        <w:tab/>
      </w:r>
      <w:r w:rsidRPr="00CF63F6">
        <w:rPr>
          <w:rFonts w:ascii="標楷體" w:eastAsia="標楷體" w:hint="eastAsia"/>
          <w:spacing w:val="-20"/>
        </w:rPr>
        <w:t>單位：新臺幣元</w:t>
      </w:r>
    </w:p>
    <w:tbl>
      <w:tblPr>
        <w:tblW w:w="22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2304"/>
        <w:gridCol w:w="2304"/>
        <w:gridCol w:w="2304"/>
        <w:gridCol w:w="2304"/>
        <w:gridCol w:w="2304"/>
        <w:gridCol w:w="2304"/>
        <w:gridCol w:w="2304"/>
        <w:gridCol w:w="2318"/>
      </w:tblGrid>
      <w:tr w:rsidR="00CF63F6" w:rsidRPr="00CF63F6" w14:paraId="2EB54083" w14:textId="77777777" w:rsidTr="00456613">
        <w:trPr>
          <w:cantSplit/>
          <w:trHeight w:hRule="exact" w:val="850"/>
          <w:tblHeader/>
        </w:trPr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88D768" w14:textId="77777777" w:rsidR="00767669" w:rsidRPr="00CF63F6" w:rsidRDefault="00767669" w:rsidP="006A7EA5">
            <w:pPr>
              <w:snapToGri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基金名稱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BC6576" w14:textId="77777777" w:rsidR="00767669" w:rsidRPr="00CF63F6" w:rsidRDefault="00767669" w:rsidP="00CF63F6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b/>
                <w:szCs w:val="24"/>
              </w:rPr>
            </w:pPr>
            <w:r w:rsidRPr="00CF63F6">
              <w:rPr>
                <w:rFonts w:ascii="標楷體" w:eastAsia="標楷體" w:hint="eastAsia"/>
                <w:b/>
                <w:szCs w:val="24"/>
              </w:rPr>
              <w:t>資產總額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D0795" w14:textId="77777777" w:rsidR="00767669" w:rsidRPr="00CF63F6" w:rsidRDefault="00767669" w:rsidP="00CF63F6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流動資產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689CF2" w14:textId="77777777" w:rsidR="00767669" w:rsidRPr="00CF63F6" w:rsidRDefault="00767669" w:rsidP="00CF63F6">
            <w:pPr>
              <w:kinsoku w:val="0"/>
              <w:overflowPunct w:val="0"/>
              <w:adjustRightInd w:val="0"/>
              <w:snapToGrid w:val="0"/>
              <w:spacing w:line="300" w:lineRule="exact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投資、長期應收款、</w:t>
            </w:r>
          </w:p>
          <w:p w14:paraId="3859C422" w14:textId="77777777" w:rsidR="00767669" w:rsidRPr="00CF63F6" w:rsidRDefault="00767669" w:rsidP="00CF63F6">
            <w:pPr>
              <w:kinsoku w:val="0"/>
              <w:overflowPunct w:val="0"/>
              <w:adjustRightInd w:val="0"/>
              <w:snapToGrid w:val="0"/>
              <w:spacing w:line="300" w:lineRule="exact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貸墊款及準備金</w:t>
            </w:r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C62C7C" w14:textId="77777777" w:rsidR="00767669" w:rsidRPr="00CF63F6" w:rsidRDefault="00767669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pacing w:val="-2"/>
                <w:szCs w:val="24"/>
              </w:rPr>
            </w:pPr>
            <w:r w:rsidRPr="00CF63F6">
              <w:rPr>
                <w:rFonts w:ascii="標楷體" w:eastAsia="標楷體" w:hint="eastAsia"/>
                <w:spacing w:val="-2"/>
                <w:szCs w:val="24"/>
              </w:rPr>
              <w:t>不動產、廠房及設備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A56C9C" w14:textId="77777777" w:rsidR="00767669" w:rsidRPr="00CF63F6" w:rsidRDefault="00767669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投資性不動產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447529" w14:textId="77777777" w:rsidR="00767669" w:rsidRPr="00CF63F6" w:rsidRDefault="00767669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生物資產－非流動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4F9398" w14:textId="77777777" w:rsidR="00767669" w:rsidRPr="00CF63F6" w:rsidRDefault="00767669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無形資產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4DDDEB2" w14:textId="77777777" w:rsidR="00767669" w:rsidRPr="00CF63F6" w:rsidRDefault="00767669" w:rsidP="00CF63F6">
            <w:pPr>
              <w:adjustRightInd w:val="0"/>
              <w:snapToGrid w:val="0"/>
              <w:ind w:leftChars="10" w:left="24" w:rightChars="-7" w:right="-17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其他資產</w:t>
            </w:r>
          </w:p>
        </w:tc>
      </w:tr>
      <w:tr w:rsidR="00CF63F6" w:rsidRPr="00CF63F6" w14:paraId="717AB8DF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48465B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國軍退除役官兵輔導委員會主管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FBCAA" w14:textId="1D7A99B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190,709,735,565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5BB05" w14:textId="4C0EFA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69,659,158,884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492FF" w14:textId="4F49E3C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34,948,663,272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1814EE" w14:textId="17424CA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65,856,894,677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7D590" w14:textId="6AC310F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8,247,097,408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8CCC0" w14:textId="0C69553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3,149,032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3E0FB" w14:textId="1BB86AC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512,156,084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6AC0FE" w14:textId="74B3EF8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11,482,616,208</w:t>
            </w:r>
          </w:p>
        </w:tc>
      </w:tr>
      <w:tr w:rsidR="00CF63F6" w:rsidRPr="00CF63F6" w14:paraId="1EEB3EA6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1332BC" w14:textId="1DF842B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國軍退除役官兵安置基金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E032E" w14:textId="558F586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44,806,308,408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CCDFB" w14:textId="3E95038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7,274,049,207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700F5" w14:textId="285FFA4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17,789,742,126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8C8AB3" w14:textId="19E5D12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3,260,069,777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1CABF" w14:textId="215EE25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8,247,097,408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BD36F" w14:textId="0C53A0D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3,149,032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B1F31" w14:textId="057A6ED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10,314,925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D87AC9" w14:textId="548ABF2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8,221,885,933</w:t>
            </w:r>
          </w:p>
        </w:tc>
      </w:tr>
      <w:tr w:rsidR="00CF63F6" w:rsidRPr="00CF63F6" w14:paraId="2ABAC77A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CF20AD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榮民醫療作業基金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5536E" w14:textId="2529320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145,903,427,157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E80D9" w14:textId="36E0DF5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62,385,109,677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1CF29" w14:textId="754AA4A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17,158,921,146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9538ED" w14:textId="31ACE86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62,596,824,900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5BE8E" w14:textId="6B73522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C1B23" w14:textId="64A71DE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9E77B" w14:textId="3562E90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501,841,159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822463" w14:textId="3E54A3D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3,260,730,275</w:t>
            </w:r>
          </w:p>
        </w:tc>
      </w:tr>
      <w:tr w:rsidR="00CF63F6" w:rsidRPr="00CF63F6" w14:paraId="07DFC192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83612B" w14:textId="376A711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國家科學及技術委員會主管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3A441" w14:textId="4A2B486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313,209,427,104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1588F" w14:textId="7469B8C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6,027,913,673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F4509" w14:textId="02D2BBB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22,841,974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A83100" w14:textId="5A4DF75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303,862,244,927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CB8D2" w14:textId="201357E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B38BD" w14:textId="4B95240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C8C98" w14:textId="3A1C839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2,672,628,786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6A6635" w14:textId="7A9596C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623,797,744</w:t>
            </w:r>
          </w:p>
        </w:tc>
      </w:tr>
      <w:tr w:rsidR="00CF63F6" w:rsidRPr="00CF63F6" w14:paraId="0F3800A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1A800" w14:textId="711041E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科學園區管理局作業基金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6D70C" w14:textId="63AAE16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313,209,427,104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4D966" w14:textId="4F71F49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6,027,913,673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50993" w14:textId="6DEB186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22,841,974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ED3F57" w14:textId="650C942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303,862,244,927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3DF06" w14:textId="6D0A9CD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FAAAA" w14:textId="1C6CC99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33285" w14:textId="39B22FD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2,672,628,786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25EE6A" w14:textId="05DDFFC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623,797,744</w:t>
            </w:r>
          </w:p>
        </w:tc>
      </w:tr>
      <w:tr w:rsidR="00CF63F6" w:rsidRPr="00CF63F6" w14:paraId="018B0346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7E87BF" w14:textId="51D5CD3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/>
                <w:b/>
                <w:spacing w:val="-24"/>
                <w:sz w:val="22"/>
                <w:szCs w:val="22"/>
              </w:rPr>
            </w:pPr>
            <w:r w:rsidRPr="00CF63F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農業部主管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A8C3D" w14:textId="3AE596A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419,044,075,847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3090E" w14:textId="1C7FA1D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89,250,129,863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F3288" w14:textId="0E9D229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4,260,145,526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925A14" w14:textId="2A9FA4F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321,421,336,573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6A6D5" w14:textId="3260304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AECA2" w14:textId="6BCD938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4,747,000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4BF9F" w14:textId="5E2CD25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110,102,058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57F627" w14:textId="292396E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3,997,614,827</w:t>
            </w:r>
          </w:p>
        </w:tc>
      </w:tr>
      <w:tr w:rsidR="00CF63F6" w:rsidRPr="00CF63F6" w14:paraId="3D68C001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094462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農業作業基金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14708" w14:textId="1C358B7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4,524,715,411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EE4A3" w14:textId="7739F20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931,471,191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5F5E4" w14:textId="5E7B2BE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62,157,257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66F9E8" w14:textId="435ED0B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3,506,507,631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DF718" w14:textId="1DD9FF3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D4E4D" w14:textId="3666B38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4,747,000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1C01B" w14:textId="1D3B4EE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5,386,998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F3A75F" w14:textId="568E1E5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14,445,334</w:t>
            </w:r>
          </w:p>
        </w:tc>
      </w:tr>
      <w:tr w:rsidR="00CF63F6" w:rsidRPr="00CF63F6" w14:paraId="29067191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9AADB1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農田水利事業作業基金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65C82" w14:textId="0B4136A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414,519,360,436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7AEC9" w14:textId="415B281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88,318,658,672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91A67" w14:textId="77AC2F5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4,197,988,269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96C2E6" w14:textId="5ACBA60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317,914,828,942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FD775" w14:textId="277E98E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97E8C" w14:textId="101E857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86893" w14:textId="5286648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104,715,060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108D38" w14:textId="216F259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3,983,169,493</w:t>
            </w:r>
          </w:p>
        </w:tc>
      </w:tr>
      <w:tr w:rsidR="00CF63F6" w:rsidRPr="00CF63F6" w14:paraId="4A681080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3F8171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勞動部主管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5CDFA" w14:textId="07732E9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1,672,011,862,717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BC876" w14:textId="189ED54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1,329,224,285,779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62C23" w14:textId="5B6C44C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311,156,251,054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680951" w14:textId="5D22C98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A30A8" w14:textId="4BF302B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1,340,768,751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97AC4" w14:textId="02108EA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793F6" w14:textId="50C165A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49,451,916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140746" w14:textId="1A1A2FA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30,241,105,217</w:t>
            </w:r>
          </w:p>
        </w:tc>
      </w:tr>
      <w:tr w:rsidR="00CF63F6" w:rsidRPr="00CF63F6" w14:paraId="23C01CEE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4DD2F2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勞工保險局作業基金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25C96" w14:textId="6B58ECB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1,672,011,862,717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6DC0F" w14:textId="67C6BB5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1,329,224,285,779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4DEB4" w14:textId="77261D2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311,156,251,054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105C28" w14:textId="00FA1C6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C504A" w14:textId="561F48A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1,340,768,751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0CDA0" w14:textId="03ADFDE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D2315" w14:textId="08A621F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49,451,916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A799B2" w14:textId="699A4F4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30,241,105,217</w:t>
            </w:r>
          </w:p>
        </w:tc>
      </w:tr>
      <w:tr w:rsidR="00CF63F6" w:rsidRPr="00CF63F6" w14:paraId="50066104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229315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衛生福利部主管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13E14" w14:textId="33DC696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1,336,264,904,589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780FA" w14:textId="435B2B4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860,575,833,956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BA619" w14:textId="1E4590B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324,053,158,045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AFFE86" w14:textId="2FC8963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20,299,562,395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434AB" w14:textId="29DD22C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563BC" w14:textId="3ADA329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FCE16" w14:textId="4CF0739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871,933,320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41CA9B" w14:textId="7484EA9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130,464,416,873</w:t>
            </w:r>
          </w:p>
        </w:tc>
      </w:tr>
      <w:tr w:rsidR="00CF63F6" w:rsidRPr="00CF63F6" w14:paraId="3BD60999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C4C5F3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醫療藥品基金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AB98B" w14:textId="77D59C3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75,676,318,120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CE129" w14:textId="515A11E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52,150,165,198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6CFAB" w14:textId="6AEA753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794,887,591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498AA4" w14:textId="013F476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19,047,974,069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8A645" w14:textId="371DD2C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F8619" w14:textId="1BA141F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84F8B" w14:textId="0530010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366,474,490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102E89" w14:textId="573D607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3,316,816,772</w:t>
            </w:r>
          </w:p>
        </w:tc>
      </w:tr>
      <w:tr w:rsidR="00CF63F6" w:rsidRPr="00CF63F6" w14:paraId="010EC9D5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3B0588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7" w:right="41"/>
              <w:jc w:val="distribute"/>
              <w:rPr>
                <w:rFonts w:ascii="標楷體" w:eastAsia="標楷體"/>
                <w:spacing w:val="-12"/>
                <w:w w:val="97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12"/>
                <w:w w:val="97"/>
                <w:sz w:val="22"/>
                <w:szCs w:val="22"/>
              </w:rPr>
              <w:t>管制藥品製藥工廠作業基金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FE8CD" w14:textId="0FF5610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2,352,081,565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2FBBB" w14:textId="7BE30F7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1,249,647,077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00722" w14:textId="25872B3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250,000,000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3E60CB" w14:textId="3F60344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841,887,758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4237E" w14:textId="2C1329C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0C9" w14:textId="1B83749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C38B6" w14:textId="7B354C3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7,046,730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3861DB" w14:textId="0EFDD39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3,500,000</w:t>
            </w:r>
          </w:p>
        </w:tc>
      </w:tr>
      <w:tr w:rsidR="00CF63F6" w:rsidRPr="00CF63F6" w14:paraId="636F63C9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61977E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全民健康保險基金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D8F92" w14:textId="686B5BA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381,464,565,650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9AE5E" w14:textId="43E554F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166,055,943,027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31188" w14:textId="114270B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208,182,160,768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646FE3" w14:textId="03BA9C3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209,376,421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53D5E" w14:textId="7EA9D36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01A30" w14:textId="4B86B15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97183" w14:textId="72D99EE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289,567,216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B492C6" w14:textId="28A4955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6,727,518,218</w:t>
            </w:r>
          </w:p>
        </w:tc>
      </w:tr>
      <w:tr w:rsidR="00CF63F6" w:rsidRPr="00CF63F6" w14:paraId="465E94E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53F627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國民年金保險基金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711BC" w14:textId="00C8122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876,771,939,254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00B6D" w14:textId="61A4C7B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641,120,078,654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31BEE" w14:textId="6F96768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114,826,109,686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3504E" w14:textId="207EDF6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200,324,147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C87D0" w14:textId="28C06F6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341B4" w14:textId="2BFB118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C7C12" w14:textId="5E712C3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208,844,884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3084AD" w14:textId="4D1BB6A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120,416,581,883</w:t>
            </w:r>
          </w:p>
        </w:tc>
      </w:tr>
      <w:tr w:rsidR="00CF63F6" w:rsidRPr="00CF63F6" w14:paraId="201BB1EE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8404CA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文化部主管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982B" w14:textId="45FF4CE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4,731,855,697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27AD8" w14:textId="2A8717D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1,006,261,021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F8669" w14:textId="5A5A7A8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75,701,795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745119" w14:textId="14A51AC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3,003,648,473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7F596" w14:textId="4B7877D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55C9A" w14:textId="3CF2E3D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E4301" w14:textId="0B99534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5,181,603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0D6D01" w14:textId="477817E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641,062,805</w:t>
            </w:r>
          </w:p>
        </w:tc>
      </w:tr>
      <w:tr w:rsidR="00CF63F6" w:rsidRPr="00CF63F6" w14:paraId="1C1EE5FE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5C6E2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國立文化機構作業基金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BBA9E" w14:textId="541238D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4,731,855,697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33C86" w14:textId="790FBE8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1,006,261,021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5EDEC" w14:textId="6960E43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75,701,795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953959" w14:textId="02200DC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3,003,648,473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5D12A" w14:textId="4BD6DA0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61D30" w14:textId="4A9F967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A87B0" w14:textId="3853159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5,181,603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C44F32" w14:textId="0D2FE0F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641,062,805</w:t>
            </w:r>
          </w:p>
        </w:tc>
      </w:tr>
      <w:tr w:rsidR="00CF63F6" w:rsidRPr="00CF63F6" w14:paraId="77530036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69F6EC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國立故宮博物院主管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297AC" w14:textId="5344EAD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1,885,460,594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17674" w14:textId="6158AB1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232,632,455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A193B" w14:textId="04D249B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250,000,000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86C526" w14:textId="7826A08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1,393,256,098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61F0B" w14:textId="13159F1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1B37A" w14:textId="151CC7C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F17ED" w14:textId="0924EE4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9,572,041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75B950" w14:textId="513B23C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CF63F6" w:rsidRPr="00CF63F6" w14:paraId="24E3506D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3C02C4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故宮文物藝術發展基金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2E975" w14:textId="42530D0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1,885,460,594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2CF39" w14:textId="4548E4D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232,632,455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48D81" w14:textId="06DA5C8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250,000,000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4578DC" w14:textId="2B38AF9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1,393,256,098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A7873" w14:textId="1CABF45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B963E" w14:textId="3C0A99A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F806C" w14:textId="1CEC87F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9,572,041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5E760B" w14:textId="6787ACC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1EB84DFE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912390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原住民族委員會主管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E2D78" w14:textId="1515839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5,195,318,635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32C7C" w14:textId="07EFF8B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2,621,723,831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E6D5C" w14:textId="390E893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2,332,481,132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B633DE" w14:textId="43AE18A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0B67F" w14:textId="2B437CA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600E0" w14:textId="3853D31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C69F0" w14:textId="0BB9575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6910DB" w14:textId="67FC202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241,113,672</w:t>
            </w:r>
          </w:p>
        </w:tc>
      </w:tr>
      <w:tr w:rsidR="00CF63F6" w:rsidRPr="00CF63F6" w14:paraId="767307F3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94D81A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原住民族綜合發展基金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31438" w14:textId="50CA35D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5,195,318,635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B79B7" w14:textId="573845B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2,621,723,831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9455C" w14:textId="09B5BF3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2,332,481,132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06B922" w14:textId="3D2703E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9179C" w14:textId="0457B90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B6F60" w14:textId="3BA02A1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C7616" w14:textId="58C1D4B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0B1D61" w14:textId="5279BED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241,113,672</w:t>
            </w:r>
          </w:p>
        </w:tc>
      </w:tr>
      <w:tr w:rsidR="00CF63F6" w:rsidRPr="00CF63F6" w14:paraId="070F1F9F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04DCD4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考試院考選部主管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8C0D" w14:textId="71CF4BB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300,237,495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1C329" w14:textId="3346E32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143,516,923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8E038" w14:textId="5023C90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ECCDD" w14:textId="6B54AC0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108,432,163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61253" w14:textId="0C97A9F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9E466" w14:textId="7DCE759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C0CC6" w14:textId="265FEB2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48,281,609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32DB2D" w14:textId="5CD5CA3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6,800</w:t>
            </w:r>
          </w:p>
        </w:tc>
      </w:tr>
      <w:tr w:rsidR="00CF63F6" w:rsidRPr="00CF63F6" w14:paraId="414ACFFB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3CDB2B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考選業務基金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0FA9B" w14:textId="4CCD103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300,237,495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ADB10" w14:textId="6AF3D65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143,516,923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2A49E" w14:textId="04A8A22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97216E4" w14:textId="4A28E5E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108,432,163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E50C55" w14:textId="7954306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6FB1C" w14:textId="746C138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C4007" w14:textId="3BB7255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48,281,609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D214B19" w14:textId="27440E1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6,800</w:t>
            </w:r>
          </w:p>
        </w:tc>
      </w:tr>
    </w:tbl>
    <w:p w14:paraId="529F8A6E" w14:textId="6DA0E4A4" w:rsidR="00E1010B" w:rsidRPr="00CF63F6" w:rsidRDefault="00E1010B" w:rsidP="00E1010B">
      <w:pPr>
        <w:snapToGrid w:val="0"/>
        <w:ind w:leftChars="1009" w:left="2464" w:hangingChars="13" w:hanging="42"/>
        <w:jc w:val="center"/>
        <w:rPr>
          <w:rFonts w:ascii="標楷體" w:eastAsia="標楷體" w:hAnsi="標楷體"/>
          <w:bCs/>
          <w:sz w:val="32"/>
          <w:szCs w:val="32"/>
        </w:rPr>
      </w:pP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 xml:space="preserve">　</w:t>
      </w:r>
      <w:r w:rsidR="00C22D83"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七</w:t>
      </w: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、餘絀審定後平衡綜計表　</w:t>
      </w:r>
      <w:r w:rsidRPr="00CF63F6">
        <w:rPr>
          <w:rFonts w:ascii="標楷體" w:eastAsia="標楷體" w:hAnsi="標楷體" w:hint="eastAsia"/>
          <w:bCs/>
          <w:sz w:val="32"/>
          <w:szCs w:val="32"/>
        </w:rPr>
        <w:t>（基金別）（續）</w:t>
      </w:r>
    </w:p>
    <w:p w14:paraId="7FDF9374" w14:textId="3AAF5E23" w:rsidR="00456613" w:rsidRPr="00CF63F6" w:rsidRDefault="00456613" w:rsidP="000E6F5B">
      <w:pPr>
        <w:tabs>
          <w:tab w:val="left" w:pos="11087"/>
        </w:tabs>
        <w:snapToGrid w:val="0"/>
        <w:spacing w:beforeLines="20" w:before="72"/>
        <w:ind w:rightChars="21" w:right="50"/>
        <w:jc w:val="right"/>
      </w:pPr>
      <w:r w:rsidRPr="00CF63F6">
        <w:rPr>
          <w:rFonts w:ascii="標楷體" w:eastAsia="標楷體" w:hAnsi="標楷體" w:hint="eastAsia"/>
        </w:rPr>
        <w:t>中華民國</w:t>
      </w:r>
      <w:r w:rsidR="000150B9" w:rsidRPr="00CF63F6">
        <w:rPr>
          <w:rFonts w:ascii="標楷體" w:eastAsia="標楷體" w:hAnsi="標楷體" w:hint="eastAsia"/>
        </w:rPr>
        <w:t>114</w:t>
      </w:r>
      <w:r w:rsidRPr="00CF63F6">
        <w:rPr>
          <w:rFonts w:ascii="標楷體" w:eastAsia="標楷體" w:hAnsi="標楷體" w:hint="eastAsia"/>
        </w:rPr>
        <w:t>年12月31日</w:t>
      </w:r>
      <w:r w:rsidRPr="00CF63F6">
        <w:rPr>
          <w:rFonts w:ascii="標楷體" w:eastAsia="標楷體" w:hAnsi="標楷體"/>
        </w:rPr>
        <w:tab/>
      </w:r>
      <w:r w:rsidRPr="00CF63F6">
        <w:rPr>
          <w:rFonts w:ascii="標楷體" w:eastAsia="標楷體" w:hint="eastAsia"/>
          <w:spacing w:val="-20"/>
        </w:rPr>
        <w:t>單位：新臺幣元</w:t>
      </w:r>
    </w:p>
    <w:tbl>
      <w:tblPr>
        <w:tblW w:w="22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843"/>
        <w:gridCol w:w="1843"/>
        <w:gridCol w:w="1843"/>
        <w:gridCol w:w="1843"/>
        <w:gridCol w:w="1844"/>
        <w:gridCol w:w="1843"/>
        <w:gridCol w:w="1843"/>
        <w:gridCol w:w="1843"/>
        <w:gridCol w:w="1843"/>
        <w:gridCol w:w="1844"/>
      </w:tblGrid>
      <w:tr w:rsidR="00CF63F6" w:rsidRPr="00CF63F6" w14:paraId="4ED0415B" w14:textId="77777777" w:rsidTr="006C3760">
        <w:trPr>
          <w:cantSplit/>
          <w:trHeight w:val="850"/>
          <w:tblHeader/>
        </w:trPr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0CBB7D" w14:textId="77777777" w:rsidR="00C24C1D" w:rsidRPr="00CF63F6" w:rsidRDefault="00C24C1D" w:rsidP="00456613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8193C3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b/>
                <w:snapToGrid w:val="0"/>
                <w:szCs w:val="24"/>
              </w:rPr>
            </w:pPr>
            <w:r w:rsidRPr="00CF63F6">
              <w:rPr>
                <w:rFonts w:eastAsia="標楷體" w:hint="eastAsia"/>
                <w:b/>
                <w:snapToGrid w:val="0"/>
                <w:szCs w:val="24"/>
              </w:rPr>
              <w:t>負債及淨值</w:t>
            </w:r>
            <w:r w:rsidRPr="00CF63F6">
              <w:rPr>
                <w:rFonts w:eastAsia="標楷體" w:hint="eastAsia"/>
                <w:b/>
                <w:szCs w:val="24"/>
              </w:rPr>
              <w:t>總額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0E6226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b/>
                <w:szCs w:val="24"/>
              </w:rPr>
            </w:pPr>
            <w:r w:rsidRPr="00CF63F6">
              <w:rPr>
                <w:rFonts w:eastAsia="標楷體" w:hint="eastAsia"/>
                <w:b/>
                <w:szCs w:val="24"/>
              </w:rPr>
              <w:t>負債總額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D8427E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流動負債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7BAAD3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長期負債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552C55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snapToGrid w:val="0"/>
                <w:szCs w:val="24"/>
              </w:rPr>
            </w:pPr>
            <w:r w:rsidRPr="00CF63F6">
              <w:rPr>
                <w:rFonts w:eastAsia="標楷體" w:hint="eastAsia"/>
                <w:snapToGrid w:val="0"/>
                <w:szCs w:val="24"/>
              </w:rPr>
              <w:t>其他負債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927DE3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b/>
                <w:snapToGrid w:val="0"/>
                <w:szCs w:val="24"/>
              </w:rPr>
            </w:pPr>
            <w:r w:rsidRPr="00CF63F6">
              <w:rPr>
                <w:rFonts w:eastAsia="標楷體" w:hint="eastAsia"/>
                <w:b/>
                <w:snapToGrid w:val="0"/>
                <w:szCs w:val="24"/>
              </w:rPr>
              <w:t>淨值總額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F45278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snapToGrid w:val="0"/>
                <w:szCs w:val="24"/>
              </w:rPr>
            </w:pPr>
            <w:r w:rsidRPr="00CF63F6">
              <w:rPr>
                <w:rFonts w:eastAsia="標楷體" w:hint="eastAsia"/>
                <w:snapToGrid w:val="0"/>
                <w:szCs w:val="24"/>
              </w:rPr>
              <w:t>基金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0C99BD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snapToGrid w:val="0"/>
                <w:szCs w:val="24"/>
              </w:rPr>
            </w:pPr>
            <w:r w:rsidRPr="00CF63F6">
              <w:rPr>
                <w:rFonts w:eastAsia="標楷體" w:hint="eastAsia"/>
                <w:snapToGrid w:val="0"/>
                <w:szCs w:val="24"/>
              </w:rPr>
              <w:t>公積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72C0D4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累積餘絀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55C3E56" w14:textId="77777777" w:rsidR="00C24C1D" w:rsidRPr="00CF63F6" w:rsidRDefault="00C24C1D" w:rsidP="00CF63F6">
            <w:pPr>
              <w:ind w:leftChars="10" w:left="24" w:rightChars="-11" w:right="-26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淨值其他項目</w:t>
            </w:r>
          </w:p>
        </w:tc>
      </w:tr>
      <w:tr w:rsidR="00CF63F6" w:rsidRPr="00CF63F6" w14:paraId="18CF1E53" w14:textId="77777777" w:rsidTr="00A76B45">
        <w:trPr>
          <w:cantSplit/>
          <w:trHeight w:val="510"/>
        </w:trPr>
        <w:tc>
          <w:tcPr>
            <w:tcW w:w="36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683147" w14:textId="0B86DDA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Cs w:val="24"/>
              </w:rPr>
              <w:t>合計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735E1" w14:textId="03BFB07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9,592,804,772,119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ABE5A" w14:textId="33E6217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3,959,222,390,586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52C5C" w14:textId="3BE20E7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778,194,490,327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37899" w14:textId="64A208E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257,020,832,255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B661BF" w14:textId="2B72FC9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2,924,007,068,004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D09FE6" w14:textId="37B2D17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5,633,582,381,533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930748" w14:textId="37966E8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1,980,294,727,206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B2EFE" w14:textId="10E57EF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357,509,445,218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96BE4F" w14:textId="0BC46E2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224,086,675,882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FB63C" w14:textId="7A63ADD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3,071,691,533,227</w:t>
            </w:r>
          </w:p>
        </w:tc>
      </w:tr>
      <w:tr w:rsidR="00CF63F6" w:rsidRPr="00CF63F6" w14:paraId="604149DF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B19D0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行政院主管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A1B39" w14:textId="4E36FB0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2,910,008,503,360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351AA" w14:textId="639E5F0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2,121,749,330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0DF9F" w14:textId="71F5D38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1,655,297,811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F89CA" w14:textId="2EA4A8E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65D89B" w14:textId="644C6BD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466,451,519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33A46D" w14:textId="4B54D22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2,907,886,754,030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7B594" w14:textId="381DC6A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89,143,726,739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DA949" w14:textId="7864585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942A0B" w14:textId="115F9A7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148,606,284,004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D9746" w14:textId="3FBB0A1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2,670,136,743,287</w:t>
            </w:r>
          </w:p>
        </w:tc>
      </w:tr>
      <w:tr w:rsidR="00CF63F6" w:rsidRPr="00CF63F6" w14:paraId="676070A5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BBCA00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行政院國家發展基金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1419D" w14:textId="0E409AE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2,910,008,503,360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ECED1" w14:textId="3ECAA97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2,121,749,330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11D43" w14:textId="78FDFED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1,655,297,811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C7E6A" w14:textId="658F93A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6A71B7" w14:textId="21E001C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466,451,519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993EB6" w14:textId="6C388BB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2,907,886,754,030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07C607" w14:textId="07BFB8B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89,143,726,739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44C253" w14:textId="35CC539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FC471" w14:textId="59522A8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148,606,284,004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FF82C" w14:textId="6D45C1D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2,670,136,743,287</w:t>
            </w:r>
          </w:p>
        </w:tc>
      </w:tr>
      <w:tr w:rsidR="00CF63F6" w:rsidRPr="00CF63F6" w14:paraId="4061043D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CE60C6" w14:textId="6B07BF6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內政部主管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38F47" w14:textId="1E81B18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90,280,882,331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C80AA" w14:textId="463E278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37,972,276,969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0ECED" w14:textId="306CF94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4,808,231,479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DFA9E" w14:textId="49BE15B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20,000,274,399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3453EB" w14:textId="54D6406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13,163,771,091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843404" w14:textId="2B92755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52,308,605,362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CC4888" w14:textId="0DB03DD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37,127,122,442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076364" w14:textId="00C5D79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815,134,569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7CF94D" w14:textId="43CF22B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14,366,348,351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4D01E" w14:textId="144EB64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CF63F6" w:rsidRPr="00CF63F6" w14:paraId="7AECC667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EC5D04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營建建設基金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95FE2" w14:textId="4A1288B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84,167,182,312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03D7E" w14:textId="6CBE660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32,093,755,865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3BCD3" w14:textId="051C35C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4,783,544,286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FD162" w14:textId="418C1D4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14,591,914,399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205134" w14:textId="04A8734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12,718,297,180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D7FEFF" w14:textId="59F9116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52,073,426,447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5E64EF" w14:textId="03A3EEA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37,043,952,442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531F08" w14:textId="5BC7912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815,134,569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DA59A4" w14:textId="74A46D5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14,214,339,436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D92FE" w14:textId="4158747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40D29458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845D19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實施平均地權基金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4666B" w14:textId="16B1384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6,113,700,019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9E4A6" w14:textId="4CDE072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5,878,521,104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57C9B" w14:textId="348BD55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24,687,193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A5160" w14:textId="5A2AE67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5,408,360,000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70AE82" w14:textId="2D990E1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445,473,911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E39AF4" w14:textId="33B9FF1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235,178,915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C416F" w14:textId="0F6DEAF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83,170,000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6FB0C" w14:textId="3F755AA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79BCEC" w14:textId="5286842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152,008,915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1811A" w14:textId="2DF3616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71ECC3DB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91BBE6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國防部主管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24EC8" w14:textId="1F7880D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92,624,727,932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51B89" w14:textId="76195EA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80,385,570,838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E182F" w14:textId="57CE132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11,316,201,473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28C81" w14:textId="7EB212D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82,308,781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B52202" w14:textId="2EE51DD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68,987,060,584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E664D7" w14:textId="28A47E2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12,239,157,094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B77C33" w14:textId="2D97693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94,957,560,240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4802D" w14:textId="6684CBE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17,326,543,002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561B69" w14:textId="668737F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- 100,050,188,110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6558C" w14:textId="33C6D57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5,241,962</w:t>
            </w:r>
          </w:p>
        </w:tc>
      </w:tr>
      <w:tr w:rsidR="00CF63F6" w:rsidRPr="00CF63F6" w14:paraId="737B38C7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22AD42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國軍生產及服務作業基金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D8AD5" w14:textId="73423CC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76,062,369,484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3B64B" w14:textId="560B8DD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19,949,452,908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51578" w14:textId="6DD1E1B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10,964,764,979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5553E" w14:textId="59E33E2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82,308,781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83EB4A" w14:textId="418C4DA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8,902,379,148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63F76" w14:textId="1754D43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56,112,916,576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1D79F2" w14:textId="0C9540A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33,886,500,240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DBF7EF" w14:textId="4B437E7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17,267,254,991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C33616" w14:textId="4B05BCE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4,959,161,345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EAE8E" w14:textId="06AB234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5977AA0F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3E172A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國軍老舊眷村改建基金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B7D40" w14:textId="2FF8952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15,662,717,632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0D5AB" w14:textId="34D9392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60,068,510,087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1DDA8" w14:textId="0F8C97A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61,797,143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15C62" w14:textId="47A02F9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01FA16" w14:textId="54DF4CC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60,006,712,944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E3F9B4" w14:textId="78C1372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- 44,405,792,455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EF54D1" w14:textId="3B4735C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60,603,557,000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95BB74" w14:textId="74D6BD8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452FB4" w14:textId="33DC33B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- 105,009,349,455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3C8B6" w14:textId="2F85C18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6A9EC133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E7D292" w14:textId="2B4ECBD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CF63F6">
              <w:rPr>
                <w:rFonts w:ascii="標楷體" w:eastAsia="標楷體" w:hAnsi="標楷體" w:hint="eastAsia"/>
                <w:spacing w:val="-24"/>
                <w:sz w:val="22"/>
                <w:szCs w:val="22"/>
              </w:rPr>
              <w:t>國防醫學院(國防醫學大學)軍事教育基金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625FF" w14:textId="73CDF62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899,640,816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C8452" w14:textId="4A05D3C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367,607,843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D3213" w14:textId="482F380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289,639,351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6FF83" w14:textId="611EAA5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54FAB1" w14:textId="74CFBBC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77,968,492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221153" w14:textId="48C163F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532,032,973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FF5964" w14:textId="4627243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467,503,000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155307" w14:textId="485B076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59,288,011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F1D91" w14:textId="3F3EBF1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E1E56" w14:textId="05FCEC1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5,241,962</w:t>
            </w:r>
          </w:p>
        </w:tc>
      </w:tr>
      <w:tr w:rsidR="00CF63F6" w:rsidRPr="00CF63F6" w14:paraId="40C538DF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C3E746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教育部主管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C62DD" w14:textId="44F22E0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645,173,318,436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98A7B" w14:textId="2E76906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175,756,804,082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2747C" w14:textId="3D9A178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110,751,683,306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BB726" w14:textId="3B4451E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6,615,986,227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EE219F" w14:textId="7CE4F27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58,389,134,549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C8B21" w14:textId="40CA974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469,416,514,354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C25DEF" w14:textId="10DCB36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375,722,812,015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9A77B6" w14:textId="6B1718C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69,406,278,249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EF4B73" w14:textId="398F27B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13,302,695,933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E3573" w14:textId="4DD3131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10,984,728,157</w:t>
            </w:r>
          </w:p>
        </w:tc>
      </w:tr>
      <w:tr w:rsidR="00CF63F6" w:rsidRPr="00CF63F6" w14:paraId="774AB1EC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239069" w14:textId="482EE63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23" w:right="55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24"/>
                <w:sz w:val="22"/>
                <w:szCs w:val="22"/>
              </w:rPr>
              <w:t>國立大學校院校務基金(綜計)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7FE57" w14:textId="792E09A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443,430,406,618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4FC2F" w14:textId="649B405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128,511,713,074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B9A34" w14:textId="1E78048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87,729,419,734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76B91" w14:textId="4BBCDC3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4,581,073,426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66A018" w14:textId="3BA17FA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36,201,219,914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18B3D4" w14:textId="566448A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314,918,693,544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B79034" w14:textId="37A0BAD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245,690,353,019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23D99C" w14:textId="22B4B58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50,387,854,174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5FEA6B" w14:textId="360A050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8,072,101,181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10647" w14:textId="1AF2A57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10,768,385,170</w:t>
            </w:r>
          </w:p>
        </w:tc>
      </w:tr>
      <w:tr w:rsidR="00CF63F6" w:rsidRPr="00CF63F6" w14:paraId="03BB1880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98ACAA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1" w:right="26"/>
              <w:jc w:val="distribute"/>
              <w:rPr>
                <w:rFonts w:ascii="標楷體" w:eastAsia="標楷體" w:hAnsi="標楷體"/>
                <w:spacing w:val="-8"/>
                <w:w w:val="98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8"/>
                <w:w w:val="98"/>
                <w:sz w:val="22"/>
                <w:szCs w:val="22"/>
              </w:rPr>
              <w:t>國立臺灣大學附設醫院作業基金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4A80A" w14:textId="7FFBACF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108,980,023,325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F368A" w14:textId="5CD56FB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30,802,454,222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C1ABC" w14:textId="3C605C8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12,452,635,897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A6687" w14:textId="284DA06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2,887,025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CC26C8" w14:textId="250259F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18,346,931,300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F8830D" w14:textId="76245B9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78,177,569,103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C84CA2" w14:textId="1F92525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63,222,339,742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30C48F" w14:textId="534BD0D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8,806,282,201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F17664" w14:textId="60261D3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6,122,176,160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7CF5E" w14:textId="4A4A031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26,771,000</w:t>
            </w:r>
          </w:p>
        </w:tc>
      </w:tr>
      <w:tr w:rsidR="00CF63F6" w:rsidRPr="00CF63F6" w14:paraId="2E347B55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A7A7B0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1" w:right="26"/>
              <w:jc w:val="distribute"/>
              <w:rPr>
                <w:rFonts w:ascii="標楷體" w:eastAsia="標楷體" w:hAnsi="標楷體"/>
                <w:spacing w:val="-8"/>
                <w:w w:val="98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8"/>
                <w:w w:val="98"/>
                <w:sz w:val="22"/>
                <w:szCs w:val="22"/>
              </w:rPr>
              <w:t>國立成功大學附設醫院作業基金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8E5D4" w14:textId="061E7FA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31,041,372,391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5B629" w14:textId="03709E3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7,642,715,498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9E296" w14:textId="2CF567A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4,635,701,016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68E54" w14:textId="0FACD85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2,032,025,776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9EF8DF" w14:textId="4D3F700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974,988,706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BE3A02" w14:textId="36AF914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23,398,656,893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C44500" w14:textId="01CC821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18,787,700,566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980EE2" w14:textId="3326845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1,361,382,654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7FAD93" w14:textId="5BEC8FF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3,249,573,673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2A018" w14:textId="151048D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39A7F9DE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6C31B7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1" w:right="26"/>
              <w:jc w:val="distribute"/>
              <w:rPr>
                <w:rFonts w:ascii="標楷體" w:eastAsia="標楷體" w:hAnsi="標楷體"/>
                <w:spacing w:val="-8"/>
                <w:w w:val="98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8"/>
                <w:w w:val="98"/>
                <w:sz w:val="22"/>
                <w:szCs w:val="22"/>
              </w:rPr>
              <w:t>國立陽明交通大學附設醫院作業基金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BF80D" w14:textId="790B59C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8,116,644,015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7B189" w14:textId="031C3C3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1,948,394,042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2B20D" w14:textId="130C7E5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1,178,060,118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5A266" w14:textId="0E22F03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33D853" w14:textId="20FF338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770,333,924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FEEDFA" w14:textId="4083D87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6,168,249,973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FC60F8" w14:textId="528952C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4,800,763,778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20D912" w14:textId="282039F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228,279,718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344C40" w14:textId="158C2C0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949,362,060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DFC62" w14:textId="0D40285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189,844,417</w:t>
            </w:r>
          </w:p>
        </w:tc>
      </w:tr>
      <w:tr w:rsidR="00CF63F6" w:rsidRPr="00CF63F6" w14:paraId="774AC978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299150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教育部所屬機構作業基金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897D5" w14:textId="6311404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10,693,507,697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5A445" w14:textId="3BA9699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773,494,554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B8F08" w14:textId="70D989A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479,395,284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B06F0" w14:textId="78CB346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D6131C" w14:textId="0165777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294,099,270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A7DE8E" w14:textId="317CEB3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9,920,013,143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11CF11" w14:textId="72B3CC8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8,842,693,814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1A514" w14:textId="7E952EF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4,161,785,425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66CB4D" w14:textId="1E49A62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- 3,087,228,819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23D6A" w14:textId="3A0C6E3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2,762,723</w:t>
            </w:r>
          </w:p>
        </w:tc>
      </w:tr>
      <w:tr w:rsidR="00CF63F6" w:rsidRPr="00CF63F6" w14:paraId="70AFB7CD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20091E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1" w:right="26"/>
              <w:jc w:val="distribute"/>
              <w:rPr>
                <w:rFonts w:ascii="標楷體" w:eastAsia="標楷體"/>
                <w:spacing w:val="-8"/>
                <w:w w:val="98"/>
                <w:sz w:val="22"/>
                <w:szCs w:val="22"/>
              </w:rPr>
            </w:pPr>
            <w:r w:rsidRPr="00CF63F6">
              <w:rPr>
                <w:rFonts w:ascii="標楷體" w:eastAsia="標楷體" w:hint="eastAsia"/>
                <w:spacing w:val="-8"/>
                <w:w w:val="98"/>
                <w:sz w:val="22"/>
                <w:szCs w:val="22"/>
              </w:rPr>
              <w:t>國立高級中等學校校務基金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A7593" w14:textId="006FF4F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42,911,364,390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D72A7" w14:textId="0BC01A2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6,078,032,692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439E0" w14:textId="3928072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4,276,471,257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D0B9C" w14:textId="793C4C1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D33337" w14:textId="5584CB0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1,801,561,435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60B320" w14:textId="51807FA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36,833,331,698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4AD10" w14:textId="2F6576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34,378,961,096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3021DF" w14:textId="2BE85DD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4,460,694,077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90206F" w14:textId="2E347BF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- 2,003,288,322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9138B" w14:textId="065A782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- 3,035,153</w:t>
            </w:r>
          </w:p>
        </w:tc>
      </w:tr>
      <w:tr w:rsidR="00CF63F6" w:rsidRPr="00CF63F6" w14:paraId="1258B873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2B1A6D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法務部主管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19141" w14:textId="6F8BED4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3,879,754,210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E334B" w14:textId="15A6E83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193,173,531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2A56D" w14:textId="06296A2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63,342,556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136FE" w14:textId="2F81392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87736F" w14:textId="14B4777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129,830,975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6435E7" w14:textId="392E84D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3,686,580,679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74AAD3" w14:textId="6033131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3,676,607,574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A1435" w14:textId="2E13A39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3,247,319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75E789" w14:textId="6F20463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021AD" w14:textId="74BCFAC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6,725,786</w:t>
            </w:r>
          </w:p>
        </w:tc>
      </w:tr>
      <w:tr w:rsidR="00CF63F6" w:rsidRPr="00CF63F6" w14:paraId="53016C2E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A8DC01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法務部矯正機關作業基金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D1677" w14:textId="0CF9923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3,879,754,210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38FB3" w14:textId="4C6E178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193,173,531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C8FE8" w14:textId="7BA2FE7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63,342,556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994DE" w14:textId="54EC428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10DD77" w14:textId="32E419A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129,830,975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D0FBF" w14:textId="7D4F74B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3,686,580,679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21F358" w14:textId="7C74C6B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3,676,607,574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815275" w14:textId="7C65DFD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3,247,319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452406" w14:textId="4FBD52E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3EC00" w14:textId="1C5D3AC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6,725,786</w:t>
            </w:r>
          </w:p>
        </w:tc>
      </w:tr>
      <w:tr w:rsidR="00CF63F6" w:rsidRPr="00CF63F6" w14:paraId="71C00697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9FF2AE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經濟部主管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DF27A" w14:textId="484882B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317,579,135,223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BF023" w14:textId="1B877AB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48,618,957,504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842EE" w14:textId="1459E67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14,376,731,328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CAAF4" w14:textId="18CC230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2,971,970,143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A754A3" w14:textId="47EC66F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31,270,256,033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66F71E" w14:textId="18C5518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268,960,177,719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22DDC9" w14:textId="45B79B8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118,265,709,131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A36872" w14:textId="287E5F8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113,319,017,263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ACF75" w14:textId="46C00BF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8,141,649,678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58084" w14:textId="0C71B41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29,233,801,647</w:t>
            </w:r>
          </w:p>
        </w:tc>
      </w:tr>
      <w:tr w:rsidR="00CF63F6" w:rsidRPr="00CF63F6" w14:paraId="06DDAF0C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C9C95C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經濟作業基金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ECE06" w14:textId="51AB130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229,137,512,825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2A2E8" w14:textId="7D3F414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39,836,447,454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0793E" w14:textId="0E3DA93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6,721,851,569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2CFF" w14:textId="332DC82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2,971,970,143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2F4A6" w14:textId="415DAE6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30,142,625,742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05F1E" w14:textId="5E5A5FF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189,301,065,371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FDE16F" w14:textId="03EB6B1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41,301,034,005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BE2981" w14:textId="616E1F9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113,319,017,263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4B0CF5" w14:textId="2CF2742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8,100,119,058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CFDB3" w14:textId="61DC105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26,580,895,045</w:t>
            </w:r>
          </w:p>
        </w:tc>
      </w:tr>
      <w:tr w:rsidR="00CF63F6" w:rsidRPr="00CF63F6" w14:paraId="0E34E435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910BDF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水資源作業基金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11971" w14:textId="4D4D259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88,441,622,398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9DD11" w14:textId="7EFDDB5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8,782,510,050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2B26D" w14:textId="37B44B6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7,654,879,759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3C847" w14:textId="76F57D0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072CF9" w14:textId="13D9681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1,127,630,291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53CDA" w14:textId="60AFD86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79,659,112,348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0C3C5A" w14:textId="2597C8D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76,964,675,126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743BA2" w14:textId="4B5914D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20A81F" w14:textId="21D43CA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41,530,620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E60D1" w14:textId="61D6EA0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2,652,906,602</w:t>
            </w:r>
          </w:p>
        </w:tc>
      </w:tr>
      <w:tr w:rsidR="00CF63F6" w:rsidRPr="00CF63F6" w14:paraId="183FD707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237429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交通部主管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C177E" w14:textId="269F251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1,589,905,572,384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E2B5F" w14:textId="1F37C96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448,347,799,670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292E3" w14:textId="2746A53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222,863,996,673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9CADB" w14:textId="51230C5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222,297,693,191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981CD6" w14:textId="6F25CCB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3,186,109,806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96F916" w14:textId="5B4F5A7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1,141,557,772,714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DE9570" w14:textId="158F2FD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942,744,947,776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17B85D" w14:textId="5F4F086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4,409,657,493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0896FC" w14:textId="6A06D62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72,024,846,021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51B29" w14:textId="2B861B1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122,378,321,424</w:t>
            </w:r>
          </w:p>
        </w:tc>
      </w:tr>
      <w:tr w:rsidR="00C24C1D" w:rsidRPr="00CF63F6" w14:paraId="690ACB84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28E6EE" w14:textId="77777777" w:rsidR="00C24C1D" w:rsidRPr="00CF63F6" w:rsidRDefault="00C24C1D" w:rsidP="0045661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交通作業基金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302BEE" w14:textId="4879DAC4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1,589,905,572,384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11F96B" w14:textId="44E3E542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448,347,799,670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9A3AF1" w14:textId="4DF36EDE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222,863,996,673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3E473" w14:textId="1AAF2CC1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222,297,693,191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EFF2C2" w14:textId="7742E906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3,186,109,806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40D44B" w14:textId="124DD0DA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1,141,557,772,714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1D1698" w14:textId="08F4F454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942,744,947,776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F8746C" w14:textId="3D95AD94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4,409,657,493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973DB5" w14:textId="253F3F04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72,024,846,021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02726DD" w14:textId="363061A1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122,378,321,424</w:t>
            </w:r>
          </w:p>
        </w:tc>
      </w:tr>
    </w:tbl>
    <w:p w14:paraId="6FF24CA7" w14:textId="77777777" w:rsidR="000A7390" w:rsidRPr="00CF63F6" w:rsidRDefault="000A7390" w:rsidP="00A76B45">
      <w:pPr>
        <w:snapToGrid w:val="0"/>
        <w:spacing w:line="20" w:lineRule="exact"/>
        <w:ind w:leftChars="1009" w:left="2464" w:hangingChars="13" w:hanging="42"/>
        <w:jc w:val="center"/>
        <w:rPr>
          <w:rFonts w:ascii="標楷體" w:eastAsia="標楷體" w:hAnsi="標楷體"/>
          <w:b/>
          <w:sz w:val="32"/>
          <w:szCs w:val="32"/>
          <w:u w:val="single"/>
        </w:rPr>
      </w:pPr>
    </w:p>
    <w:p w14:paraId="026976A6" w14:textId="7483608B" w:rsidR="00E1010B" w:rsidRPr="00CF63F6" w:rsidRDefault="00E1010B" w:rsidP="00E1010B">
      <w:pPr>
        <w:snapToGrid w:val="0"/>
        <w:ind w:leftChars="1009" w:left="2464" w:hangingChars="13" w:hanging="42"/>
        <w:jc w:val="center"/>
        <w:rPr>
          <w:rFonts w:ascii="標楷體" w:eastAsia="標楷體" w:hAnsi="標楷體"/>
          <w:bCs/>
          <w:sz w:val="32"/>
          <w:szCs w:val="32"/>
        </w:rPr>
      </w:pP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 xml:space="preserve">　</w:t>
      </w:r>
      <w:r w:rsidR="00435B5B"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七</w:t>
      </w: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、餘絀審定後平衡綜計表　</w:t>
      </w:r>
      <w:r w:rsidRPr="00CF63F6">
        <w:rPr>
          <w:rFonts w:ascii="標楷體" w:eastAsia="標楷體" w:hAnsi="標楷體" w:hint="eastAsia"/>
          <w:bCs/>
          <w:sz w:val="32"/>
          <w:szCs w:val="32"/>
        </w:rPr>
        <w:t>（基金別）（續）</w:t>
      </w:r>
    </w:p>
    <w:p w14:paraId="116A3D0A" w14:textId="2AFAB9E1" w:rsidR="006C3760" w:rsidRPr="00CF63F6" w:rsidRDefault="006C3760" w:rsidP="00A26903">
      <w:pPr>
        <w:tabs>
          <w:tab w:val="left" w:pos="11087"/>
        </w:tabs>
        <w:snapToGrid w:val="0"/>
        <w:spacing w:beforeLines="20" w:before="72"/>
        <w:ind w:rightChars="15" w:right="36"/>
        <w:jc w:val="right"/>
      </w:pPr>
      <w:r w:rsidRPr="00CF63F6">
        <w:rPr>
          <w:rFonts w:ascii="標楷體" w:eastAsia="標楷體" w:hAnsi="標楷體" w:hint="eastAsia"/>
        </w:rPr>
        <w:t>中華民國</w:t>
      </w:r>
      <w:r w:rsidR="003C62C9" w:rsidRPr="00CF63F6">
        <w:rPr>
          <w:rFonts w:ascii="標楷體" w:eastAsia="標楷體" w:hAnsi="標楷體" w:hint="eastAsia"/>
        </w:rPr>
        <w:t>114</w:t>
      </w:r>
      <w:r w:rsidRPr="00CF63F6">
        <w:rPr>
          <w:rFonts w:ascii="標楷體" w:eastAsia="標楷體" w:hAnsi="標楷體" w:hint="eastAsia"/>
        </w:rPr>
        <w:t>年12月31日</w:t>
      </w:r>
      <w:r w:rsidRPr="00CF63F6">
        <w:rPr>
          <w:rFonts w:ascii="標楷體" w:eastAsia="標楷體" w:hAnsi="標楷體"/>
        </w:rPr>
        <w:tab/>
      </w:r>
      <w:r w:rsidRPr="00CF63F6">
        <w:rPr>
          <w:rFonts w:ascii="標楷體" w:eastAsia="標楷體" w:hint="eastAsia"/>
          <w:spacing w:val="-20"/>
        </w:rPr>
        <w:t>單位：新臺幣元</w:t>
      </w:r>
    </w:p>
    <w:tbl>
      <w:tblPr>
        <w:tblW w:w="22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843"/>
        <w:gridCol w:w="1843"/>
        <w:gridCol w:w="1843"/>
        <w:gridCol w:w="1843"/>
        <w:gridCol w:w="1844"/>
        <w:gridCol w:w="1843"/>
        <w:gridCol w:w="1843"/>
        <w:gridCol w:w="1843"/>
        <w:gridCol w:w="1843"/>
        <w:gridCol w:w="1844"/>
      </w:tblGrid>
      <w:tr w:rsidR="00CF63F6" w:rsidRPr="00CF63F6" w14:paraId="6CE86E2F" w14:textId="77777777" w:rsidTr="006A7EA5">
        <w:trPr>
          <w:cantSplit/>
          <w:trHeight w:val="850"/>
          <w:tblHeader/>
        </w:trPr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45045" w14:textId="77777777" w:rsidR="006C3760" w:rsidRPr="00CF63F6" w:rsidRDefault="006C3760" w:rsidP="006A7EA5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84447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b/>
                <w:snapToGrid w:val="0"/>
                <w:szCs w:val="24"/>
              </w:rPr>
            </w:pPr>
            <w:r w:rsidRPr="00CF63F6">
              <w:rPr>
                <w:rFonts w:eastAsia="標楷體" w:hint="eastAsia"/>
                <w:b/>
                <w:snapToGrid w:val="0"/>
                <w:szCs w:val="24"/>
              </w:rPr>
              <w:t>負債及淨值</w:t>
            </w:r>
            <w:r w:rsidRPr="00CF63F6">
              <w:rPr>
                <w:rFonts w:eastAsia="標楷體" w:hint="eastAsia"/>
                <w:b/>
                <w:szCs w:val="24"/>
              </w:rPr>
              <w:t>總額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E03022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b/>
                <w:szCs w:val="24"/>
              </w:rPr>
            </w:pPr>
            <w:r w:rsidRPr="00CF63F6">
              <w:rPr>
                <w:rFonts w:eastAsia="標楷體" w:hint="eastAsia"/>
                <w:b/>
                <w:szCs w:val="24"/>
              </w:rPr>
              <w:t>負債總額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A3681B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流動負債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DDD943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長期負債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E47FC9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snapToGrid w:val="0"/>
                <w:szCs w:val="24"/>
              </w:rPr>
            </w:pPr>
            <w:r w:rsidRPr="00CF63F6">
              <w:rPr>
                <w:rFonts w:eastAsia="標楷體" w:hint="eastAsia"/>
                <w:snapToGrid w:val="0"/>
                <w:szCs w:val="24"/>
              </w:rPr>
              <w:t>其他負債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070E72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b/>
                <w:snapToGrid w:val="0"/>
                <w:szCs w:val="24"/>
              </w:rPr>
            </w:pPr>
            <w:r w:rsidRPr="00CF63F6">
              <w:rPr>
                <w:rFonts w:eastAsia="標楷體" w:hint="eastAsia"/>
                <w:b/>
                <w:snapToGrid w:val="0"/>
                <w:szCs w:val="24"/>
              </w:rPr>
              <w:t>淨值總額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C226BE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snapToGrid w:val="0"/>
                <w:szCs w:val="24"/>
              </w:rPr>
            </w:pPr>
            <w:r w:rsidRPr="00CF63F6">
              <w:rPr>
                <w:rFonts w:eastAsia="標楷體" w:hint="eastAsia"/>
                <w:snapToGrid w:val="0"/>
                <w:szCs w:val="24"/>
              </w:rPr>
              <w:t>基金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5546A1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snapToGrid w:val="0"/>
                <w:szCs w:val="24"/>
              </w:rPr>
            </w:pPr>
            <w:r w:rsidRPr="00CF63F6">
              <w:rPr>
                <w:rFonts w:eastAsia="標楷體" w:hint="eastAsia"/>
                <w:snapToGrid w:val="0"/>
                <w:szCs w:val="24"/>
              </w:rPr>
              <w:t>公積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834EC6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累積餘絀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171FC49" w14:textId="77777777" w:rsidR="006C3760" w:rsidRPr="00CF63F6" w:rsidRDefault="006C3760" w:rsidP="00CF63F6">
            <w:pPr>
              <w:ind w:leftChars="10" w:left="24" w:rightChars="-17" w:right="-41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淨值其他項目</w:t>
            </w:r>
          </w:p>
        </w:tc>
      </w:tr>
      <w:tr w:rsidR="00CF63F6" w:rsidRPr="00CF63F6" w14:paraId="57A96E19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D16C6A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國軍退除役官兵輔導委員會主管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8D341" w14:textId="5518DA1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190,709,735,565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D6005" w14:textId="1C609B3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45,878,621,028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97FF3" w14:textId="7CF70F3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29,637,483,699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E68D8" w14:textId="6B083BF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125,716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A8D898" w14:textId="780A050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16,241,011,613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8A2CEB" w14:textId="4380E2F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144,831,114,537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E9E3D9" w14:textId="3140245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74,453,673,416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D6E9AE" w14:textId="01B076B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35,947,448,911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CF76A1" w14:textId="0B3E5FE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28,729,606,059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6BDBB" w14:textId="627F870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5,700,386,151</w:t>
            </w:r>
          </w:p>
        </w:tc>
      </w:tr>
      <w:tr w:rsidR="00CF63F6" w:rsidRPr="00CF63F6" w14:paraId="6A77D955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F193A6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國軍退除役官兵安置基金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9F443" w14:textId="1978CC6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44,806,308,408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C8794" w14:textId="1C50CFB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3,009,549,222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A1F6A" w14:textId="3F7F76E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2,675,496,616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42005" w14:textId="6FA6899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6D12B2" w14:textId="2DBA801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334,052,606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2F6F4" w14:textId="7732DDE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41,796,759,186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78C2A2" w14:textId="2FD1808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14,277,075,275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FB271" w14:textId="446B5EF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20,984,327,779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FD80FA" w14:textId="6D1D776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5,265,638,114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9CE30" w14:textId="6B2888D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1,269,718,018</w:t>
            </w:r>
          </w:p>
        </w:tc>
      </w:tr>
      <w:tr w:rsidR="00CF63F6" w:rsidRPr="00CF63F6" w14:paraId="41D940B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D9802D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榮民醫療作業基金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70036" w14:textId="3567872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145,903,427,157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FE47F" w14:textId="68DFA8D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42,869,071,806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D9D8C" w14:textId="2450200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26,961,987,083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1F3A8" w14:textId="2F6A1E6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125,716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DD27CF" w14:textId="353C022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15,906,959,007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4CF763" w14:textId="6DD6159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103,034,355,351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B3381" w14:textId="2E82471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60,176,598,141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B3D1F3" w14:textId="6C577DB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14,963,121,132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8A5250" w14:textId="6EC54E6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23,463,967,945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4846E" w14:textId="0AE4D54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4,430,668,133</w:t>
            </w:r>
          </w:p>
        </w:tc>
      </w:tr>
      <w:tr w:rsidR="00CF63F6" w:rsidRPr="00CF63F6" w14:paraId="1C64BE65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953ECB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國家科學及技術委員會主管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6CB0F" w14:textId="38E5521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313,209,427,104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8EC12" w14:textId="6F640E3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161,168,848,659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53E6B" w14:textId="5B3E2AE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155,378,608,420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8341C" w14:textId="09E87A4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1,716,308,465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B3FA94" w14:textId="5589369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4,073,931,774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A0C288" w14:textId="115D71E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152,040,578,445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5388D1" w14:textId="4A8DBF7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133,237,321,189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B47041" w14:textId="1B13E75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835,754,282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43152C" w14:textId="3DE38D2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5,872,243,850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03598" w14:textId="6B2CB91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12,095,259,124</w:t>
            </w:r>
          </w:p>
        </w:tc>
      </w:tr>
      <w:tr w:rsidR="00CF63F6" w:rsidRPr="00CF63F6" w14:paraId="6326F28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E8E8AE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科學園區管理局作業基金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339B3" w14:textId="6AA9B82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313,209,427,104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93D61" w14:textId="6B76CFD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161,168,848,659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4724D" w14:textId="0BF36D9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155,378,608,420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1D96E" w14:textId="18F6AFA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1,716,308,465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8F0230" w14:textId="696E130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4,073,931,774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53D23E" w14:textId="408AB50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152,040,578,445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55018" w14:textId="07211D4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133,237,321,189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CE6BB4" w14:textId="21FCB47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835,754,282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6C111" w14:textId="1D602B3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5,872,243,850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7980" w14:textId="55E015A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12,095,259,124</w:t>
            </w:r>
          </w:p>
        </w:tc>
      </w:tr>
      <w:tr w:rsidR="00CF63F6" w:rsidRPr="00CF63F6" w14:paraId="4035D5B3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33D6E6" w14:textId="075D00B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農業部主管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820EE" w14:textId="12EC702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419,044,075,847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4091A" w14:textId="1D6D20A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8,837,116,962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DFE98" w14:textId="38F7097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980,060,337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CC005" w14:textId="5E69C4E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3,336,165,333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F5F80" w14:textId="65A66B6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4,520,891,292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FF899D" w14:textId="3F627A3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410,206,958,885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4F3D41" w14:textId="1A430BA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77,101,562,621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DABB2" w14:textId="55B4F86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84,553,003,604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E0B7A3" w14:textId="38A3DC9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30,920,120,366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1B83D" w14:textId="2CEA6E9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217,632,272,294</w:t>
            </w:r>
          </w:p>
        </w:tc>
      </w:tr>
      <w:tr w:rsidR="00CF63F6" w:rsidRPr="00CF63F6" w14:paraId="02436679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541030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農業作業基金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DEB4F" w14:textId="0FAD28D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4,524,715,411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928DC" w14:textId="1C6996A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332,468,118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1872B" w14:textId="3A280D3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248,928,834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B5138" w14:textId="1AC3A48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378797" w14:textId="4CCFDEB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83,539,284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59992E" w14:textId="7471F4F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4,192,247,293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562DB7" w14:textId="2A0A90B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2,183,444,985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247B34" w14:textId="0D275EA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1,068,125,521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975CCC" w14:textId="3F26B6A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279,547,491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FCEF6" w14:textId="19506CD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661,129,296</w:t>
            </w:r>
          </w:p>
        </w:tc>
      </w:tr>
      <w:tr w:rsidR="00CF63F6" w:rsidRPr="00CF63F6" w14:paraId="4F370FBE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BEDEC9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農田水利事業作業基金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5B305" w14:textId="050D087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414,519,360,436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183E2" w14:textId="38379F3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8,504,648,844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D505E" w14:textId="78DB7D5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731,131,503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0E2C3" w14:textId="76105CA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3,336,165,333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985105" w14:textId="04CF678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4,437,352,008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90DB3" w14:textId="439A224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406,014,711,592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3F608C" w14:textId="5904F11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74,918,117,636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67B081" w14:textId="10A9485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83,484,878,083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EB0FF1" w14:textId="3D3337C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30,640,572,875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F6A8B" w14:textId="59D6EBC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216,971,142,998</w:t>
            </w:r>
          </w:p>
        </w:tc>
      </w:tr>
      <w:tr w:rsidR="00CF63F6" w:rsidRPr="00CF63F6" w14:paraId="1F2146A4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3BD2D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勞動部主管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D0FF6" w14:textId="7A9FE9B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1,672,011,862,717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A1514" w14:textId="0D169C5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1,672,006,653,733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76966" w14:textId="25944C1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31,341,663,164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32C51" w14:textId="641F8CA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E81D75" w14:textId="6346258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1,640,664,990,569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EEFEA" w14:textId="54953B7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5,208,984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06B8C1" w14:textId="0236094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625,000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EA884C" w14:textId="2A8EDD9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4,583,984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BB0B0" w14:textId="105EE9D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62B21" w14:textId="7D448AF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CF63F6" w:rsidRPr="00CF63F6" w14:paraId="17ACCD00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9FB727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勞工保險局作業基金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22823" w14:textId="307D66C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1,672,011,862,717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A9FCE" w14:textId="3E7F42E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1,672,006,653,733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17A8E" w14:textId="77EE885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31,341,663,164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74F76" w14:textId="1B74A4E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02C59" w14:textId="36C835D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1,640,664,990,569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121AEF" w14:textId="0D1789A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5,208,984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A04368" w14:textId="7C9E8EE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625,000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469491" w14:textId="3FEF730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4,583,984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E69D2" w14:textId="4A56563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E93E6" w14:textId="3622971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35E68C40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4148F2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衛生福利部主管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864D8" w14:textId="094E3B8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1,336,264,904,589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1B91D" w14:textId="4A2D6A3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1,276,043,626,333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7771C" w14:textId="4EB9491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193,556,421,535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14463" w14:textId="545514F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59744A" w14:textId="4830CA6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1,082,487,204,798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CF0B22" w14:textId="769140F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60,221,278,256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EADF6F" w14:textId="5747AD2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19,245,696,008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8A751F" w14:textId="2AD3863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30,044,007,294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BC1143" w14:textId="7E71D79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7,413,521,559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EF980" w14:textId="1A408C6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3,518,053,395</w:t>
            </w:r>
          </w:p>
        </w:tc>
      </w:tr>
      <w:tr w:rsidR="00CF63F6" w:rsidRPr="00CF63F6" w14:paraId="6AF8EFE3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9F4A8A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醫療藥品基金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B816D" w14:textId="0A0AB9A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75,676,318,120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0FEA6" w14:textId="73BCCAD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17,869,543,743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60E29" w14:textId="19FE328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15,390,545,818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9E4EF" w14:textId="4946F29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80547A" w14:textId="24B2518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2,478,997,925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35BA3D" w14:textId="50C3997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57,806,774,377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36A1E8" w14:textId="051D2BF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19,037,081,905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E22C2" w14:textId="0526B98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29,034,028,228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B878BE" w14:textId="17A0429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6,281,284,277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CEC0F" w14:textId="2E3CF46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3,454,379,967</w:t>
            </w:r>
          </w:p>
        </w:tc>
      </w:tr>
      <w:tr w:rsidR="00CF63F6" w:rsidRPr="00CF63F6" w14:paraId="2C899B8D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17BBCB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29" w:right="70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24"/>
                <w:sz w:val="22"/>
                <w:szCs w:val="22"/>
              </w:rPr>
              <w:t>管制藥品製藥工廠作業基金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C3CFB" w14:textId="2480380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2,352,081,565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C21C2" w14:textId="378A2B2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348,676,717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7C845" w14:textId="45E6655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329,778,734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AF321" w14:textId="40633DD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5E20C3" w14:textId="2BE5EE7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18,897,983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1BC8A2" w14:textId="27792A5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2,003,404,848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CC8FD" w14:textId="0849179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206,684,103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E77F74" w14:textId="6C3A1EE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600,810,035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11746A" w14:textId="45F4659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1,132,237,282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BAFF1" w14:textId="0E6271E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63,673,428</w:t>
            </w:r>
          </w:p>
        </w:tc>
      </w:tr>
      <w:tr w:rsidR="00CF63F6" w:rsidRPr="00CF63F6" w14:paraId="7C236AE2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13263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全民健康保險基金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6C25A" w14:textId="24A01DC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381,464,565,650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ACDFC" w14:textId="5A0BD9D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381,463,635,650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D2DD7" w14:textId="33DE432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172,437,451,744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45D28" w14:textId="5B83C3F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36AF61" w14:textId="0DF586E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209,026,183,906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F31300" w14:textId="381A33E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930,000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2CBD19" w14:textId="1DF9F82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930,000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5F103F" w14:textId="34E42DE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FF0226" w14:textId="6BB0609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2592A" w14:textId="4DCADB5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3DC7D425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C85D01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國民年金保險基金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4E7C6" w14:textId="7917DEC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876,771,939,254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C6CE0" w14:textId="19B9A77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876,361,770,223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98DF7" w14:textId="53B05B4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5,398,645,239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8063C" w14:textId="4B66C44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F40CE7" w14:textId="6AC89D5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870,963,124,984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9FE357" w14:textId="1505535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410,169,031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E1703F" w14:textId="4DA8F39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1,000,000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9C1374" w14:textId="298B5DC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409,169,031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A31891" w14:textId="402A810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23AD5" w14:textId="08C75D9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3C58A80A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27652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文化部主管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1EA53" w14:textId="58C73AA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4,731,855,697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75762" w14:textId="2902042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543,849,700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00D4A" w14:textId="59AED56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453,156,270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A9CAF" w14:textId="1C7524F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F9C662" w14:textId="3BD664D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90,693,430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3C6B28" w14:textId="76536C0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4,188,005,997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E790EF" w14:textId="77F981B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3,200,177,437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FEB87" w14:textId="7A94B3D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386,274,668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EB778D" w14:textId="53F47C4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601,553,892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6506F" w14:textId="680E86A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CF63F6" w:rsidRPr="00CF63F6" w14:paraId="7F7E4061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3348D2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國立文化機構作業基金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D7B2E" w14:textId="1BC0661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4,731,855,697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B53D9" w14:textId="6334870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543,849,700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C9841" w14:textId="3C4A3A0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453,156,270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C928" w14:textId="67ADA18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56F1AD" w14:textId="3710988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90,693,430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825422" w14:textId="51D525B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4,188,005,997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E297D5" w14:textId="30DF905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3,200,177,437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7AD67" w14:textId="4EF4AE1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386,274,668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F43F42" w14:textId="60678B3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601,553,892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B7D99" w14:textId="6365A17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7169CBD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78B55D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國立故宮博物院主管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26876" w14:textId="257B312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1,885,460,594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E28C6" w14:textId="0455929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142,792,257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EE65B" w14:textId="1BD888A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57,845,961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81444" w14:textId="4720655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7E3B0F" w14:textId="50196C6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84,946,296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AC9DCA" w14:textId="4E925C3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1,742,668,337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2E4B70" w14:textId="187D54B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1,284,333,757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0E7AB" w14:textId="5429CBF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458,334,580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947F1D" w14:textId="5B18FFC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D35E7" w14:textId="674E780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CF63F6" w:rsidRPr="00CF63F6" w14:paraId="5F9821D6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BEBB53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故宮文物藝術發展基金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51121" w14:textId="0928B2E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1,885,460,594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EFEC0" w14:textId="65889AD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142,792,257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FDB78" w14:textId="7AD67B9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57,845,961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394FD" w14:textId="31D3C98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977445" w14:textId="256D18E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84,946,296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54440C" w14:textId="366FCCE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1,742,668,337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C3570D" w14:textId="17383C0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1,284,333,757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EF6DA2" w14:textId="7F1BD52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458,334,580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4DA683" w14:textId="1CACC5E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9AE15" w14:textId="051DCDF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66D831DA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56F026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原住民族委員會主管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7C0BE" w14:textId="2EF409B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5,195,318,635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9F1D1" w14:textId="465294A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1,054,150,988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D2FD" w14:textId="2C0FBC8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827,557,750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11BAF" w14:textId="4B0094A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3FF85F" w14:textId="64D51D5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226,593,238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28084A" w14:textId="0A3A747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4,141,167,647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D2C611" w14:textId="3C8A844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10,005,648,602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054315" w14:textId="58F2A39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EB4C5A" w14:textId="7607E0D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- 5,864,480,955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CFCBA" w14:textId="293D00E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CF63F6" w:rsidRPr="00CF63F6" w14:paraId="2237E934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FD6093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原住民族綜合發展基金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E9BDB" w14:textId="491D8A2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5,195,318,635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DD9BB" w14:textId="3D6942C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1,054,150,988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6A51E" w14:textId="7163C0A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827,557,750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91CA1" w14:textId="7CD6963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BC3730" w14:textId="7F204B5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226,593,238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9DF918" w14:textId="4B74A95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4,141,167,647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69BA3B" w14:textId="3B25F93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10,005,648,602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1A18DD" w14:textId="2EC331A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38AF4D" w14:textId="68A7FD2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- 5,864,480,955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9EEB8" w14:textId="2D203FD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0C265D8E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FA39FE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考試院考選部主管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FB7C3" w14:textId="382E614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300,237,495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9A2A8" w14:textId="18EEFB0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150,399,002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1F9BF" w14:textId="6D4BCBF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126,208,565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6F1C0" w14:textId="3F8EF5D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B512A9" w14:textId="679D467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24,190,437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99DB46" w14:textId="10060F9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149,838,493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7DEC43" w14:textId="6B995D0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127,203,259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DDAC64" w14:textId="728D9C5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160,000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2B614D" w14:textId="2260CF9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22,475,234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0B32B" w14:textId="1E35CAE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6B43B1" w:rsidRPr="00CF63F6" w14:paraId="4E863ED3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DFB766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考選業務基金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BA157" w14:textId="08FCFFC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300,237,495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B965E9" w14:textId="5B1AA61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150,399,002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79DA5" w14:textId="05B2001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126,208,565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B7A267" w14:textId="2572C71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DE0CA2" w14:textId="4BB7AC8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24,190,437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9753B5" w14:textId="32F4DA3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149,838,493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730AB6" w14:textId="59A28DE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127,203,259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6EDEA7" w14:textId="29AFBFA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160,000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60944C" w14:textId="3F37E82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22,475,234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E25E31A" w14:textId="29739C8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</w:tbl>
    <w:p w14:paraId="6B79F4B4" w14:textId="2D47395A" w:rsidR="00AF70E0" w:rsidRPr="00CF63F6" w:rsidRDefault="00AF70E0" w:rsidP="005E772E">
      <w:pPr>
        <w:snapToGrid w:val="0"/>
        <w:spacing w:line="14" w:lineRule="exact"/>
        <w:ind w:leftChars="5" w:left="12"/>
      </w:pPr>
    </w:p>
    <w:sectPr w:rsidR="00AF70E0" w:rsidRPr="00CF63F6" w:rsidSect="00322F0B">
      <w:footerReference w:type="even" r:id="rId6"/>
      <w:footerReference w:type="default" r:id="rId7"/>
      <w:pgSz w:w="23814" w:h="16840" w:orient="landscape" w:code="8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CC709" w14:textId="77777777" w:rsidR="00534C6C" w:rsidRDefault="00534C6C" w:rsidP="009F1186">
      <w:r>
        <w:separator/>
      </w:r>
    </w:p>
  </w:endnote>
  <w:endnote w:type="continuationSeparator" w:id="0">
    <w:p w14:paraId="39E91EE9" w14:textId="77777777" w:rsidR="00534C6C" w:rsidRDefault="00534C6C" w:rsidP="009F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594A5" w14:textId="07E36D4B" w:rsidR="000E6F5B" w:rsidRPr="000E6F5B" w:rsidRDefault="00C518FD" w:rsidP="00C518FD">
    <w:pPr>
      <w:tabs>
        <w:tab w:val="center" w:pos="11056"/>
      </w:tabs>
      <w:rPr>
        <w:rFonts w:ascii="標楷體" w:eastAsia="標楷體" w:hAnsi="標楷體"/>
        <w:sz w:val="20"/>
      </w:rPr>
    </w:pPr>
    <w:r>
      <w:rPr>
        <w:rFonts w:ascii="標楷體" w:eastAsia="標楷體" w:hAnsi="標楷體"/>
        <w:spacing w:val="-20"/>
        <w:w w:val="90"/>
        <w:sz w:val="20"/>
      </w:rPr>
      <w:tab/>
    </w:r>
    <w:r>
      <w:rPr>
        <w:rFonts w:ascii="標楷體" w:eastAsia="標楷體" w:hAnsi="標楷體"/>
        <w:spacing w:val="-20"/>
        <w:w w:val="90"/>
        <w:sz w:val="20"/>
      </w:rPr>
      <w:tab/>
    </w:r>
  </w:p>
  <w:p w14:paraId="2624577C" w14:textId="77777777" w:rsidR="000E6F5B" w:rsidRPr="000E6F5B" w:rsidRDefault="000E6F5B" w:rsidP="000E6F5B">
    <w:pPr>
      <w:pStyle w:val="a9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D98F" w14:textId="38B24A32" w:rsidR="000E6F5B" w:rsidRPr="000E6F5B" w:rsidRDefault="000E6F5B" w:rsidP="000E6F5B">
    <w:pPr>
      <w:tabs>
        <w:tab w:val="left" w:pos="4608"/>
      </w:tabs>
      <w:jc w:val="center"/>
      <w:rPr>
        <w:rFonts w:ascii="標楷體" w:eastAsia="標楷體" w:hAnsi="標楷體"/>
        <w:sz w:val="20"/>
      </w:rPr>
    </w:pPr>
  </w:p>
  <w:p w14:paraId="387F0B0E" w14:textId="77777777" w:rsidR="000E6F5B" w:rsidRPr="000E6F5B" w:rsidRDefault="000E6F5B" w:rsidP="000E6F5B">
    <w:pPr>
      <w:pStyle w:val="a9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9964A" w14:textId="77777777" w:rsidR="00534C6C" w:rsidRDefault="00534C6C" w:rsidP="009F1186">
      <w:r>
        <w:separator/>
      </w:r>
    </w:p>
  </w:footnote>
  <w:footnote w:type="continuationSeparator" w:id="0">
    <w:p w14:paraId="4CC9D7D8" w14:textId="77777777" w:rsidR="00534C6C" w:rsidRDefault="00534C6C" w:rsidP="009F11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mirrorMargins/>
  <w:bordersDoNotSurroundHeader/>
  <w:bordersDoNotSurroundFooter/>
  <w:activeWritingStyle w:appName="MSWord" w:lang="en-US" w:vendorID="64" w:dllVersion="5" w:nlCheck="1" w:checkStyle="1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ttachedTemplate r:id="rId1"/>
  <w:mailMerge>
    <w:mainDocumentType w:val="catalog"/>
    <w:dataType w:val="textFile"/>
    <w:activeRecord w:val="-1"/>
    <w:odso/>
  </w:mailMerge>
  <w:defaultTabStop w:val="48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>
      <o:colormru v:ext="edit" colors="#cbf0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863"/>
    <w:rsid w:val="0000189B"/>
    <w:rsid w:val="000150B9"/>
    <w:rsid w:val="000A7390"/>
    <w:rsid w:val="000E6F5B"/>
    <w:rsid w:val="00122C2D"/>
    <w:rsid w:val="00133AF2"/>
    <w:rsid w:val="00165863"/>
    <w:rsid w:val="001A128D"/>
    <w:rsid w:val="001D2D34"/>
    <w:rsid w:val="00207FBF"/>
    <w:rsid w:val="002310A5"/>
    <w:rsid w:val="00270123"/>
    <w:rsid w:val="002861E1"/>
    <w:rsid w:val="002C17C5"/>
    <w:rsid w:val="002C332D"/>
    <w:rsid w:val="00313C1F"/>
    <w:rsid w:val="00322F0B"/>
    <w:rsid w:val="00366C83"/>
    <w:rsid w:val="00367093"/>
    <w:rsid w:val="003C62C9"/>
    <w:rsid w:val="00404878"/>
    <w:rsid w:val="00435B5B"/>
    <w:rsid w:val="00456613"/>
    <w:rsid w:val="0048031D"/>
    <w:rsid w:val="004847C5"/>
    <w:rsid w:val="00500AC8"/>
    <w:rsid w:val="00514795"/>
    <w:rsid w:val="00530073"/>
    <w:rsid w:val="00534C6C"/>
    <w:rsid w:val="00594AEE"/>
    <w:rsid w:val="005B4BBE"/>
    <w:rsid w:val="005E542B"/>
    <w:rsid w:val="005E6230"/>
    <w:rsid w:val="005E772E"/>
    <w:rsid w:val="0061440C"/>
    <w:rsid w:val="00656157"/>
    <w:rsid w:val="00686D59"/>
    <w:rsid w:val="00692CC0"/>
    <w:rsid w:val="006A514A"/>
    <w:rsid w:val="006B43B1"/>
    <w:rsid w:val="006C3760"/>
    <w:rsid w:val="007012A3"/>
    <w:rsid w:val="0070756C"/>
    <w:rsid w:val="0071184F"/>
    <w:rsid w:val="00745DC7"/>
    <w:rsid w:val="00767669"/>
    <w:rsid w:val="00767D9D"/>
    <w:rsid w:val="007C3508"/>
    <w:rsid w:val="007D3797"/>
    <w:rsid w:val="00847065"/>
    <w:rsid w:val="00865D65"/>
    <w:rsid w:val="008A1890"/>
    <w:rsid w:val="00987E1C"/>
    <w:rsid w:val="009C7059"/>
    <w:rsid w:val="009D43A3"/>
    <w:rsid w:val="009D78D9"/>
    <w:rsid w:val="009D796F"/>
    <w:rsid w:val="009F1186"/>
    <w:rsid w:val="009F178E"/>
    <w:rsid w:val="00A0582A"/>
    <w:rsid w:val="00A1614D"/>
    <w:rsid w:val="00A165C1"/>
    <w:rsid w:val="00A26903"/>
    <w:rsid w:val="00A326BB"/>
    <w:rsid w:val="00A76B45"/>
    <w:rsid w:val="00AA2E33"/>
    <w:rsid w:val="00AB1CA6"/>
    <w:rsid w:val="00AE4F89"/>
    <w:rsid w:val="00AF70E0"/>
    <w:rsid w:val="00B5316F"/>
    <w:rsid w:val="00BB4A1C"/>
    <w:rsid w:val="00C21D6D"/>
    <w:rsid w:val="00C22D83"/>
    <w:rsid w:val="00C22F81"/>
    <w:rsid w:val="00C24C1D"/>
    <w:rsid w:val="00C518FD"/>
    <w:rsid w:val="00C6085C"/>
    <w:rsid w:val="00CC1189"/>
    <w:rsid w:val="00CD6C87"/>
    <w:rsid w:val="00CF63F6"/>
    <w:rsid w:val="00D62C24"/>
    <w:rsid w:val="00DA7C87"/>
    <w:rsid w:val="00DD76FC"/>
    <w:rsid w:val="00DE2076"/>
    <w:rsid w:val="00DE707D"/>
    <w:rsid w:val="00E1010B"/>
    <w:rsid w:val="00E42116"/>
    <w:rsid w:val="00E74824"/>
    <w:rsid w:val="00E90779"/>
    <w:rsid w:val="00EB2467"/>
    <w:rsid w:val="00F3591A"/>
    <w:rsid w:val="00F83603"/>
    <w:rsid w:val="00F87DC1"/>
    <w:rsid w:val="00FA0BED"/>
    <w:rsid w:val="00FE0C4A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bf0dc"/>
    </o:shapedefaults>
    <o:shapelayout v:ext="edit">
      <o:idmap v:ext="edit" data="2"/>
    </o:shapelayout>
  </w:shapeDefaults>
  <w:decimalSymbol w:val="."/>
  <w:listSeparator w:val=","/>
  <w14:docId w14:val="3661E8A7"/>
  <w15:docId w15:val="{2C42F5F0-4134-43C0-9CCE-3DBC90717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Placeholder Text"/>
    <w:basedOn w:val="a0"/>
    <w:uiPriority w:val="99"/>
    <w:semiHidden/>
    <w:rsid w:val="009C705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C70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9C705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F118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uiPriority w:val="99"/>
    <w:rsid w:val="009F1186"/>
    <w:rPr>
      <w:kern w:val="2"/>
    </w:rPr>
  </w:style>
  <w:style w:type="paragraph" w:styleId="a9">
    <w:name w:val="footer"/>
    <w:basedOn w:val="a"/>
    <w:link w:val="aa"/>
    <w:uiPriority w:val="99"/>
    <w:unhideWhenUsed/>
    <w:rsid w:val="009F118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basedOn w:val="a0"/>
    <w:link w:val="a9"/>
    <w:uiPriority w:val="99"/>
    <w:rsid w:val="009F118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32156;&#35336;&#34920;-&#26989;&#27402;&#22411;-&#39192;&#32064;&#23529;&#23450;&#24460;&#24179;&#34913;&#32156;&#35336;&#34920;-&#36039;&#29986;(EAS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參考資料-綜計表-業權型-餘絀審定後平衡綜計表-資產(EAS)</Template>
  <TotalTime>0</TotalTime>
  <Pages>4</Pages>
  <Words>1717</Words>
  <Characters>9787</Characters>
  <Application>Microsoft Office Word</Application>
  <DocSecurity>0</DocSecurity>
  <Lines>81</Lines>
  <Paragraphs>22</Paragraphs>
  <ScaleCrop>false</ScaleCrop>
  <Company>審計部</Company>
  <LinksUpToDate>false</LinksUpToDate>
  <CharactersWithSpaces>11482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二、中央政府非營業基金</dc:title>
  <dc:creator>沈清立</dc:creator>
  <cp:lastModifiedBy>吳宜潔</cp:lastModifiedBy>
  <cp:revision>3</cp:revision>
  <cp:lastPrinted>2024-06-24T01:36:00Z</cp:lastPrinted>
  <dcterms:created xsi:type="dcterms:W3CDTF">2026-09-11T03:42:00Z</dcterms:created>
  <dcterms:modified xsi:type="dcterms:W3CDTF">2026-09-11T03:42:00Z</dcterms:modified>
</cp:coreProperties>
</file>