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F9951" w14:textId="77777777" w:rsidR="007870E2" w:rsidRDefault="007870E2" w:rsidP="007870E2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7870E2" w:rsidRPr="0020018E" w14:paraId="4A880855" w14:textId="77777777" w:rsidTr="0037508D"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E198779" w14:textId="77777777" w:rsidR="007870E2" w:rsidRPr="0020018E" w:rsidRDefault="007870E2" w:rsidP="003F363A">
            <w:pPr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機</w:t>
            </w:r>
            <w:r w:rsidRPr="0020018E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 </w:t>
            </w: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關</w:t>
            </w:r>
            <w:r w:rsidRPr="0020018E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 </w:t>
            </w: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別</w:t>
            </w:r>
          </w:p>
          <w:p w14:paraId="346F1F00" w14:textId="77777777" w:rsidR="007870E2" w:rsidRPr="0020018E" w:rsidRDefault="007870E2" w:rsidP="003F363A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用  途</w:t>
            </w:r>
            <w:r w:rsidRPr="0020018E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 </w:t>
            </w: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D513DC1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高雄市議會</w:t>
            </w:r>
          </w:p>
          <w:p w14:paraId="26050829" w14:textId="0AF8FEBD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82CC05A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2A16D979" w14:textId="00BAC539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A9410EE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49A1C2DC" w14:textId="07DBE95C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民政局主管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774839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5DBD4BD6" w14:textId="3D5A3385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財政局主管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F5A6854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42132962" w14:textId="231A9F35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601D5CD2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742769DE" w14:textId="5A614192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經濟發展局主管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AC5F651" w14:textId="77777777" w:rsidR="00B42950" w:rsidRPr="0020018E" w:rsidRDefault="007870E2" w:rsidP="003F363A">
            <w:pPr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27155E9D" w14:textId="617EDBDF" w:rsidR="007870E2" w:rsidRPr="0020018E" w:rsidRDefault="007870E2" w:rsidP="003F363A">
            <w:pPr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工務局主管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0BC1ABF" w14:textId="77777777" w:rsidR="00B42950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79DB7556" w14:textId="77876860" w:rsidR="007870E2" w:rsidRPr="0020018E" w:rsidRDefault="007870E2" w:rsidP="003F363A">
            <w:pPr>
              <w:ind w:right="1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社會局主管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558D749" w14:textId="77777777" w:rsidR="00B42950" w:rsidRPr="0020018E" w:rsidRDefault="007870E2" w:rsidP="003F363A">
            <w:pPr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高雄市政府</w:t>
            </w:r>
          </w:p>
          <w:p w14:paraId="73316F4E" w14:textId="6B5ACC34" w:rsidR="007870E2" w:rsidRPr="0020018E" w:rsidRDefault="007870E2" w:rsidP="003F363A">
            <w:pPr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0018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警察局主管</w:t>
            </w:r>
          </w:p>
        </w:tc>
      </w:tr>
      <w:tr w:rsidR="00037798" w:rsidRPr="00037798" w14:paraId="2DB9A1C2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5FB48E9A" w14:textId="77777777" w:rsidR="00037798" w:rsidRPr="00037798" w:rsidRDefault="00037798" w:rsidP="0003779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kern w:val="0"/>
                <w:sz w:val="20"/>
                <w:szCs w:val="20"/>
              </w:rPr>
              <w:t>合計</w:t>
            </w:r>
          </w:p>
        </w:tc>
        <w:tc>
          <w:tcPr>
            <w:tcW w:w="2092" w:type="dxa"/>
            <w:vAlign w:val="center"/>
          </w:tcPr>
          <w:p w14:paraId="2CCF8F1A" w14:textId="7EFDF84F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829,439,675</w:t>
            </w:r>
          </w:p>
        </w:tc>
        <w:tc>
          <w:tcPr>
            <w:tcW w:w="2092" w:type="dxa"/>
            <w:vAlign w:val="center"/>
          </w:tcPr>
          <w:p w14:paraId="31B1942A" w14:textId="5E95FB64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7,737,913,601</w:t>
            </w:r>
          </w:p>
        </w:tc>
        <w:tc>
          <w:tcPr>
            <w:tcW w:w="2092" w:type="dxa"/>
            <w:vAlign w:val="center"/>
          </w:tcPr>
          <w:p w14:paraId="048DE02F" w14:textId="5A4705CF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1,619,210,469</w:t>
            </w:r>
          </w:p>
        </w:tc>
        <w:tc>
          <w:tcPr>
            <w:tcW w:w="2092" w:type="dxa"/>
            <w:vAlign w:val="center"/>
          </w:tcPr>
          <w:p w14:paraId="51DE2525" w14:textId="084D0427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3,895,497,871</w:t>
            </w:r>
          </w:p>
        </w:tc>
        <w:tc>
          <w:tcPr>
            <w:tcW w:w="2099" w:type="dxa"/>
            <w:vAlign w:val="center"/>
          </w:tcPr>
          <w:p w14:paraId="5243CD83" w14:textId="0FF59756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60,453,788,581</w:t>
            </w:r>
          </w:p>
        </w:tc>
        <w:tc>
          <w:tcPr>
            <w:tcW w:w="2099" w:type="dxa"/>
            <w:vAlign w:val="center"/>
          </w:tcPr>
          <w:p w14:paraId="0E3008F6" w14:textId="44C68652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1,663,752,241</w:t>
            </w:r>
          </w:p>
        </w:tc>
        <w:tc>
          <w:tcPr>
            <w:tcW w:w="2099" w:type="dxa"/>
            <w:vAlign w:val="center"/>
          </w:tcPr>
          <w:p w14:paraId="63D48E32" w14:textId="39E6D7EB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7,544,280,897</w:t>
            </w:r>
          </w:p>
        </w:tc>
        <w:tc>
          <w:tcPr>
            <w:tcW w:w="2099" w:type="dxa"/>
            <w:vAlign w:val="center"/>
          </w:tcPr>
          <w:p w14:paraId="6C600348" w14:textId="69E2A719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21,907,307,076</w:t>
            </w:r>
          </w:p>
        </w:tc>
        <w:tc>
          <w:tcPr>
            <w:tcW w:w="2099" w:type="dxa"/>
            <w:vAlign w:val="center"/>
          </w:tcPr>
          <w:p w14:paraId="3A6AC94F" w14:textId="7ADBE5D0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11,655,616,406</w:t>
            </w:r>
          </w:p>
        </w:tc>
      </w:tr>
      <w:tr w:rsidR="00037798" w:rsidRPr="00037798" w14:paraId="0C8B0ED1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457F62F2" w14:textId="77777777" w:rsidR="00037798" w:rsidRPr="00037798" w:rsidRDefault="00037798" w:rsidP="0003779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kern w:val="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vAlign w:val="center"/>
          </w:tcPr>
          <w:p w14:paraId="4303C517" w14:textId="31D6E262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820,662,168</w:t>
            </w:r>
          </w:p>
        </w:tc>
        <w:tc>
          <w:tcPr>
            <w:tcW w:w="2092" w:type="dxa"/>
            <w:vAlign w:val="center"/>
          </w:tcPr>
          <w:p w14:paraId="02ACE1C5" w14:textId="6D316CCD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6,379,972,074</w:t>
            </w:r>
          </w:p>
        </w:tc>
        <w:tc>
          <w:tcPr>
            <w:tcW w:w="2092" w:type="dxa"/>
            <w:vAlign w:val="center"/>
          </w:tcPr>
          <w:p w14:paraId="3D5DF0F3" w14:textId="40FFA3E8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1,356,694,982</w:t>
            </w:r>
          </w:p>
        </w:tc>
        <w:tc>
          <w:tcPr>
            <w:tcW w:w="2092" w:type="dxa"/>
            <w:vAlign w:val="center"/>
          </w:tcPr>
          <w:p w14:paraId="57F15E77" w14:textId="6DA37AA6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3,841,856,450</w:t>
            </w:r>
          </w:p>
        </w:tc>
        <w:tc>
          <w:tcPr>
            <w:tcW w:w="2099" w:type="dxa"/>
            <w:vAlign w:val="center"/>
          </w:tcPr>
          <w:p w14:paraId="61C1D0F2" w14:textId="5F3708F2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57,852,041,581</w:t>
            </w:r>
          </w:p>
        </w:tc>
        <w:tc>
          <w:tcPr>
            <w:tcW w:w="2099" w:type="dxa"/>
            <w:vAlign w:val="center"/>
          </w:tcPr>
          <w:p w14:paraId="6379CC52" w14:textId="24A589AC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1,103,941,226</w:t>
            </w:r>
          </w:p>
        </w:tc>
        <w:tc>
          <w:tcPr>
            <w:tcW w:w="2099" w:type="dxa"/>
            <w:vAlign w:val="center"/>
          </w:tcPr>
          <w:p w14:paraId="52A06205" w14:textId="62280A90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1,960,185,623</w:t>
            </w:r>
          </w:p>
        </w:tc>
        <w:tc>
          <w:tcPr>
            <w:tcW w:w="2099" w:type="dxa"/>
            <w:vAlign w:val="center"/>
          </w:tcPr>
          <w:p w14:paraId="6DDD39CC" w14:textId="2B63E6B3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21,730,557,218</w:t>
            </w:r>
          </w:p>
        </w:tc>
        <w:tc>
          <w:tcPr>
            <w:tcW w:w="2099" w:type="dxa"/>
            <w:vAlign w:val="center"/>
          </w:tcPr>
          <w:p w14:paraId="5AFF3B19" w14:textId="48E1625F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11,238,473,039</w:t>
            </w:r>
          </w:p>
        </w:tc>
      </w:tr>
      <w:tr w:rsidR="00037798" w:rsidRPr="00037798" w14:paraId="5577B5CD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4DC42E82" w14:textId="0279B75C" w:rsidR="00037798" w:rsidRPr="0020018E" w:rsidRDefault="00037798" w:rsidP="0003779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503"/>
              </w:rPr>
              <w:t>人事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503"/>
              </w:rPr>
              <w:t>費</w:t>
            </w:r>
          </w:p>
        </w:tc>
        <w:tc>
          <w:tcPr>
            <w:tcW w:w="2092" w:type="dxa"/>
            <w:vAlign w:val="center"/>
          </w:tcPr>
          <w:p w14:paraId="7A390F1C" w14:textId="35CA3B4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629,331,795</w:t>
            </w:r>
          </w:p>
        </w:tc>
        <w:tc>
          <w:tcPr>
            <w:tcW w:w="2092" w:type="dxa"/>
            <w:vAlign w:val="center"/>
          </w:tcPr>
          <w:p w14:paraId="7A0595DC" w14:textId="68EF823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2,608,809,611</w:t>
            </w:r>
          </w:p>
        </w:tc>
        <w:tc>
          <w:tcPr>
            <w:tcW w:w="2092" w:type="dxa"/>
            <w:vAlign w:val="center"/>
          </w:tcPr>
          <w:p w14:paraId="43532051" w14:textId="563E961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938,721,700</w:t>
            </w:r>
          </w:p>
        </w:tc>
        <w:tc>
          <w:tcPr>
            <w:tcW w:w="2092" w:type="dxa"/>
            <w:vAlign w:val="center"/>
          </w:tcPr>
          <w:p w14:paraId="670BA5F4" w14:textId="21F5A0F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762,466,619</w:t>
            </w:r>
          </w:p>
        </w:tc>
        <w:tc>
          <w:tcPr>
            <w:tcW w:w="2099" w:type="dxa"/>
            <w:vAlign w:val="center"/>
          </w:tcPr>
          <w:p w14:paraId="44EA7C60" w14:textId="240E0C0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40,493,746</w:t>
            </w:r>
          </w:p>
        </w:tc>
        <w:tc>
          <w:tcPr>
            <w:tcW w:w="2099" w:type="dxa"/>
            <w:vAlign w:val="center"/>
          </w:tcPr>
          <w:p w14:paraId="72B23694" w14:textId="2681FDF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215,430,903</w:t>
            </w:r>
          </w:p>
        </w:tc>
        <w:tc>
          <w:tcPr>
            <w:tcW w:w="2099" w:type="dxa"/>
            <w:vAlign w:val="center"/>
          </w:tcPr>
          <w:p w14:paraId="39E4C573" w14:textId="65CD97A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884,436,103</w:t>
            </w:r>
          </w:p>
        </w:tc>
        <w:tc>
          <w:tcPr>
            <w:tcW w:w="2099" w:type="dxa"/>
            <w:vAlign w:val="center"/>
          </w:tcPr>
          <w:p w14:paraId="1877A605" w14:textId="4F7D436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898,349,573</w:t>
            </w:r>
          </w:p>
        </w:tc>
        <w:tc>
          <w:tcPr>
            <w:tcW w:w="2099" w:type="dxa"/>
            <w:vAlign w:val="center"/>
          </w:tcPr>
          <w:p w14:paraId="4128CE1B" w14:textId="6D280AF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10,443,319,258</w:t>
            </w:r>
          </w:p>
        </w:tc>
      </w:tr>
      <w:tr w:rsidR="00037798" w:rsidRPr="00037798" w14:paraId="7EAB7F27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6C866B10" w14:textId="127C0683" w:rsidR="00037798" w:rsidRPr="0020018E" w:rsidRDefault="00037798" w:rsidP="0003779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502"/>
              </w:rPr>
              <w:t>業務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502"/>
              </w:rPr>
              <w:t>費</w:t>
            </w:r>
          </w:p>
        </w:tc>
        <w:tc>
          <w:tcPr>
            <w:tcW w:w="2092" w:type="dxa"/>
            <w:vAlign w:val="center"/>
          </w:tcPr>
          <w:p w14:paraId="7BC62CBC" w14:textId="4A8787F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189,142,373</w:t>
            </w:r>
          </w:p>
        </w:tc>
        <w:tc>
          <w:tcPr>
            <w:tcW w:w="2092" w:type="dxa"/>
            <w:vAlign w:val="center"/>
          </w:tcPr>
          <w:p w14:paraId="7CAF2619" w14:textId="14A50BCB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2,164,365,324</w:t>
            </w:r>
          </w:p>
        </w:tc>
        <w:tc>
          <w:tcPr>
            <w:tcW w:w="2092" w:type="dxa"/>
            <w:vAlign w:val="center"/>
          </w:tcPr>
          <w:p w14:paraId="66558C62" w14:textId="2655C82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306,973,279</w:t>
            </w:r>
          </w:p>
        </w:tc>
        <w:tc>
          <w:tcPr>
            <w:tcW w:w="2092" w:type="dxa"/>
            <w:vAlign w:val="center"/>
          </w:tcPr>
          <w:p w14:paraId="7AF77CD1" w14:textId="3612F3E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256,882,062</w:t>
            </w:r>
          </w:p>
        </w:tc>
        <w:tc>
          <w:tcPr>
            <w:tcW w:w="2099" w:type="dxa"/>
            <w:vAlign w:val="center"/>
          </w:tcPr>
          <w:p w14:paraId="037C4961" w14:textId="1E18D9C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21,802,327</w:t>
            </w:r>
          </w:p>
        </w:tc>
        <w:tc>
          <w:tcPr>
            <w:tcW w:w="2099" w:type="dxa"/>
            <w:vAlign w:val="center"/>
          </w:tcPr>
          <w:p w14:paraId="5217ADA2" w14:textId="361E5E7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140,082,956</w:t>
            </w:r>
          </w:p>
        </w:tc>
        <w:tc>
          <w:tcPr>
            <w:tcW w:w="2099" w:type="dxa"/>
            <w:vAlign w:val="center"/>
          </w:tcPr>
          <w:p w14:paraId="716CFDCF" w14:textId="1857130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1,065,180,400</w:t>
            </w:r>
          </w:p>
        </w:tc>
        <w:tc>
          <w:tcPr>
            <w:tcW w:w="2099" w:type="dxa"/>
            <w:vAlign w:val="center"/>
          </w:tcPr>
          <w:p w14:paraId="7D51E5DB" w14:textId="0138180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886,043,380</w:t>
            </w:r>
          </w:p>
        </w:tc>
        <w:tc>
          <w:tcPr>
            <w:tcW w:w="2099" w:type="dxa"/>
            <w:vAlign w:val="center"/>
          </w:tcPr>
          <w:p w14:paraId="49EC05E8" w14:textId="15A1350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650,012,385</w:t>
            </w:r>
          </w:p>
        </w:tc>
      </w:tr>
      <w:tr w:rsidR="00037798" w:rsidRPr="00037798" w14:paraId="728544BF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1439EE43" w14:textId="3B128B03" w:rsidR="00037798" w:rsidRPr="0020018E" w:rsidRDefault="00037798" w:rsidP="0003779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5A331C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7501"/>
              </w:rPr>
              <w:t>獎補助</w:t>
            </w:r>
            <w:r w:rsidRPr="005A331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501"/>
              </w:rPr>
              <w:t>費</w:t>
            </w:r>
          </w:p>
        </w:tc>
        <w:tc>
          <w:tcPr>
            <w:tcW w:w="2092" w:type="dxa"/>
            <w:vAlign w:val="center"/>
          </w:tcPr>
          <w:p w14:paraId="0D7633D2" w14:textId="35AD753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2,188,000</w:t>
            </w:r>
          </w:p>
        </w:tc>
        <w:tc>
          <w:tcPr>
            <w:tcW w:w="2092" w:type="dxa"/>
            <w:vAlign w:val="center"/>
          </w:tcPr>
          <w:p w14:paraId="0AAEAA9A" w14:textId="76BF454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1,606,797,139</w:t>
            </w:r>
          </w:p>
        </w:tc>
        <w:tc>
          <w:tcPr>
            <w:tcW w:w="2092" w:type="dxa"/>
            <w:vAlign w:val="center"/>
          </w:tcPr>
          <w:p w14:paraId="69D388F8" w14:textId="59B90CDC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111,000,003</w:t>
            </w:r>
          </w:p>
        </w:tc>
        <w:tc>
          <w:tcPr>
            <w:tcW w:w="2092" w:type="dxa"/>
            <w:vAlign w:val="center"/>
          </w:tcPr>
          <w:p w14:paraId="733A86AE" w14:textId="4DBEAF3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154,963,189</w:t>
            </w:r>
          </w:p>
        </w:tc>
        <w:tc>
          <w:tcPr>
            <w:tcW w:w="2099" w:type="dxa"/>
            <w:vAlign w:val="center"/>
          </w:tcPr>
          <w:p w14:paraId="274DB354" w14:textId="6B5FA83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57,789,745,508</w:t>
            </w:r>
          </w:p>
        </w:tc>
        <w:tc>
          <w:tcPr>
            <w:tcW w:w="2099" w:type="dxa"/>
            <w:vAlign w:val="center"/>
          </w:tcPr>
          <w:p w14:paraId="6AE56991" w14:textId="01E58ED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748,427,367</w:t>
            </w:r>
          </w:p>
        </w:tc>
        <w:tc>
          <w:tcPr>
            <w:tcW w:w="2099" w:type="dxa"/>
            <w:vAlign w:val="center"/>
          </w:tcPr>
          <w:p w14:paraId="7E0FC786" w14:textId="190B285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10,569,120</w:t>
            </w:r>
          </w:p>
        </w:tc>
        <w:tc>
          <w:tcPr>
            <w:tcW w:w="2099" w:type="dxa"/>
            <w:vAlign w:val="center"/>
          </w:tcPr>
          <w:p w14:paraId="3E665697" w14:textId="7D3353D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19,946,164,265</w:t>
            </w:r>
          </w:p>
        </w:tc>
        <w:tc>
          <w:tcPr>
            <w:tcW w:w="2099" w:type="dxa"/>
            <w:vAlign w:val="center"/>
          </w:tcPr>
          <w:p w14:paraId="7714C2E2" w14:textId="36D206AC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145,141,396</w:t>
            </w:r>
          </w:p>
        </w:tc>
      </w:tr>
      <w:tr w:rsidR="00037798" w:rsidRPr="00037798" w14:paraId="3C260002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7DAB3BE9" w14:textId="516BBE24" w:rsidR="00037798" w:rsidRPr="0020018E" w:rsidRDefault="00037798" w:rsidP="0003779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7"/>
              </w:rPr>
              <w:t>債務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7"/>
              </w:rPr>
              <w:t>費</w:t>
            </w:r>
          </w:p>
        </w:tc>
        <w:tc>
          <w:tcPr>
            <w:tcW w:w="2092" w:type="dxa"/>
            <w:vAlign w:val="center"/>
          </w:tcPr>
          <w:p w14:paraId="2D264278" w14:textId="43E61DF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2FD0D3EE" w14:textId="4888AF6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95F1F3C" w14:textId="18D3B25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13E2F77" w14:textId="3D76C31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2,667,544,580</w:t>
            </w:r>
          </w:p>
        </w:tc>
        <w:tc>
          <w:tcPr>
            <w:tcW w:w="2099" w:type="dxa"/>
            <w:vAlign w:val="center"/>
          </w:tcPr>
          <w:p w14:paraId="59AFCD02" w14:textId="59F0FDD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4858AB54" w14:textId="19E4D6A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CB19B0C" w14:textId="2A2E66E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495D38F" w14:textId="012A310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2E1D144" w14:textId="05056EE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037798" w14:paraId="2E95EEE7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18DB328F" w14:textId="77777777" w:rsidR="00037798" w:rsidRPr="00037798" w:rsidRDefault="00037798" w:rsidP="0003779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kern w:val="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vAlign w:val="center"/>
          </w:tcPr>
          <w:p w14:paraId="2C2F45A8" w14:textId="6A046AD3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8,777,507</w:t>
            </w:r>
          </w:p>
        </w:tc>
        <w:tc>
          <w:tcPr>
            <w:tcW w:w="2092" w:type="dxa"/>
            <w:vAlign w:val="center"/>
          </w:tcPr>
          <w:p w14:paraId="2C90103B" w14:textId="2B9990E2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1,357,941,527</w:t>
            </w:r>
          </w:p>
        </w:tc>
        <w:tc>
          <w:tcPr>
            <w:tcW w:w="2092" w:type="dxa"/>
            <w:vAlign w:val="center"/>
          </w:tcPr>
          <w:p w14:paraId="2DCB64E0" w14:textId="74AE604C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262,515,487</w:t>
            </w:r>
          </w:p>
        </w:tc>
        <w:tc>
          <w:tcPr>
            <w:tcW w:w="2092" w:type="dxa"/>
            <w:vAlign w:val="center"/>
          </w:tcPr>
          <w:p w14:paraId="6EE9BD1D" w14:textId="0BB9F1EE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53,641,421</w:t>
            </w:r>
          </w:p>
        </w:tc>
        <w:tc>
          <w:tcPr>
            <w:tcW w:w="2099" w:type="dxa"/>
            <w:vAlign w:val="center"/>
          </w:tcPr>
          <w:p w14:paraId="1808F647" w14:textId="7644D64B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2,601,747,000</w:t>
            </w:r>
          </w:p>
        </w:tc>
        <w:tc>
          <w:tcPr>
            <w:tcW w:w="2099" w:type="dxa"/>
            <w:vAlign w:val="center"/>
          </w:tcPr>
          <w:p w14:paraId="2ADCB545" w14:textId="63800279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559,811,015</w:t>
            </w:r>
          </w:p>
        </w:tc>
        <w:tc>
          <w:tcPr>
            <w:tcW w:w="2099" w:type="dxa"/>
            <w:vAlign w:val="center"/>
          </w:tcPr>
          <w:p w14:paraId="7022E9BC" w14:textId="2E4DFD69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5,584,095,274</w:t>
            </w:r>
          </w:p>
        </w:tc>
        <w:tc>
          <w:tcPr>
            <w:tcW w:w="2099" w:type="dxa"/>
            <w:vAlign w:val="center"/>
          </w:tcPr>
          <w:p w14:paraId="066DD10E" w14:textId="63F10424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176,749,858</w:t>
            </w:r>
          </w:p>
        </w:tc>
        <w:tc>
          <w:tcPr>
            <w:tcW w:w="2099" w:type="dxa"/>
            <w:vAlign w:val="center"/>
          </w:tcPr>
          <w:p w14:paraId="3DF9AE06" w14:textId="0C820400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417,143,367</w:t>
            </w:r>
          </w:p>
        </w:tc>
      </w:tr>
      <w:tr w:rsidR="00037798" w:rsidRPr="00037798" w14:paraId="144A83F0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48FADBC6" w14:textId="0484D627" w:rsidR="00037798" w:rsidRPr="0020018E" w:rsidRDefault="00037798" w:rsidP="0003779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6"/>
              </w:rPr>
              <w:t>人事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6"/>
              </w:rPr>
              <w:t>費</w:t>
            </w:r>
          </w:p>
        </w:tc>
        <w:tc>
          <w:tcPr>
            <w:tcW w:w="2092" w:type="dxa"/>
            <w:vAlign w:val="center"/>
          </w:tcPr>
          <w:p w14:paraId="5ACE1C2F" w14:textId="1AF2D50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301C2E70" w14:textId="5C02379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442E3FBA" w14:textId="17E010B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3D4F8F86" w14:textId="754F742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3041D010" w14:textId="1D34E00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7D7BB1E" w14:textId="19F5EF5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A326EC6" w14:textId="01218D9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BD08BF4" w14:textId="21DAA3A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A95EA4D" w14:textId="084A956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037798" w14:paraId="529C0353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09B43A40" w14:textId="77183868" w:rsidR="00037798" w:rsidRPr="0020018E" w:rsidRDefault="00037798" w:rsidP="0003779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5A331C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5"/>
              </w:rPr>
              <w:t>業務</w:t>
            </w:r>
            <w:r w:rsidRPr="005A331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5"/>
              </w:rPr>
              <w:t>費</w:t>
            </w:r>
          </w:p>
        </w:tc>
        <w:tc>
          <w:tcPr>
            <w:tcW w:w="2092" w:type="dxa"/>
            <w:vAlign w:val="center"/>
          </w:tcPr>
          <w:p w14:paraId="622B553B" w14:textId="69FEBB6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3371AA2D" w14:textId="581CDD6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2A9A4FD9" w14:textId="64B8563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CF606F4" w14:textId="1B9EA96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575B7A7" w14:textId="00B0224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01342A2" w14:textId="41F8D49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4DF006D6" w14:textId="5FB2E03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C430C3F" w14:textId="0E302DE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33991D3" w14:textId="3203C35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037798" w14:paraId="71B49A21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46385F6C" w14:textId="7738EE5B" w:rsidR="00037798" w:rsidRPr="0020018E" w:rsidRDefault="00037798" w:rsidP="0003779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5A331C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szCs w:val="20"/>
                <w:fitText w:val="1860" w:id="-703317244"/>
              </w:rPr>
              <w:t>設備及投</w:t>
            </w:r>
            <w:r w:rsidRPr="005A331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244"/>
              </w:rPr>
              <w:t>資</w:t>
            </w:r>
          </w:p>
        </w:tc>
        <w:tc>
          <w:tcPr>
            <w:tcW w:w="2092" w:type="dxa"/>
            <w:vAlign w:val="center"/>
          </w:tcPr>
          <w:p w14:paraId="7BB17BA9" w14:textId="7353D1D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8,777,507</w:t>
            </w:r>
          </w:p>
        </w:tc>
        <w:tc>
          <w:tcPr>
            <w:tcW w:w="2092" w:type="dxa"/>
            <w:vAlign w:val="center"/>
          </w:tcPr>
          <w:p w14:paraId="62E202E5" w14:textId="68FB432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1,009,108,801</w:t>
            </w:r>
          </w:p>
        </w:tc>
        <w:tc>
          <w:tcPr>
            <w:tcW w:w="2092" w:type="dxa"/>
            <w:vAlign w:val="center"/>
          </w:tcPr>
          <w:p w14:paraId="1395F8D1" w14:textId="54A09C6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211,877,171</w:t>
            </w:r>
          </w:p>
        </w:tc>
        <w:tc>
          <w:tcPr>
            <w:tcW w:w="2092" w:type="dxa"/>
            <w:vAlign w:val="center"/>
          </w:tcPr>
          <w:p w14:paraId="7B77136F" w14:textId="092D4AB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53,641,421</w:t>
            </w:r>
          </w:p>
        </w:tc>
        <w:tc>
          <w:tcPr>
            <w:tcW w:w="2099" w:type="dxa"/>
            <w:vAlign w:val="center"/>
          </w:tcPr>
          <w:p w14:paraId="22317B4B" w14:textId="467BF21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2,039,067</w:t>
            </w:r>
          </w:p>
        </w:tc>
        <w:tc>
          <w:tcPr>
            <w:tcW w:w="2099" w:type="dxa"/>
            <w:vAlign w:val="center"/>
          </w:tcPr>
          <w:p w14:paraId="5F53AA5C" w14:textId="43FD99EB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296,992,852</w:t>
            </w:r>
          </w:p>
        </w:tc>
        <w:tc>
          <w:tcPr>
            <w:tcW w:w="2099" w:type="dxa"/>
            <w:vAlign w:val="center"/>
          </w:tcPr>
          <w:p w14:paraId="27BB7B84" w14:textId="63B299C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4,390,232,405</w:t>
            </w:r>
          </w:p>
        </w:tc>
        <w:tc>
          <w:tcPr>
            <w:tcW w:w="2099" w:type="dxa"/>
            <w:vAlign w:val="center"/>
          </w:tcPr>
          <w:p w14:paraId="5E7E469A" w14:textId="3DA7D8A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84,569,696</w:t>
            </w:r>
          </w:p>
        </w:tc>
        <w:tc>
          <w:tcPr>
            <w:tcW w:w="2099" w:type="dxa"/>
            <w:vAlign w:val="center"/>
          </w:tcPr>
          <w:p w14:paraId="2D675F02" w14:textId="6CF3B41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417,063,260</w:t>
            </w:r>
          </w:p>
        </w:tc>
      </w:tr>
      <w:tr w:rsidR="00037798" w:rsidRPr="00037798" w14:paraId="7F1B18F2" w14:textId="77777777" w:rsidTr="0064366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3889CBFD" w14:textId="5E1D0D92" w:rsidR="00037798" w:rsidRPr="0020018E" w:rsidRDefault="00037798" w:rsidP="0003779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5A331C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7243"/>
              </w:rPr>
              <w:t>獎補助</w:t>
            </w:r>
            <w:r w:rsidRPr="005A331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243"/>
              </w:rPr>
              <w:t>費</w:t>
            </w:r>
          </w:p>
        </w:tc>
        <w:tc>
          <w:tcPr>
            <w:tcW w:w="2092" w:type="dxa"/>
            <w:vAlign w:val="center"/>
          </w:tcPr>
          <w:p w14:paraId="1963873F" w14:textId="0289023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1A4849AA" w14:textId="12076D2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348,832,726</w:t>
            </w:r>
          </w:p>
        </w:tc>
        <w:tc>
          <w:tcPr>
            <w:tcW w:w="2092" w:type="dxa"/>
            <w:vAlign w:val="center"/>
          </w:tcPr>
          <w:p w14:paraId="623EC710" w14:textId="500FD01C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50,638,316</w:t>
            </w:r>
          </w:p>
        </w:tc>
        <w:tc>
          <w:tcPr>
            <w:tcW w:w="2092" w:type="dxa"/>
            <w:vAlign w:val="center"/>
          </w:tcPr>
          <w:p w14:paraId="1D679585" w14:textId="30EFB18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29DFC797" w14:textId="5F2CBE7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2,599,707,933</w:t>
            </w:r>
          </w:p>
        </w:tc>
        <w:tc>
          <w:tcPr>
            <w:tcW w:w="2099" w:type="dxa"/>
            <w:vAlign w:val="center"/>
          </w:tcPr>
          <w:p w14:paraId="08F8AF25" w14:textId="662BC61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262,818,163</w:t>
            </w:r>
          </w:p>
        </w:tc>
        <w:tc>
          <w:tcPr>
            <w:tcW w:w="2099" w:type="dxa"/>
            <w:vAlign w:val="center"/>
          </w:tcPr>
          <w:p w14:paraId="4763D643" w14:textId="1737798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1,193,862,869</w:t>
            </w:r>
          </w:p>
        </w:tc>
        <w:tc>
          <w:tcPr>
            <w:tcW w:w="2099" w:type="dxa"/>
            <w:vAlign w:val="center"/>
          </w:tcPr>
          <w:p w14:paraId="5C1FAE8A" w14:textId="4886051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92,180,162</w:t>
            </w:r>
          </w:p>
        </w:tc>
        <w:tc>
          <w:tcPr>
            <w:tcW w:w="2099" w:type="dxa"/>
            <w:vAlign w:val="center"/>
          </w:tcPr>
          <w:p w14:paraId="4677DB0B" w14:textId="09B45ABB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80,107</w:t>
            </w:r>
          </w:p>
        </w:tc>
      </w:tr>
    </w:tbl>
    <w:p w14:paraId="3BE09870" w14:textId="77777777" w:rsidR="007870E2" w:rsidRDefault="007870E2" w:rsidP="007870E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7870E2" w:rsidRPr="0037508D" w14:paraId="66CB8024" w14:textId="77777777" w:rsidTr="00056B3B"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244D61B" w14:textId="77777777" w:rsidR="007870E2" w:rsidRPr="0037508D" w:rsidRDefault="007870E2" w:rsidP="003F363A">
            <w:pPr>
              <w:jc w:val="right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機</w:t>
            </w:r>
            <w:r w:rsidRPr="0037508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關</w:t>
            </w:r>
            <w:r w:rsidRPr="0037508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  <w:p w14:paraId="15D6A659" w14:textId="77777777" w:rsidR="007870E2" w:rsidRPr="0037508D" w:rsidRDefault="007870E2" w:rsidP="003F363A">
            <w:pPr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用  途</w:t>
            </w:r>
            <w:r w:rsidRPr="0037508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94B9108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6B86452" w14:textId="52BB5F80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DD49F06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AED7C46" w14:textId="6307D072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EBDD58D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13C56525" w14:textId="20E57B74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080E38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16C5FC82" w14:textId="73B655D7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新聞局主管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01E66F5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474C651" w14:textId="11165097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5CF8ECA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EE8E904" w14:textId="49607E06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勞工局主管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89FDD02" w14:textId="77777777" w:rsidR="00EB3168" w:rsidRPr="0037508D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8402541" w14:textId="56A5905B" w:rsidR="007870E2" w:rsidRPr="0037508D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捷運工程局主管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04F29F4" w14:textId="77777777" w:rsidR="00EB3168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FE2108C" w14:textId="17EE696D" w:rsidR="007870E2" w:rsidRPr="0037508D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71000CE" w14:textId="77777777" w:rsidR="00EB3168" w:rsidRPr="0037508D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0EA18DD9" w14:textId="680947AF" w:rsidR="007870E2" w:rsidRPr="0037508D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文化局主管</w:t>
            </w:r>
          </w:p>
        </w:tc>
      </w:tr>
      <w:tr w:rsidR="00037798" w:rsidRPr="00037798" w14:paraId="431A98F2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27FFDBC4" w14:textId="77777777" w:rsidR="00037798" w:rsidRPr="00037798" w:rsidRDefault="00037798" w:rsidP="00037798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vAlign w:val="center"/>
          </w:tcPr>
          <w:p w14:paraId="1D9EBD41" w14:textId="424C7D2E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13,739,198,755</w:t>
            </w:r>
          </w:p>
        </w:tc>
        <w:tc>
          <w:tcPr>
            <w:tcW w:w="2092" w:type="dxa"/>
            <w:vAlign w:val="center"/>
          </w:tcPr>
          <w:p w14:paraId="6DCF324A" w14:textId="25BFC197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5,773,209,062</w:t>
            </w:r>
          </w:p>
        </w:tc>
        <w:tc>
          <w:tcPr>
            <w:tcW w:w="2092" w:type="dxa"/>
            <w:vAlign w:val="center"/>
          </w:tcPr>
          <w:p w14:paraId="40C92C41" w14:textId="6D1BB163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1,290,792,119</w:t>
            </w:r>
          </w:p>
        </w:tc>
        <w:tc>
          <w:tcPr>
            <w:tcW w:w="2092" w:type="dxa"/>
            <w:vAlign w:val="center"/>
          </w:tcPr>
          <w:p w14:paraId="00B39EB2" w14:textId="4130FC70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216,946,436</w:t>
            </w:r>
          </w:p>
        </w:tc>
        <w:tc>
          <w:tcPr>
            <w:tcW w:w="2099" w:type="dxa"/>
            <w:vAlign w:val="center"/>
          </w:tcPr>
          <w:p w14:paraId="05DBC76B" w14:textId="37CEEA16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2,036,891,433</w:t>
            </w:r>
          </w:p>
        </w:tc>
        <w:tc>
          <w:tcPr>
            <w:tcW w:w="2099" w:type="dxa"/>
            <w:vAlign w:val="center"/>
          </w:tcPr>
          <w:p w14:paraId="5B7E028D" w14:textId="0063C0AF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1,091,440,134</w:t>
            </w:r>
          </w:p>
        </w:tc>
        <w:tc>
          <w:tcPr>
            <w:tcW w:w="2099" w:type="dxa"/>
            <w:vAlign w:val="center"/>
          </w:tcPr>
          <w:p w14:paraId="0C34C6C8" w14:textId="71AC4651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11,030,483,814</w:t>
            </w:r>
          </w:p>
        </w:tc>
        <w:tc>
          <w:tcPr>
            <w:tcW w:w="2099" w:type="dxa"/>
            <w:vAlign w:val="center"/>
          </w:tcPr>
          <w:p w14:paraId="5FBA9BEE" w14:textId="571E5628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3,427,651,231</w:t>
            </w:r>
          </w:p>
        </w:tc>
        <w:tc>
          <w:tcPr>
            <w:tcW w:w="2099" w:type="dxa"/>
            <w:vAlign w:val="center"/>
          </w:tcPr>
          <w:p w14:paraId="14FCD8EC" w14:textId="36C2A49C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3,618,267,814</w:t>
            </w:r>
          </w:p>
        </w:tc>
      </w:tr>
      <w:tr w:rsidR="00037798" w:rsidRPr="00037798" w14:paraId="43DA9F92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6E6A5321" w14:textId="77777777" w:rsidR="00037798" w:rsidRPr="00037798" w:rsidRDefault="00037798" w:rsidP="00037798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vAlign w:val="center"/>
          </w:tcPr>
          <w:p w14:paraId="00040351" w14:textId="6678C180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13,587,258,315</w:t>
            </w:r>
          </w:p>
        </w:tc>
        <w:tc>
          <w:tcPr>
            <w:tcW w:w="2092" w:type="dxa"/>
            <w:vAlign w:val="center"/>
          </w:tcPr>
          <w:p w14:paraId="34FFE450" w14:textId="54586853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5,216,102,852</w:t>
            </w:r>
          </w:p>
        </w:tc>
        <w:tc>
          <w:tcPr>
            <w:tcW w:w="2092" w:type="dxa"/>
            <w:vAlign w:val="center"/>
          </w:tcPr>
          <w:p w14:paraId="57E69925" w14:textId="4B2206AB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1,164,965,308</w:t>
            </w:r>
          </w:p>
        </w:tc>
        <w:tc>
          <w:tcPr>
            <w:tcW w:w="2092" w:type="dxa"/>
            <w:vAlign w:val="center"/>
          </w:tcPr>
          <w:p w14:paraId="448DFE10" w14:textId="44ED128A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214,272,238</w:t>
            </w:r>
          </w:p>
        </w:tc>
        <w:tc>
          <w:tcPr>
            <w:tcW w:w="2099" w:type="dxa"/>
            <w:vAlign w:val="center"/>
          </w:tcPr>
          <w:p w14:paraId="16589743" w14:textId="0172DF2B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1,809,973,870</w:t>
            </w:r>
          </w:p>
        </w:tc>
        <w:tc>
          <w:tcPr>
            <w:tcW w:w="2099" w:type="dxa"/>
            <w:vAlign w:val="center"/>
          </w:tcPr>
          <w:p w14:paraId="5FAFAAF2" w14:textId="1D1D4453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965,710,232</w:t>
            </w:r>
          </w:p>
        </w:tc>
        <w:tc>
          <w:tcPr>
            <w:tcW w:w="2099" w:type="dxa"/>
            <w:vAlign w:val="center"/>
          </w:tcPr>
          <w:p w14:paraId="713DFC4C" w14:textId="63774846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682,309,713</w:t>
            </w:r>
          </w:p>
        </w:tc>
        <w:tc>
          <w:tcPr>
            <w:tcW w:w="2099" w:type="dxa"/>
            <w:vAlign w:val="center"/>
          </w:tcPr>
          <w:p w14:paraId="7204EF82" w14:textId="4B18D287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2,715,177,750</w:t>
            </w:r>
          </w:p>
        </w:tc>
        <w:tc>
          <w:tcPr>
            <w:tcW w:w="2099" w:type="dxa"/>
            <w:vAlign w:val="center"/>
          </w:tcPr>
          <w:p w14:paraId="426550D4" w14:textId="58FC3B64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2,251,768,328</w:t>
            </w:r>
          </w:p>
        </w:tc>
      </w:tr>
      <w:tr w:rsidR="00037798" w:rsidRPr="0037508D" w14:paraId="33D8F449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3528739D" w14:textId="77777777" w:rsidR="00037798" w:rsidRPr="0037508D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503"/>
              </w:rPr>
              <w:t>人事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503"/>
              </w:rPr>
              <w:t>費</w:t>
            </w:r>
          </w:p>
        </w:tc>
        <w:tc>
          <w:tcPr>
            <w:tcW w:w="2092" w:type="dxa"/>
            <w:vAlign w:val="center"/>
          </w:tcPr>
          <w:p w14:paraId="6BE82420" w14:textId="30FA8F6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1,200,207,092</w:t>
            </w:r>
          </w:p>
        </w:tc>
        <w:tc>
          <w:tcPr>
            <w:tcW w:w="2092" w:type="dxa"/>
            <w:vAlign w:val="center"/>
          </w:tcPr>
          <w:p w14:paraId="43BED483" w14:textId="2578152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3,504,760,756</w:t>
            </w:r>
          </w:p>
        </w:tc>
        <w:tc>
          <w:tcPr>
            <w:tcW w:w="2092" w:type="dxa"/>
            <w:vAlign w:val="center"/>
          </w:tcPr>
          <w:p w14:paraId="0AEB8D38" w14:textId="6A62804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982,801,661</w:t>
            </w:r>
          </w:p>
        </w:tc>
        <w:tc>
          <w:tcPr>
            <w:tcW w:w="2092" w:type="dxa"/>
            <w:vAlign w:val="center"/>
          </w:tcPr>
          <w:p w14:paraId="099558D7" w14:textId="128CCA0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107,179,572</w:t>
            </w:r>
          </w:p>
        </w:tc>
        <w:tc>
          <w:tcPr>
            <w:tcW w:w="2099" w:type="dxa"/>
            <w:vAlign w:val="center"/>
          </w:tcPr>
          <w:p w14:paraId="417DEC20" w14:textId="1F0DFCB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243,897,356</w:t>
            </w:r>
          </w:p>
        </w:tc>
        <w:tc>
          <w:tcPr>
            <w:tcW w:w="2099" w:type="dxa"/>
            <w:vAlign w:val="center"/>
          </w:tcPr>
          <w:p w14:paraId="16D84E0F" w14:textId="4D78E59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332,676,379</w:t>
            </w:r>
          </w:p>
        </w:tc>
        <w:tc>
          <w:tcPr>
            <w:tcW w:w="2099" w:type="dxa"/>
            <w:vAlign w:val="center"/>
          </w:tcPr>
          <w:p w14:paraId="03376567" w14:textId="5A1300C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156,669,560</w:t>
            </w:r>
          </w:p>
        </w:tc>
        <w:tc>
          <w:tcPr>
            <w:tcW w:w="2099" w:type="dxa"/>
            <w:vAlign w:val="center"/>
          </w:tcPr>
          <w:p w14:paraId="7F39CC9F" w14:textId="6C5335A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2,466,407,326</w:t>
            </w:r>
          </w:p>
        </w:tc>
        <w:tc>
          <w:tcPr>
            <w:tcW w:w="2099" w:type="dxa"/>
            <w:vAlign w:val="center"/>
          </w:tcPr>
          <w:p w14:paraId="676BF668" w14:textId="0BE615CB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207,204,467</w:t>
            </w:r>
          </w:p>
        </w:tc>
      </w:tr>
      <w:tr w:rsidR="00037798" w:rsidRPr="0037508D" w14:paraId="3965542F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25205BB4" w14:textId="77777777" w:rsidR="00037798" w:rsidRPr="0037508D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502"/>
              </w:rPr>
              <w:t>業務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502"/>
              </w:rPr>
              <w:t>費</w:t>
            </w:r>
          </w:p>
        </w:tc>
        <w:tc>
          <w:tcPr>
            <w:tcW w:w="2092" w:type="dxa"/>
            <w:vAlign w:val="center"/>
          </w:tcPr>
          <w:p w14:paraId="656AD14B" w14:textId="43301D7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732,601,611</w:t>
            </w:r>
          </w:p>
        </w:tc>
        <w:tc>
          <w:tcPr>
            <w:tcW w:w="2092" w:type="dxa"/>
            <w:vAlign w:val="center"/>
          </w:tcPr>
          <w:p w14:paraId="4DEC2055" w14:textId="73ED652C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1,441,801,996</w:t>
            </w:r>
          </w:p>
        </w:tc>
        <w:tc>
          <w:tcPr>
            <w:tcW w:w="2092" w:type="dxa"/>
            <w:vAlign w:val="center"/>
          </w:tcPr>
          <w:p w14:paraId="76A140E8" w14:textId="7BF43C8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128,678,851</w:t>
            </w:r>
          </w:p>
        </w:tc>
        <w:tc>
          <w:tcPr>
            <w:tcW w:w="2092" w:type="dxa"/>
            <w:vAlign w:val="center"/>
          </w:tcPr>
          <w:p w14:paraId="2343F0EE" w14:textId="7B39AD6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107,020,666</w:t>
            </w:r>
          </w:p>
        </w:tc>
        <w:tc>
          <w:tcPr>
            <w:tcW w:w="2099" w:type="dxa"/>
            <w:vAlign w:val="center"/>
          </w:tcPr>
          <w:p w14:paraId="007E9CA0" w14:textId="383F571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190,368,146</w:t>
            </w:r>
          </w:p>
        </w:tc>
        <w:tc>
          <w:tcPr>
            <w:tcW w:w="2099" w:type="dxa"/>
            <w:vAlign w:val="center"/>
          </w:tcPr>
          <w:p w14:paraId="144B6884" w14:textId="522A3FA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435,910,117</w:t>
            </w:r>
          </w:p>
        </w:tc>
        <w:tc>
          <w:tcPr>
            <w:tcW w:w="2099" w:type="dxa"/>
            <w:vAlign w:val="center"/>
          </w:tcPr>
          <w:p w14:paraId="2BF540E2" w14:textId="4BFF21D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10,282,735</w:t>
            </w:r>
          </w:p>
        </w:tc>
        <w:tc>
          <w:tcPr>
            <w:tcW w:w="2099" w:type="dxa"/>
            <w:vAlign w:val="center"/>
          </w:tcPr>
          <w:p w14:paraId="7AC6F487" w14:textId="4111A06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235,367,457</w:t>
            </w:r>
          </w:p>
        </w:tc>
        <w:tc>
          <w:tcPr>
            <w:tcW w:w="2099" w:type="dxa"/>
            <w:vAlign w:val="center"/>
          </w:tcPr>
          <w:p w14:paraId="3D9FE01C" w14:textId="055C9AD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421,402,548</w:t>
            </w:r>
          </w:p>
        </w:tc>
      </w:tr>
      <w:tr w:rsidR="00037798" w:rsidRPr="0037508D" w14:paraId="4FAF88B0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7F5B69E2" w14:textId="77777777" w:rsidR="00037798" w:rsidRPr="0037508D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B24CC0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7501"/>
              </w:rPr>
              <w:t>獎補助</w:t>
            </w:r>
            <w:r w:rsidRPr="00B24CC0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501"/>
              </w:rPr>
              <w:t>費</w:t>
            </w:r>
          </w:p>
        </w:tc>
        <w:tc>
          <w:tcPr>
            <w:tcW w:w="2092" w:type="dxa"/>
            <w:vAlign w:val="center"/>
          </w:tcPr>
          <w:p w14:paraId="70FA08FF" w14:textId="410823D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11,654,449,612</w:t>
            </w:r>
          </w:p>
        </w:tc>
        <w:tc>
          <w:tcPr>
            <w:tcW w:w="2092" w:type="dxa"/>
            <w:vAlign w:val="center"/>
          </w:tcPr>
          <w:p w14:paraId="43380F41" w14:textId="58DDC2C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269,540,100</w:t>
            </w:r>
          </w:p>
        </w:tc>
        <w:tc>
          <w:tcPr>
            <w:tcW w:w="2092" w:type="dxa"/>
            <w:vAlign w:val="center"/>
          </w:tcPr>
          <w:p w14:paraId="58AE0AC0" w14:textId="705C6FF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14,036,000</w:t>
            </w:r>
          </w:p>
        </w:tc>
        <w:tc>
          <w:tcPr>
            <w:tcW w:w="2092" w:type="dxa"/>
            <w:vAlign w:val="center"/>
          </w:tcPr>
          <w:p w14:paraId="27DF554C" w14:textId="1F98E14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72,000</w:t>
            </w:r>
          </w:p>
        </w:tc>
        <w:tc>
          <w:tcPr>
            <w:tcW w:w="2099" w:type="dxa"/>
            <w:vAlign w:val="center"/>
          </w:tcPr>
          <w:p w14:paraId="3DD80D84" w14:textId="6B72420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1,375,708,368</w:t>
            </w:r>
          </w:p>
        </w:tc>
        <w:tc>
          <w:tcPr>
            <w:tcW w:w="2099" w:type="dxa"/>
            <w:vAlign w:val="center"/>
          </w:tcPr>
          <w:p w14:paraId="248B50AE" w14:textId="02A5613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197,123,736</w:t>
            </w:r>
          </w:p>
        </w:tc>
        <w:tc>
          <w:tcPr>
            <w:tcW w:w="2099" w:type="dxa"/>
            <w:vAlign w:val="center"/>
          </w:tcPr>
          <w:p w14:paraId="0FA2E0E1" w14:textId="77F02C8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515,357,418</w:t>
            </w:r>
          </w:p>
        </w:tc>
        <w:tc>
          <w:tcPr>
            <w:tcW w:w="2099" w:type="dxa"/>
            <w:vAlign w:val="center"/>
          </w:tcPr>
          <w:p w14:paraId="7699DE05" w14:textId="2C709FEC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13,402,967</w:t>
            </w:r>
          </w:p>
        </w:tc>
        <w:tc>
          <w:tcPr>
            <w:tcW w:w="2099" w:type="dxa"/>
            <w:vAlign w:val="center"/>
          </w:tcPr>
          <w:p w14:paraId="07E74E32" w14:textId="4D89D79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1,623,161,313</w:t>
            </w:r>
          </w:p>
        </w:tc>
      </w:tr>
      <w:tr w:rsidR="00037798" w:rsidRPr="0037508D" w14:paraId="64B5A657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1C1BAE71" w14:textId="77777777" w:rsidR="00037798" w:rsidRPr="0037508D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7"/>
              </w:rPr>
              <w:t>債務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7"/>
              </w:rPr>
              <w:t>費</w:t>
            </w:r>
          </w:p>
        </w:tc>
        <w:tc>
          <w:tcPr>
            <w:tcW w:w="2092" w:type="dxa"/>
            <w:vAlign w:val="center"/>
          </w:tcPr>
          <w:p w14:paraId="6CFFEB1B" w14:textId="73B574AC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30EB64A5" w14:textId="1275D97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180CEE7" w14:textId="50433FB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39,448,796</w:t>
            </w:r>
          </w:p>
        </w:tc>
        <w:tc>
          <w:tcPr>
            <w:tcW w:w="2092" w:type="dxa"/>
            <w:vAlign w:val="center"/>
          </w:tcPr>
          <w:p w14:paraId="558E6043" w14:textId="26C000A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20FDD34" w14:textId="23A0407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45A5FF30" w14:textId="77C6179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C3BB27A" w14:textId="2FC3674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93AA438" w14:textId="2FB4E1C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9BAF780" w14:textId="2A4AF0E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037798" w14:paraId="59236515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27BB4454" w14:textId="77777777" w:rsidR="00037798" w:rsidRPr="00037798" w:rsidRDefault="00037798" w:rsidP="00037798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vAlign w:val="center"/>
          </w:tcPr>
          <w:p w14:paraId="5639137F" w14:textId="259BC424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151,940,440</w:t>
            </w:r>
          </w:p>
        </w:tc>
        <w:tc>
          <w:tcPr>
            <w:tcW w:w="2092" w:type="dxa"/>
            <w:vAlign w:val="center"/>
          </w:tcPr>
          <w:p w14:paraId="66ADC5D4" w14:textId="6733C7FE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557,106,210</w:t>
            </w:r>
          </w:p>
        </w:tc>
        <w:tc>
          <w:tcPr>
            <w:tcW w:w="2092" w:type="dxa"/>
            <w:vAlign w:val="center"/>
          </w:tcPr>
          <w:p w14:paraId="338B35ED" w14:textId="481D5157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125,826,811</w:t>
            </w:r>
          </w:p>
        </w:tc>
        <w:tc>
          <w:tcPr>
            <w:tcW w:w="2092" w:type="dxa"/>
            <w:vAlign w:val="center"/>
          </w:tcPr>
          <w:p w14:paraId="7EA08BC0" w14:textId="00EE95B9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2,674,198</w:t>
            </w:r>
          </w:p>
        </w:tc>
        <w:tc>
          <w:tcPr>
            <w:tcW w:w="2099" w:type="dxa"/>
            <w:vAlign w:val="center"/>
          </w:tcPr>
          <w:p w14:paraId="701E4FF7" w14:textId="04C4B225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226,917,563</w:t>
            </w:r>
          </w:p>
        </w:tc>
        <w:tc>
          <w:tcPr>
            <w:tcW w:w="2099" w:type="dxa"/>
            <w:vAlign w:val="center"/>
          </w:tcPr>
          <w:p w14:paraId="55EEA373" w14:textId="6B4B609E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125,729,902</w:t>
            </w:r>
          </w:p>
        </w:tc>
        <w:tc>
          <w:tcPr>
            <w:tcW w:w="2099" w:type="dxa"/>
            <w:vAlign w:val="center"/>
          </w:tcPr>
          <w:p w14:paraId="3F016232" w14:textId="697029F0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10,348,174,101</w:t>
            </w:r>
          </w:p>
        </w:tc>
        <w:tc>
          <w:tcPr>
            <w:tcW w:w="2099" w:type="dxa"/>
            <w:vAlign w:val="center"/>
          </w:tcPr>
          <w:p w14:paraId="3320F5D3" w14:textId="6EBF5BAE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712,473,481</w:t>
            </w:r>
          </w:p>
        </w:tc>
        <w:tc>
          <w:tcPr>
            <w:tcW w:w="2099" w:type="dxa"/>
            <w:vAlign w:val="center"/>
          </w:tcPr>
          <w:p w14:paraId="12837B71" w14:textId="610496EA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1,366,499,486</w:t>
            </w:r>
          </w:p>
        </w:tc>
      </w:tr>
      <w:tr w:rsidR="00037798" w:rsidRPr="0037508D" w14:paraId="3092A606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3DE9B7F6" w14:textId="77777777" w:rsidR="00037798" w:rsidRPr="0037508D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6"/>
              </w:rPr>
              <w:t>人事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6"/>
              </w:rPr>
              <w:t>費</w:t>
            </w:r>
          </w:p>
        </w:tc>
        <w:tc>
          <w:tcPr>
            <w:tcW w:w="2092" w:type="dxa"/>
            <w:vAlign w:val="center"/>
          </w:tcPr>
          <w:p w14:paraId="4A433055" w14:textId="166907C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0EA2102A" w14:textId="4AA2559C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A52C238" w14:textId="33F8EF5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3F1C991" w14:textId="1B3078A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7DCE96D0" w14:textId="687D1B9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797CB347" w14:textId="5963F31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3FF6A59A" w14:textId="5060228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743BD3B1" w14:textId="5693AE2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363529D5" w14:textId="1AC1AD3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37508D" w14:paraId="27F0D17E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04F7FF43" w14:textId="77777777" w:rsidR="00037798" w:rsidRPr="0037508D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B24CC0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7245"/>
              </w:rPr>
              <w:t>業務</w:t>
            </w:r>
            <w:r w:rsidRPr="00B24CC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7245"/>
              </w:rPr>
              <w:t>費</w:t>
            </w:r>
          </w:p>
        </w:tc>
        <w:tc>
          <w:tcPr>
            <w:tcW w:w="2092" w:type="dxa"/>
            <w:vAlign w:val="center"/>
          </w:tcPr>
          <w:p w14:paraId="390860F7" w14:textId="14BBB5B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117CC358" w14:textId="022B194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A5EB1C0" w14:textId="2693B1A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1DD60817" w14:textId="697501C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37011F37" w14:textId="6B1D788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4117580C" w14:textId="377ACF7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3799A0BF" w14:textId="1522619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BB897CE" w14:textId="0853BCF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3A47A34" w14:textId="2710F3A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37508D" w14:paraId="5E146EA4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5CA195E1" w14:textId="77777777" w:rsidR="00037798" w:rsidRPr="0037508D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B24CC0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szCs w:val="20"/>
                <w:fitText w:val="1860" w:id="-703317244"/>
              </w:rPr>
              <w:t>設備及投</w:t>
            </w:r>
            <w:r w:rsidRPr="00B24CC0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244"/>
              </w:rPr>
              <w:t>資</w:t>
            </w:r>
          </w:p>
        </w:tc>
        <w:tc>
          <w:tcPr>
            <w:tcW w:w="2092" w:type="dxa"/>
            <w:vAlign w:val="center"/>
          </w:tcPr>
          <w:p w14:paraId="3DFFC10A" w14:textId="1FD0AE0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125,334,113</w:t>
            </w:r>
          </w:p>
        </w:tc>
        <w:tc>
          <w:tcPr>
            <w:tcW w:w="2092" w:type="dxa"/>
            <w:vAlign w:val="center"/>
          </w:tcPr>
          <w:p w14:paraId="179D707B" w14:textId="6AD7894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92,183,308</w:t>
            </w:r>
          </w:p>
        </w:tc>
        <w:tc>
          <w:tcPr>
            <w:tcW w:w="2092" w:type="dxa"/>
            <w:vAlign w:val="center"/>
          </w:tcPr>
          <w:p w14:paraId="0DF0DBFA" w14:textId="39929AB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125,826,811</w:t>
            </w:r>
          </w:p>
        </w:tc>
        <w:tc>
          <w:tcPr>
            <w:tcW w:w="2092" w:type="dxa"/>
            <w:vAlign w:val="center"/>
          </w:tcPr>
          <w:p w14:paraId="6C33CF9F" w14:textId="2E9102F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2,674,198</w:t>
            </w:r>
          </w:p>
        </w:tc>
        <w:tc>
          <w:tcPr>
            <w:tcW w:w="2099" w:type="dxa"/>
            <w:vAlign w:val="center"/>
          </w:tcPr>
          <w:p w14:paraId="1AB103BF" w14:textId="227F195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166,914,526</w:t>
            </w:r>
          </w:p>
        </w:tc>
        <w:tc>
          <w:tcPr>
            <w:tcW w:w="2099" w:type="dxa"/>
            <w:vAlign w:val="center"/>
          </w:tcPr>
          <w:p w14:paraId="13E968F7" w14:textId="2FEEEB8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125,365,577</w:t>
            </w:r>
          </w:p>
        </w:tc>
        <w:tc>
          <w:tcPr>
            <w:tcW w:w="2099" w:type="dxa"/>
            <w:vAlign w:val="center"/>
          </w:tcPr>
          <w:p w14:paraId="7C6C9681" w14:textId="155DCB1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48,576,570</w:t>
            </w:r>
          </w:p>
        </w:tc>
        <w:tc>
          <w:tcPr>
            <w:tcW w:w="2099" w:type="dxa"/>
            <w:vAlign w:val="center"/>
          </w:tcPr>
          <w:p w14:paraId="6CD6DDB4" w14:textId="73FFB2F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710,817,572</w:t>
            </w:r>
          </w:p>
        </w:tc>
        <w:tc>
          <w:tcPr>
            <w:tcW w:w="2099" w:type="dxa"/>
            <w:vAlign w:val="center"/>
          </w:tcPr>
          <w:p w14:paraId="0A043290" w14:textId="745E451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1,122,920,168</w:t>
            </w:r>
          </w:p>
        </w:tc>
      </w:tr>
      <w:tr w:rsidR="00037798" w:rsidRPr="0037508D" w14:paraId="33DECC39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50E5697C" w14:textId="77777777" w:rsidR="00037798" w:rsidRPr="0037508D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7508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B24CC0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7243"/>
              </w:rPr>
              <w:t>獎補助</w:t>
            </w:r>
            <w:r w:rsidRPr="00B24CC0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7243"/>
              </w:rPr>
              <w:t>費</w:t>
            </w:r>
          </w:p>
        </w:tc>
        <w:tc>
          <w:tcPr>
            <w:tcW w:w="2092" w:type="dxa"/>
            <w:vAlign w:val="center"/>
          </w:tcPr>
          <w:p w14:paraId="0C0CA712" w14:textId="524D7EA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26,606,327</w:t>
            </w:r>
          </w:p>
        </w:tc>
        <w:tc>
          <w:tcPr>
            <w:tcW w:w="2092" w:type="dxa"/>
            <w:vAlign w:val="center"/>
          </w:tcPr>
          <w:p w14:paraId="5C721C07" w14:textId="78F33CC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464,922,902</w:t>
            </w:r>
          </w:p>
        </w:tc>
        <w:tc>
          <w:tcPr>
            <w:tcW w:w="2092" w:type="dxa"/>
            <w:vAlign w:val="center"/>
          </w:tcPr>
          <w:p w14:paraId="20AA251E" w14:textId="471198E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3A5EAAF1" w14:textId="4AC9CB7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CD0BE7C" w14:textId="2496A9C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60,003,037</w:t>
            </w:r>
          </w:p>
        </w:tc>
        <w:tc>
          <w:tcPr>
            <w:tcW w:w="2099" w:type="dxa"/>
            <w:vAlign w:val="center"/>
          </w:tcPr>
          <w:p w14:paraId="4F287A35" w14:textId="2D79C54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364,325</w:t>
            </w:r>
          </w:p>
        </w:tc>
        <w:tc>
          <w:tcPr>
            <w:tcW w:w="2099" w:type="dxa"/>
            <w:vAlign w:val="center"/>
          </w:tcPr>
          <w:p w14:paraId="5EE510F4" w14:textId="5D8B583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10,299,597,531</w:t>
            </w:r>
          </w:p>
        </w:tc>
        <w:tc>
          <w:tcPr>
            <w:tcW w:w="2099" w:type="dxa"/>
            <w:vAlign w:val="center"/>
          </w:tcPr>
          <w:p w14:paraId="14C84858" w14:textId="0303572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1,655,909</w:t>
            </w:r>
          </w:p>
        </w:tc>
        <w:tc>
          <w:tcPr>
            <w:tcW w:w="2099" w:type="dxa"/>
            <w:vAlign w:val="center"/>
          </w:tcPr>
          <w:p w14:paraId="628C1A6E" w14:textId="14BF8B1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243,579,318</w:t>
            </w:r>
          </w:p>
        </w:tc>
      </w:tr>
    </w:tbl>
    <w:p w14:paraId="054D6D85" w14:textId="77777777" w:rsidR="007870E2" w:rsidRDefault="007870E2" w:rsidP="007870E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7E461125" w14:textId="77777777" w:rsidR="007870E2" w:rsidRDefault="007870E2" w:rsidP="007870E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7870E2" w:rsidRPr="00A865D5" w14:paraId="05737DE9" w14:textId="77777777" w:rsidTr="00056B3B"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10CB113" w14:textId="77777777" w:rsidR="007870E2" w:rsidRPr="00A865D5" w:rsidRDefault="007870E2" w:rsidP="003F363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3EF210D3" w14:textId="77777777" w:rsidR="007870E2" w:rsidRPr="00A865D5" w:rsidRDefault="007870E2" w:rsidP="003F363A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F670E12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77C5035" w14:textId="00307E39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交通局主管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22D30BB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71DEE20" w14:textId="0F93BFAE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海洋局主管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B3C19C9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245188B" w14:textId="0AB34A75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都市發展局主管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083C12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FCB5AF2" w14:textId="6BB5FF18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法制局主管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E2C88D2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76CD692" w14:textId="16F55E3A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觀光局主管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B372D4F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570852A" w14:textId="6D89D181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水利局主管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D822541" w14:textId="77777777" w:rsidR="006B3280" w:rsidRPr="00E55448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8B18C33" w14:textId="6ED21BD1" w:rsidR="007870E2" w:rsidRPr="00E55448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毒品防制局主管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13B6C84" w14:textId="77777777" w:rsidR="006B3280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E5C689B" w14:textId="54DBD9B2" w:rsidR="007870E2" w:rsidRPr="00E55448" w:rsidRDefault="007870E2" w:rsidP="003F363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運動發展局主管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2AC8757" w14:textId="77777777" w:rsidR="006B3280" w:rsidRPr="00E55448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A25C140" w14:textId="2FBEB82E" w:rsidR="007870E2" w:rsidRPr="00E55448" w:rsidRDefault="007870E2" w:rsidP="003F363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青年局主管</w:t>
            </w:r>
          </w:p>
        </w:tc>
      </w:tr>
      <w:tr w:rsidR="00037798" w:rsidRPr="00037798" w14:paraId="4FB08AF5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3AB1F5F6" w14:textId="77777777" w:rsidR="00037798" w:rsidRPr="00037798" w:rsidRDefault="00037798" w:rsidP="00037798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vAlign w:val="center"/>
          </w:tcPr>
          <w:p w14:paraId="5835BF8C" w14:textId="52E3FFED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4,222,207,680</w:t>
            </w:r>
          </w:p>
        </w:tc>
        <w:tc>
          <w:tcPr>
            <w:tcW w:w="2092" w:type="dxa"/>
            <w:vAlign w:val="center"/>
          </w:tcPr>
          <w:p w14:paraId="21024E41" w14:textId="5515AEFE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1,012,229,238</w:t>
            </w:r>
          </w:p>
        </w:tc>
        <w:tc>
          <w:tcPr>
            <w:tcW w:w="2092" w:type="dxa"/>
            <w:vAlign w:val="center"/>
          </w:tcPr>
          <w:p w14:paraId="7080D8C5" w14:textId="2FAD68D8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396,467,106</w:t>
            </w:r>
          </w:p>
        </w:tc>
        <w:tc>
          <w:tcPr>
            <w:tcW w:w="2092" w:type="dxa"/>
            <w:vAlign w:val="center"/>
          </w:tcPr>
          <w:p w14:paraId="1A08F082" w14:textId="3997587B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75,689,638</w:t>
            </w:r>
          </w:p>
        </w:tc>
        <w:tc>
          <w:tcPr>
            <w:tcW w:w="2099" w:type="dxa"/>
            <w:vAlign w:val="center"/>
          </w:tcPr>
          <w:p w14:paraId="63FF7747" w14:textId="35AF69B7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795,001,400</w:t>
            </w:r>
          </w:p>
        </w:tc>
        <w:tc>
          <w:tcPr>
            <w:tcW w:w="2099" w:type="dxa"/>
            <w:vAlign w:val="center"/>
          </w:tcPr>
          <w:p w14:paraId="5A8FC6A4" w14:textId="701B08F1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7,188,385,066</w:t>
            </w:r>
          </w:p>
        </w:tc>
        <w:tc>
          <w:tcPr>
            <w:tcW w:w="2099" w:type="dxa"/>
            <w:vAlign w:val="center"/>
          </w:tcPr>
          <w:p w14:paraId="58C47857" w14:textId="388D4D91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151,566,824</w:t>
            </w:r>
          </w:p>
        </w:tc>
        <w:tc>
          <w:tcPr>
            <w:tcW w:w="2099" w:type="dxa"/>
            <w:vAlign w:val="center"/>
          </w:tcPr>
          <w:p w14:paraId="044977A1" w14:textId="44FFAC4A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1,510,600,013</w:t>
            </w:r>
          </w:p>
        </w:tc>
        <w:tc>
          <w:tcPr>
            <w:tcW w:w="2099" w:type="dxa"/>
            <w:vAlign w:val="center"/>
          </w:tcPr>
          <w:p w14:paraId="117EFCAF" w14:textId="419F791D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262,255,966</w:t>
            </w:r>
          </w:p>
        </w:tc>
      </w:tr>
      <w:tr w:rsidR="00037798" w:rsidRPr="00037798" w14:paraId="24987443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42CFBA7C" w14:textId="77777777" w:rsidR="00037798" w:rsidRPr="00037798" w:rsidRDefault="00037798" w:rsidP="00037798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vAlign w:val="center"/>
          </w:tcPr>
          <w:p w14:paraId="36320CF3" w14:textId="0817B6A1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3,822,025,533</w:t>
            </w:r>
          </w:p>
        </w:tc>
        <w:tc>
          <w:tcPr>
            <w:tcW w:w="2092" w:type="dxa"/>
            <w:vAlign w:val="center"/>
          </w:tcPr>
          <w:p w14:paraId="3927A151" w14:textId="12709E78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572,501,679</w:t>
            </w:r>
          </w:p>
        </w:tc>
        <w:tc>
          <w:tcPr>
            <w:tcW w:w="2092" w:type="dxa"/>
            <w:vAlign w:val="center"/>
          </w:tcPr>
          <w:p w14:paraId="40646E80" w14:textId="05F8F16E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336,216,343</w:t>
            </w:r>
          </w:p>
        </w:tc>
        <w:tc>
          <w:tcPr>
            <w:tcW w:w="2092" w:type="dxa"/>
            <w:vAlign w:val="center"/>
          </w:tcPr>
          <w:p w14:paraId="67F008AD" w14:textId="1081A3FA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74,670,105</w:t>
            </w:r>
          </w:p>
        </w:tc>
        <w:tc>
          <w:tcPr>
            <w:tcW w:w="2099" w:type="dxa"/>
            <w:vAlign w:val="center"/>
          </w:tcPr>
          <w:p w14:paraId="7E89CF6D" w14:textId="3A0EAB5B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475,136,500</w:t>
            </w:r>
          </w:p>
        </w:tc>
        <w:tc>
          <w:tcPr>
            <w:tcW w:w="2099" w:type="dxa"/>
            <w:vAlign w:val="center"/>
          </w:tcPr>
          <w:p w14:paraId="07E78F19" w14:textId="5EFCCF1E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1,805,914,772</w:t>
            </w:r>
          </w:p>
        </w:tc>
        <w:tc>
          <w:tcPr>
            <w:tcW w:w="2099" w:type="dxa"/>
            <w:vAlign w:val="center"/>
          </w:tcPr>
          <w:p w14:paraId="5969675B" w14:textId="2DDA8334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145,731,943</w:t>
            </w:r>
          </w:p>
        </w:tc>
        <w:tc>
          <w:tcPr>
            <w:tcW w:w="2099" w:type="dxa"/>
            <w:vAlign w:val="center"/>
          </w:tcPr>
          <w:p w14:paraId="3BAEED85" w14:textId="1198EE7F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609,342,481</w:t>
            </w:r>
          </w:p>
        </w:tc>
        <w:tc>
          <w:tcPr>
            <w:tcW w:w="2099" w:type="dxa"/>
            <w:vAlign w:val="center"/>
          </w:tcPr>
          <w:p w14:paraId="40DACA87" w14:textId="795261E1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262,017,129</w:t>
            </w:r>
          </w:p>
        </w:tc>
      </w:tr>
      <w:tr w:rsidR="00037798" w:rsidRPr="000751B1" w14:paraId="64C8E42F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07B0F24E" w14:textId="77777777" w:rsidR="00037798" w:rsidRPr="000751B1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8"/>
              </w:rPr>
              <w:t>人事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8"/>
              </w:rPr>
              <w:t>費</w:t>
            </w:r>
          </w:p>
        </w:tc>
        <w:tc>
          <w:tcPr>
            <w:tcW w:w="2092" w:type="dxa"/>
            <w:vAlign w:val="center"/>
          </w:tcPr>
          <w:p w14:paraId="2A4C4426" w14:textId="5DF4A3FB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283,431,418</w:t>
            </w:r>
          </w:p>
        </w:tc>
        <w:tc>
          <w:tcPr>
            <w:tcW w:w="2092" w:type="dxa"/>
            <w:vAlign w:val="center"/>
          </w:tcPr>
          <w:p w14:paraId="4ADF26EB" w14:textId="7BBC683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111,919,684</w:t>
            </w:r>
          </w:p>
        </w:tc>
        <w:tc>
          <w:tcPr>
            <w:tcW w:w="2092" w:type="dxa"/>
            <w:vAlign w:val="center"/>
          </w:tcPr>
          <w:p w14:paraId="6DE4D94A" w14:textId="6F257CB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203,901,918</w:t>
            </w:r>
          </w:p>
        </w:tc>
        <w:tc>
          <w:tcPr>
            <w:tcW w:w="2092" w:type="dxa"/>
            <w:vAlign w:val="center"/>
          </w:tcPr>
          <w:p w14:paraId="7F70D681" w14:textId="7322867B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58,739,537</w:t>
            </w:r>
          </w:p>
        </w:tc>
        <w:tc>
          <w:tcPr>
            <w:tcW w:w="2099" w:type="dxa"/>
            <w:vAlign w:val="center"/>
          </w:tcPr>
          <w:p w14:paraId="26E1FEFD" w14:textId="7B8FB27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170,763,028</w:t>
            </w:r>
          </w:p>
        </w:tc>
        <w:tc>
          <w:tcPr>
            <w:tcW w:w="2099" w:type="dxa"/>
            <w:vAlign w:val="center"/>
          </w:tcPr>
          <w:p w14:paraId="46FFE795" w14:textId="58E7CE9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310,321,764</w:t>
            </w:r>
          </w:p>
        </w:tc>
        <w:tc>
          <w:tcPr>
            <w:tcW w:w="2099" w:type="dxa"/>
            <w:vAlign w:val="center"/>
          </w:tcPr>
          <w:p w14:paraId="62641765" w14:textId="094D3E6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104,393,340</w:t>
            </w:r>
          </w:p>
        </w:tc>
        <w:tc>
          <w:tcPr>
            <w:tcW w:w="2099" w:type="dxa"/>
            <w:vAlign w:val="center"/>
          </w:tcPr>
          <w:p w14:paraId="34E2567C" w14:textId="0FC658B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136,950,830</w:t>
            </w:r>
          </w:p>
        </w:tc>
        <w:tc>
          <w:tcPr>
            <w:tcW w:w="2099" w:type="dxa"/>
            <w:vAlign w:val="center"/>
          </w:tcPr>
          <w:p w14:paraId="6A1C8FE3" w14:textId="423D8BD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41,181,846</w:t>
            </w:r>
          </w:p>
        </w:tc>
      </w:tr>
      <w:tr w:rsidR="00037798" w:rsidRPr="000751B1" w14:paraId="77EFC0D0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09E6CE6C" w14:textId="77777777" w:rsidR="00037798" w:rsidRPr="000751B1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7"/>
              </w:rPr>
              <w:t>業務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7"/>
              </w:rPr>
              <w:t>費</w:t>
            </w:r>
          </w:p>
        </w:tc>
        <w:tc>
          <w:tcPr>
            <w:tcW w:w="2092" w:type="dxa"/>
            <w:vAlign w:val="center"/>
          </w:tcPr>
          <w:p w14:paraId="7689B58F" w14:textId="766E824F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393,343,371</w:t>
            </w:r>
          </w:p>
        </w:tc>
        <w:tc>
          <w:tcPr>
            <w:tcW w:w="2092" w:type="dxa"/>
            <w:vAlign w:val="center"/>
          </w:tcPr>
          <w:p w14:paraId="1C073539" w14:textId="3224D1C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130,590,069</w:t>
            </w:r>
          </w:p>
        </w:tc>
        <w:tc>
          <w:tcPr>
            <w:tcW w:w="2092" w:type="dxa"/>
            <w:vAlign w:val="center"/>
          </w:tcPr>
          <w:p w14:paraId="5B91925D" w14:textId="4103959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26,509,429</w:t>
            </w:r>
          </w:p>
        </w:tc>
        <w:tc>
          <w:tcPr>
            <w:tcW w:w="2092" w:type="dxa"/>
            <w:vAlign w:val="center"/>
          </w:tcPr>
          <w:p w14:paraId="7AA8DEA3" w14:textId="3C4D7F5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3,374,950</w:t>
            </w:r>
          </w:p>
        </w:tc>
        <w:tc>
          <w:tcPr>
            <w:tcW w:w="2099" w:type="dxa"/>
            <w:vAlign w:val="center"/>
          </w:tcPr>
          <w:p w14:paraId="3B71FFC9" w14:textId="097D084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296,116,069</w:t>
            </w:r>
          </w:p>
        </w:tc>
        <w:tc>
          <w:tcPr>
            <w:tcW w:w="2099" w:type="dxa"/>
            <w:vAlign w:val="center"/>
          </w:tcPr>
          <w:p w14:paraId="1F6EA381" w14:textId="25E7D0B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1,416,213,392</w:t>
            </w:r>
          </w:p>
        </w:tc>
        <w:tc>
          <w:tcPr>
            <w:tcW w:w="2099" w:type="dxa"/>
            <w:vAlign w:val="center"/>
          </w:tcPr>
          <w:p w14:paraId="72834B66" w14:textId="0247DA5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40,386,674</w:t>
            </w:r>
          </w:p>
        </w:tc>
        <w:tc>
          <w:tcPr>
            <w:tcW w:w="2099" w:type="dxa"/>
            <w:vAlign w:val="center"/>
          </w:tcPr>
          <w:p w14:paraId="31F08975" w14:textId="3326D35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210,361,030</w:t>
            </w:r>
          </w:p>
        </w:tc>
        <w:tc>
          <w:tcPr>
            <w:tcW w:w="2099" w:type="dxa"/>
            <w:vAlign w:val="center"/>
          </w:tcPr>
          <w:p w14:paraId="73D61BA7" w14:textId="7FE94E4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62,519,952</w:t>
            </w:r>
          </w:p>
        </w:tc>
      </w:tr>
      <w:tr w:rsidR="00037798" w:rsidRPr="000751B1" w14:paraId="4CE76F81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43C4E22D" w14:textId="77777777" w:rsidR="00037798" w:rsidRPr="000751B1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6C417E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4686"/>
              </w:rPr>
              <w:t>獎補助</w:t>
            </w:r>
            <w:r w:rsidRPr="006C417E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686"/>
              </w:rPr>
              <w:t>費</w:t>
            </w:r>
          </w:p>
        </w:tc>
        <w:tc>
          <w:tcPr>
            <w:tcW w:w="2092" w:type="dxa"/>
            <w:vAlign w:val="center"/>
          </w:tcPr>
          <w:p w14:paraId="7325A080" w14:textId="62E24F0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3,145,250,744</w:t>
            </w:r>
          </w:p>
        </w:tc>
        <w:tc>
          <w:tcPr>
            <w:tcW w:w="2092" w:type="dxa"/>
            <w:vAlign w:val="center"/>
          </w:tcPr>
          <w:p w14:paraId="058B4BA2" w14:textId="4CE710C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329,991,926</w:t>
            </w:r>
          </w:p>
        </w:tc>
        <w:tc>
          <w:tcPr>
            <w:tcW w:w="2092" w:type="dxa"/>
            <w:vAlign w:val="center"/>
          </w:tcPr>
          <w:p w14:paraId="4BE14684" w14:textId="5941CF5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105,804,996</w:t>
            </w:r>
          </w:p>
        </w:tc>
        <w:tc>
          <w:tcPr>
            <w:tcW w:w="2092" w:type="dxa"/>
            <w:vAlign w:val="center"/>
          </w:tcPr>
          <w:p w14:paraId="1C5B066E" w14:textId="5825ACD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12,555,618</w:t>
            </w:r>
          </w:p>
        </w:tc>
        <w:tc>
          <w:tcPr>
            <w:tcW w:w="2099" w:type="dxa"/>
            <w:vAlign w:val="center"/>
          </w:tcPr>
          <w:p w14:paraId="6B126095" w14:textId="69B664D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8,257,403</w:t>
            </w:r>
          </w:p>
        </w:tc>
        <w:tc>
          <w:tcPr>
            <w:tcW w:w="2099" w:type="dxa"/>
            <w:vAlign w:val="center"/>
          </w:tcPr>
          <w:p w14:paraId="3B101DEE" w14:textId="6D5B7AE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79,379,616</w:t>
            </w:r>
          </w:p>
        </w:tc>
        <w:tc>
          <w:tcPr>
            <w:tcW w:w="2099" w:type="dxa"/>
            <w:vAlign w:val="center"/>
          </w:tcPr>
          <w:p w14:paraId="7458F937" w14:textId="60E0197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951,929</w:t>
            </w:r>
          </w:p>
        </w:tc>
        <w:tc>
          <w:tcPr>
            <w:tcW w:w="2099" w:type="dxa"/>
            <w:vAlign w:val="center"/>
          </w:tcPr>
          <w:p w14:paraId="145DB74F" w14:textId="551805BB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262,030,621</w:t>
            </w:r>
          </w:p>
        </w:tc>
        <w:tc>
          <w:tcPr>
            <w:tcW w:w="2099" w:type="dxa"/>
            <w:vAlign w:val="center"/>
          </w:tcPr>
          <w:p w14:paraId="6A4DFCC8" w14:textId="53A42B5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158,315,331</w:t>
            </w:r>
          </w:p>
        </w:tc>
      </w:tr>
      <w:tr w:rsidR="00037798" w:rsidRPr="000751B1" w14:paraId="79CCD3B9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65AD8273" w14:textId="77777777" w:rsidR="00037798" w:rsidRPr="000751B1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5"/>
              </w:rPr>
              <w:t>債務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5"/>
              </w:rPr>
              <w:t>費</w:t>
            </w:r>
          </w:p>
        </w:tc>
        <w:tc>
          <w:tcPr>
            <w:tcW w:w="2092" w:type="dxa"/>
            <w:vAlign w:val="center"/>
          </w:tcPr>
          <w:p w14:paraId="4C7266C5" w14:textId="319C653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BDD6A1B" w14:textId="4360468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83C8624" w14:textId="02E5C84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24F30858" w14:textId="0812DF5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A93D5B6" w14:textId="7440975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347A745F" w14:textId="6C06DA8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8CF1E67" w14:textId="75086ADC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CCE309C" w14:textId="7A8F30A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2D2B8652" w14:textId="05C0EE0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037798" w14:paraId="5384409C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41E35B8A" w14:textId="77777777" w:rsidR="00037798" w:rsidRPr="00037798" w:rsidRDefault="00037798" w:rsidP="00037798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vAlign w:val="center"/>
          </w:tcPr>
          <w:p w14:paraId="4A3B965F" w14:textId="1FF9DC32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400,182,147</w:t>
            </w:r>
          </w:p>
        </w:tc>
        <w:tc>
          <w:tcPr>
            <w:tcW w:w="2092" w:type="dxa"/>
            <w:vAlign w:val="center"/>
          </w:tcPr>
          <w:p w14:paraId="6B04A129" w14:textId="2AB0A7D8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439,727,559</w:t>
            </w:r>
          </w:p>
        </w:tc>
        <w:tc>
          <w:tcPr>
            <w:tcW w:w="2092" w:type="dxa"/>
            <w:vAlign w:val="center"/>
          </w:tcPr>
          <w:p w14:paraId="2BA79C41" w14:textId="348FFC07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60,250,763</w:t>
            </w:r>
          </w:p>
        </w:tc>
        <w:tc>
          <w:tcPr>
            <w:tcW w:w="2092" w:type="dxa"/>
            <w:vAlign w:val="center"/>
          </w:tcPr>
          <w:p w14:paraId="582234EA" w14:textId="11C4750C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1,019,533</w:t>
            </w:r>
          </w:p>
        </w:tc>
        <w:tc>
          <w:tcPr>
            <w:tcW w:w="2099" w:type="dxa"/>
            <w:vAlign w:val="center"/>
          </w:tcPr>
          <w:p w14:paraId="3354E3E7" w14:textId="62DCD605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319,864,900</w:t>
            </w:r>
          </w:p>
        </w:tc>
        <w:tc>
          <w:tcPr>
            <w:tcW w:w="2099" w:type="dxa"/>
            <w:vAlign w:val="center"/>
          </w:tcPr>
          <w:p w14:paraId="5AB7E829" w14:textId="48CF66F3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5,382,470,294</w:t>
            </w:r>
          </w:p>
        </w:tc>
        <w:tc>
          <w:tcPr>
            <w:tcW w:w="2099" w:type="dxa"/>
            <w:vAlign w:val="center"/>
          </w:tcPr>
          <w:p w14:paraId="5C526587" w14:textId="31929F49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5,834,881</w:t>
            </w:r>
          </w:p>
        </w:tc>
        <w:tc>
          <w:tcPr>
            <w:tcW w:w="2099" w:type="dxa"/>
            <w:vAlign w:val="center"/>
          </w:tcPr>
          <w:p w14:paraId="600DD6D0" w14:textId="435760F8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901,257,532</w:t>
            </w:r>
          </w:p>
        </w:tc>
        <w:tc>
          <w:tcPr>
            <w:tcW w:w="2099" w:type="dxa"/>
            <w:vAlign w:val="center"/>
          </w:tcPr>
          <w:p w14:paraId="0DF6E38D" w14:textId="6BCC2809" w:rsidR="00037798" w:rsidRPr="00037798" w:rsidRDefault="00037798" w:rsidP="00037798">
            <w:pPr>
              <w:pStyle w:val="3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238,837</w:t>
            </w:r>
          </w:p>
        </w:tc>
      </w:tr>
      <w:tr w:rsidR="00037798" w:rsidRPr="000751B1" w14:paraId="62E09A01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13AF76D8" w14:textId="77777777" w:rsidR="00037798" w:rsidRPr="000751B1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4"/>
              </w:rPr>
              <w:t>人事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4"/>
              </w:rPr>
              <w:t>費</w:t>
            </w:r>
          </w:p>
        </w:tc>
        <w:tc>
          <w:tcPr>
            <w:tcW w:w="2092" w:type="dxa"/>
            <w:vAlign w:val="center"/>
          </w:tcPr>
          <w:p w14:paraId="4D6EEB99" w14:textId="426AB2A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33513017" w14:textId="4074C5A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4CAE9E39" w14:textId="4AF8D1A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61F8CF91" w14:textId="75445C8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213FC5DE" w14:textId="371833B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2696A779" w14:textId="2E898A6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7CA38DEB" w14:textId="2AC348D7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29885CB8" w14:textId="221ECFC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F59CB7E" w14:textId="2E02E53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0751B1" w14:paraId="438D4043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5D8114AB" w14:textId="77777777" w:rsidR="00037798" w:rsidRPr="000751B1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6C417E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683"/>
              </w:rPr>
              <w:t>業務</w:t>
            </w:r>
            <w:r w:rsidRPr="006C417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683"/>
              </w:rPr>
              <w:t>費</w:t>
            </w:r>
          </w:p>
        </w:tc>
        <w:tc>
          <w:tcPr>
            <w:tcW w:w="2092" w:type="dxa"/>
            <w:vAlign w:val="center"/>
          </w:tcPr>
          <w:p w14:paraId="3C02CB13" w14:textId="3356DDC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2356168" w14:textId="2F499756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64E6B3E3" w14:textId="5FC65CD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018FF4E5" w14:textId="5B9C54A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AB2981D" w14:textId="03952D6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0823661" w14:textId="0A085D3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E6CDBCE" w14:textId="67E5E79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1391E47" w14:textId="5C6BFD7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74B6C7A" w14:textId="790ACD5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  <w:tr w:rsidR="00037798" w:rsidRPr="000751B1" w14:paraId="4257B9A3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1CE7302B" w14:textId="77777777" w:rsidR="00037798" w:rsidRPr="000751B1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6C417E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szCs w:val="20"/>
                <w:fitText w:val="1860" w:id="-703314682"/>
              </w:rPr>
              <w:t>設備及投</w:t>
            </w:r>
            <w:r w:rsidRPr="006C417E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682"/>
              </w:rPr>
              <w:t>資</w:t>
            </w:r>
          </w:p>
        </w:tc>
        <w:tc>
          <w:tcPr>
            <w:tcW w:w="2092" w:type="dxa"/>
            <w:vAlign w:val="center"/>
          </w:tcPr>
          <w:p w14:paraId="6C2FB5B0" w14:textId="4BC197C9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395,022,647</w:t>
            </w:r>
          </w:p>
        </w:tc>
        <w:tc>
          <w:tcPr>
            <w:tcW w:w="2092" w:type="dxa"/>
            <w:vAlign w:val="center"/>
          </w:tcPr>
          <w:p w14:paraId="7D5A197E" w14:textId="694B652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436,766,867</w:t>
            </w:r>
          </w:p>
        </w:tc>
        <w:tc>
          <w:tcPr>
            <w:tcW w:w="2092" w:type="dxa"/>
            <w:vAlign w:val="center"/>
          </w:tcPr>
          <w:p w14:paraId="04910105" w14:textId="6E2B6EA8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55,512,765</w:t>
            </w:r>
          </w:p>
        </w:tc>
        <w:tc>
          <w:tcPr>
            <w:tcW w:w="2092" w:type="dxa"/>
            <w:vAlign w:val="center"/>
          </w:tcPr>
          <w:p w14:paraId="49E0D53D" w14:textId="4082198D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1,019,533</w:t>
            </w:r>
          </w:p>
        </w:tc>
        <w:tc>
          <w:tcPr>
            <w:tcW w:w="2099" w:type="dxa"/>
            <w:vAlign w:val="center"/>
          </w:tcPr>
          <w:p w14:paraId="51615662" w14:textId="5DAE0BA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319,864,900</w:t>
            </w:r>
          </w:p>
        </w:tc>
        <w:tc>
          <w:tcPr>
            <w:tcW w:w="2099" w:type="dxa"/>
            <w:vAlign w:val="center"/>
          </w:tcPr>
          <w:p w14:paraId="1E3BC38C" w14:textId="7F88678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5,351,271,724</w:t>
            </w:r>
          </w:p>
        </w:tc>
        <w:tc>
          <w:tcPr>
            <w:tcW w:w="2099" w:type="dxa"/>
            <w:vAlign w:val="center"/>
          </w:tcPr>
          <w:p w14:paraId="75C99272" w14:textId="70FAA4A5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5,834,881</w:t>
            </w:r>
          </w:p>
        </w:tc>
        <w:tc>
          <w:tcPr>
            <w:tcW w:w="2099" w:type="dxa"/>
            <w:vAlign w:val="center"/>
          </w:tcPr>
          <w:p w14:paraId="51040F48" w14:textId="2BDA636E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900,857,532</w:t>
            </w:r>
          </w:p>
        </w:tc>
        <w:tc>
          <w:tcPr>
            <w:tcW w:w="2099" w:type="dxa"/>
            <w:vAlign w:val="center"/>
          </w:tcPr>
          <w:p w14:paraId="23CB1E57" w14:textId="54BB54C2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238,837</w:t>
            </w:r>
          </w:p>
        </w:tc>
      </w:tr>
      <w:tr w:rsidR="00037798" w:rsidRPr="000751B1" w14:paraId="79FDE345" w14:textId="77777777" w:rsidTr="00056B3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3A796760" w14:textId="77777777" w:rsidR="00037798" w:rsidRPr="000751B1" w:rsidRDefault="00037798" w:rsidP="00037798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6C417E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4681"/>
              </w:rPr>
              <w:t>獎補助</w:t>
            </w:r>
            <w:r w:rsidRPr="006C417E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681"/>
              </w:rPr>
              <w:t>費</w:t>
            </w:r>
          </w:p>
        </w:tc>
        <w:tc>
          <w:tcPr>
            <w:tcW w:w="2092" w:type="dxa"/>
            <w:vAlign w:val="center"/>
          </w:tcPr>
          <w:p w14:paraId="5E7F9A73" w14:textId="33325C9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5,159,500</w:t>
            </w:r>
          </w:p>
        </w:tc>
        <w:tc>
          <w:tcPr>
            <w:tcW w:w="2092" w:type="dxa"/>
            <w:vAlign w:val="center"/>
          </w:tcPr>
          <w:p w14:paraId="6055200B" w14:textId="16C9629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2,960,692</w:t>
            </w:r>
          </w:p>
        </w:tc>
        <w:tc>
          <w:tcPr>
            <w:tcW w:w="2092" w:type="dxa"/>
            <w:vAlign w:val="center"/>
          </w:tcPr>
          <w:p w14:paraId="3CBB1FE9" w14:textId="45ADABD1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4,737,998</w:t>
            </w:r>
          </w:p>
        </w:tc>
        <w:tc>
          <w:tcPr>
            <w:tcW w:w="2092" w:type="dxa"/>
            <w:vAlign w:val="center"/>
          </w:tcPr>
          <w:p w14:paraId="71C40648" w14:textId="0C87F7FB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831F3CB" w14:textId="735DFB9A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7F625B21" w14:textId="0B987913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31,198,570</w:t>
            </w:r>
          </w:p>
        </w:tc>
        <w:tc>
          <w:tcPr>
            <w:tcW w:w="2099" w:type="dxa"/>
            <w:vAlign w:val="center"/>
          </w:tcPr>
          <w:p w14:paraId="7B4EFD84" w14:textId="34979540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2060ACF6" w14:textId="272D409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400,000</w:t>
            </w:r>
          </w:p>
        </w:tc>
        <w:tc>
          <w:tcPr>
            <w:tcW w:w="2099" w:type="dxa"/>
            <w:vAlign w:val="center"/>
          </w:tcPr>
          <w:p w14:paraId="37D82485" w14:textId="13A0A324" w:rsidR="00037798" w:rsidRPr="00037798" w:rsidRDefault="00037798" w:rsidP="00037798">
            <w:pPr>
              <w:pStyle w:val="3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</w:tr>
    </w:tbl>
    <w:p w14:paraId="1C04CFEB" w14:textId="77777777" w:rsidR="007870E2" w:rsidRDefault="007870E2" w:rsidP="007870E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5205289E" w14:textId="77777777" w:rsidR="007870E2" w:rsidRDefault="007870E2" w:rsidP="007870E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7870E2" w:rsidRPr="00A865D5" w14:paraId="0783AC1C" w14:textId="77777777" w:rsidTr="00024255"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AF41289" w14:textId="77777777" w:rsidR="007870E2" w:rsidRPr="00A865D5" w:rsidRDefault="007870E2" w:rsidP="00024255">
            <w:pPr>
              <w:spacing w:line="240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077E324" w14:textId="77777777" w:rsidR="007870E2" w:rsidRPr="00A865D5" w:rsidRDefault="007870E2" w:rsidP="00024255">
            <w:pPr>
              <w:spacing w:line="240" w:lineRule="atLeas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251BFF5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53DF8CA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57E2E9B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EC641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5544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B986C33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17BD066" w14:textId="77777777" w:rsidR="007870E2" w:rsidRPr="00E55448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5F693CD" w14:textId="77777777" w:rsidR="007870E2" w:rsidRPr="00E55448" w:rsidRDefault="007870E2" w:rsidP="00024255">
            <w:pPr>
              <w:spacing w:line="240" w:lineRule="atLeas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F90E288" w14:textId="77777777" w:rsidR="007870E2" w:rsidRPr="008F26EA" w:rsidRDefault="007870E2" w:rsidP="00024255">
            <w:pPr>
              <w:spacing w:line="240" w:lineRule="atLeast"/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44F768C" w14:textId="77777777" w:rsidR="007870E2" w:rsidRPr="008F26EA" w:rsidRDefault="007870E2" w:rsidP="00024255">
            <w:pPr>
              <w:spacing w:line="240" w:lineRule="atLeast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</w:tr>
      <w:tr w:rsidR="00441507" w:rsidRPr="00037798" w14:paraId="57B4521D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616E5A14" w14:textId="77777777" w:rsidR="00441507" w:rsidRPr="00037798" w:rsidRDefault="00441507" w:rsidP="00441507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vAlign w:val="center"/>
          </w:tcPr>
          <w:p w14:paraId="61829C09" w14:textId="7A47F987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7,602,046,958</w:t>
            </w:r>
          </w:p>
        </w:tc>
        <w:tc>
          <w:tcPr>
            <w:tcW w:w="2092" w:type="dxa"/>
            <w:vAlign w:val="center"/>
          </w:tcPr>
          <w:p w14:paraId="6AA8FF40" w14:textId="508FFAA7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182,748,137,504</w:t>
            </w:r>
          </w:p>
        </w:tc>
        <w:tc>
          <w:tcPr>
            <w:tcW w:w="2092" w:type="dxa"/>
            <w:vAlign w:val="center"/>
          </w:tcPr>
          <w:p w14:paraId="70552F5C" w14:textId="52DD871B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b/>
                <w:noProof/>
                <w:w w:val="100"/>
                <w:sz w:val="20"/>
              </w:rPr>
              <w:t>4,235,658,720</w:t>
            </w:r>
          </w:p>
        </w:tc>
        <w:tc>
          <w:tcPr>
            <w:tcW w:w="2092" w:type="dxa"/>
            <w:vAlign w:val="center"/>
          </w:tcPr>
          <w:p w14:paraId="0F06D8F5" w14:textId="4B421B0D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b/>
                <w:noProof/>
                <w:w w:val="100"/>
                <w:sz w:val="20"/>
              </w:rPr>
              <w:t>186,983,796,224</w:t>
            </w:r>
          </w:p>
        </w:tc>
        <w:tc>
          <w:tcPr>
            <w:tcW w:w="2099" w:type="dxa"/>
            <w:vAlign w:val="center"/>
          </w:tcPr>
          <w:p w14:paraId="14BDDE49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53056199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107E0493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4D8234A6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172A9574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</w:tr>
      <w:tr w:rsidR="00441507" w:rsidRPr="00037798" w14:paraId="5C1514AB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3BBF0D9C" w14:textId="77777777" w:rsidR="00441507" w:rsidRPr="00037798" w:rsidRDefault="00441507" w:rsidP="00441507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vAlign w:val="center"/>
          </w:tcPr>
          <w:p w14:paraId="2B79E2CE" w14:textId="0B16F280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6,841,279,620</w:t>
            </w:r>
          </w:p>
        </w:tc>
        <w:tc>
          <w:tcPr>
            <w:tcW w:w="2092" w:type="dxa"/>
            <w:vAlign w:val="center"/>
          </w:tcPr>
          <w:p w14:paraId="7DFEB719" w14:textId="647C2BC2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149,836,759,072</w:t>
            </w:r>
          </w:p>
        </w:tc>
        <w:tc>
          <w:tcPr>
            <w:tcW w:w="2092" w:type="dxa"/>
            <w:vAlign w:val="center"/>
          </w:tcPr>
          <w:p w14:paraId="2FC3381D" w14:textId="29A3EBE0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b/>
                <w:noProof/>
                <w:w w:val="100"/>
                <w:sz w:val="20"/>
              </w:rPr>
              <w:t>1,032,132,349</w:t>
            </w:r>
          </w:p>
        </w:tc>
        <w:tc>
          <w:tcPr>
            <w:tcW w:w="2092" w:type="dxa"/>
            <w:vAlign w:val="center"/>
          </w:tcPr>
          <w:p w14:paraId="6F4C7817" w14:textId="6A095185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b/>
                <w:noProof/>
                <w:w w:val="100"/>
                <w:sz w:val="20"/>
              </w:rPr>
              <w:t>150,868,891,421</w:t>
            </w:r>
          </w:p>
        </w:tc>
        <w:tc>
          <w:tcPr>
            <w:tcW w:w="2099" w:type="dxa"/>
            <w:vAlign w:val="center"/>
          </w:tcPr>
          <w:p w14:paraId="63A7F61A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3D992514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37303DBE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50BD74D2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F376B1E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</w:tr>
      <w:tr w:rsidR="00441507" w:rsidRPr="000751B1" w14:paraId="56F0809E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2FC6DBDC" w14:textId="77777777" w:rsidR="00441507" w:rsidRPr="000751B1" w:rsidRDefault="00441507" w:rsidP="00441507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441507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32"/>
              </w:rPr>
              <w:t>人事</w:t>
            </w:r>
            <w:r w:rsidRPr="0044150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32"/>
              </w:rPr>
              <w:t>費</w:t>
            </w:r>
          </w:p>
        </w:tc>
        <w:tc>
          <w:tcPr>
            <w:tcW w:w="2092" w:type="dxa"/>
            <w:vAlign w:val="center"/>
          </w:tcPr>
          <w:p w14:paraId="7AED446F" w14:textId="3BE2C474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5,141,968,075</w:t>
            </w:r>
          </w:p>
        </w:tc>
        <w:tc>
          <w:tcPr>
            <w:tcW w:w="2092" w:type="dxa"/>
            <w:vAlign w:val="center"/>
          </w:tcPr>
          <w:p w14:paraId="7B675B65" w14:textId="1AE6E1EE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33,186,734,917</w:t>
            </w:r>
          </w:p>
        </w:tc>
        <w:tc>
          <w:tcPr>
            <w:tcW w:w="2092" w:type="dxa"/>
            <w:vAlign w:val="center"/>
          </w:tcPr>
          <w:p w14:paraId="472A224F" w14:textId="69D976E0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43,728</w:t>
            </w:r>
          </w:p>
        </w:tc>
        <w:tc>
          <w:tcPr>
            <w:tcW w:w="2092" w:type="dxa"/>
            <w:vAlign w:val="center"/>
          </w:tcPr>
          <w:p w14:paraId="36730AD7" w14:textId="13CBE7D6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33,186,778,645</w:t>
            </w:r>
          </w:p>
        </w:tc>
        <w:tc>
          <w:tcPr>
            <w:tcW w:w="2099" w:type="dxa"/>
            <w:vAlign w:val="center"/>
          </w:tcPr>
          <w:p w14:paraId="7673A149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4CFF5CCA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7B97812E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7E43ACB4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5458448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41507" w:rsidRPr="000751B1" w14:paraId="7D4DAD37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63830BA8" w14:textId="77777777" w:rsidR="00441507" w:rsidRPr="000751B1" w:rsidRDefault="00441507" w:rsidP="00441507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441507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31"/>
              </w:rPr>
              <w:t>業務</w:t>
            </w:r>
            <w:r w:rsidRPr="0044150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31"/>
              </w:rPr>
              <w:t>費</w:t>
            </w:r>
          </w:p>
        </w:tc>
        <w:tc>
          <w:tcPr>
            <w:tcW w:w="2092" w:type="dxa"/>
            <w:vAlign w:val="center"/>
          </w:tcPr>
          <w:p w14:paraId="35631934" w14:textId="043B4D25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182,447,391</w:t>
            </w:r>
          </w:p>
        </w:tc>
        <w:tc>
          <w:tcPr>
            <w:tcW w:w="2092" w:type="dxa"/>
            <w:vAlign w:val="center"/>
          </w:tcPr>
          <w:p w14:paraId="35CAAC52" w14:textId="33EE5E39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12,145,780,940</w:t>
            </w:r>
          </w:p>
        </w:tc>
        <w:tc>
          <w:tcPr>
            <w:tcW w:w="2092" w:type="dxa"/>
            <w:vAlign w:val="center"/>
          </w:tcPr>
          <w:p w14:paraId="3B4183C1" w14:textId="0D346647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450,629,639</w:t>
            </w:r>
          </w:p>
        </w:tc>
        <w:tc>
          <w:tcPr>
            <w:tcW w:w="2092" w:type="dxa"/>
            <w:vAlign w:val="center"/>
          </w:tcPr>
          <w:p w14:paraId="5B686545" w14:textId="1218CC4B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12,596,410,579</w:t>
            </w:r>
          </w:p>
        </w:tc>
        <w:tc>
          <w:tcPr>
            <w:tcW w:w="2099" w:type="dxa"/>
            <w:vAlign w:val="center"/>
          </w:tcPr>
          <w:p w14:paraId="4F01DFF5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15F99652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230872E0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162BBFDD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276C3583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41507" w:rsidRPr="000751B1" w14:paraId="5D91EA51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27FB13E3" w14:textId="77777777" w:rsidR="00441507" w:rsidRPr="000751B1" w:rsidRDefault="00441507" w:rsidP="00441507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441507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4430"/>
              </w:rPr>
              <w:t>獎補助</w:t>
            </w:r>
            <w:r w:rsidRPr="0044150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430"/>
              </w:rPr>
              <w:t>費</w:t>
            </w:r>
          </w:p>
        </w:tc>
        <w:tc>
          <w:tcPr>
            <w:tcW w:w="2092" w:type="dxa"/>
            <w:vAlign w:val="center"/>
          </w:tcPr>
          <w:p w14:paraId="6636BD82" w14:textId="4137696D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1,516,864,154</w:t>
            </w:r>
          </w:p>
        </w:tc>
        <w:tc>
          <w:tcPr>
            <w:tcW w:w="2092" w:type="dxa"/>
            <w:vAlign w:val="center"/>
          </w:tcPr>
          <w:p w14:paraId="5D112075" w14:textId="3E5BF6FD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101,797,249,839</w:t>
            </w:r>
          </w:p>
        </w:tc>
        <w:tc>
          <w:tcPr>
            <w:tcW w:w="2092" w:type="dxa"/>
            <w:vAlign w:val="center"/>
          </w:tcPr>
          <w:p w14:paraId="7517087C" w14:textId="3780B309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581,458,982</w:t>
            </w:r>
          </w:p>
        </w:tc>
        <w:tc>
          <w:tcPr>
            <w:tcW w:w="2092" w:type="dxa"/>
            <w:vAlign w:val="center"/>
          </w:tcPr>
          <w:p w14:paraId="0FAD710A" w14:textId="307D9028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102,378,708,821</w:t>
            </w:r>
          </w:p>
        </w:tc>
        <w:tc>
          <w:tcPr>
            <w:tcW w:w="2099" w:type="dxa"/>
            <w:vAlign w:val="center"/>
          </w:tcPr>
          <w:p w14:paraId="0BD64701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366EB7F2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50939CCC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49F32ECD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11574F82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41507" w:rsidRPr="000751B1" w14:paraId="533BECD1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41D71931" w14:textId="77777777" w:rsidR="00441507" w:rsidRPr="000751B1" w:rsidRDefault="00441507" w:rsidP="00441507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441507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29"/>
              </w:rPr>
              <w:t>債務</w:t>
            </w:r>
            <w:r w:rsidRPr="0044150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29"/>
              </w:rPr>
              <w:t>費</w:t>
            </w:r>
          </w:p>
        </w:tc>
        <w:tc>
          <w:tcPr>
            <w:tcW w:w="2092" w:type="dxa"/>
            <w:vAlign w:val="center"/>
          </w:tcPr>
          <w:p w14:paraId="73EE38A0" w14:textId="38E72B36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14FF4B70" w14:textId="79AE9675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2,706,993,376</w:t>
            </w:r>
          </w:p>
        </w:tc>
        <w:tc>
          <w:tcPr>
            <w:tcW w:w="2092" w:type="dxa"/>
            <w:vAlign w:val="center"/>
          </w:tcPr>
          <w:p w14:paraId="20FDBE2A" w14:textId="6EAB0711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417506C2" w14:textId="1DA6D0E3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2,706,993,376</w:t>
            </w:r>
          </w:p>
        </w:tc>
        <w:tc>
          <w:tcPr>
            <w:tcW w:w="2099" w:type="dxa"/>
            <w:vAlign w:val="center"/>
          </w:tcPr>
          <w:p w14:paraId="41910E7A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74E53B87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1929A8C0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6E3B8738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7CBF5565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41507" w:rsidRPr="00037798" w14:paraId="1B1075AF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3CF8E1C5" w14:textId="77777777" w:rsidR="00441507" w:rsidRPr="00037798" w:rsidRDefault="00441507" w:rsidP="00441507">
            <w:pPr>
              <w:spacing w:line="240" w:lineRule="atLeas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3779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vAlign w:val="center"/>
          </w:tcPr>
          <w:p w14:paraId="32FA2639" w14:textId="7BC5A50B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760,767,338</w:t>
            </w:r>
          </w:p>
        </w:tc>
        <w:tc>
          <w:tcPr>
            <w:tcW w:w="2092" w:type="dxa"/>
            <w:vAlign w:val="center"/>
          </w:tcPr>
          <w:p w14:paraId="41992283" w14:textId="4FB6F519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  <w:t>32,911,378,432</w:t>
            </w:r>
          </w:p>
        </w:tc>
        <w:tc>
          <w:tcPr>
            <w:tcW w:w="2092" w:type="dxa"/>
            <w:vAlign w:val="center"/>
          </w:tcPr>
          <w:p w14:paraId="2ACDD235" w14:textId="0CD0B837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b/>
                <w:noProof/>
                <w:w w:val="100"/>
                <w:sz w:val="20"/>
              </w:rPr>
              <w:t>3,203,526,371</w:t>
            </w:r>
          </w:p>
        </w:tc>
        <w:tc>
          <w:tcPr>
            <w:tcW w:w="2092" w:type="dxa"/>
            <w:vAlign w:val="center"/>
          </w:tcPr>
          <w:p w14:paraId="35061432" w14:textId="7BB450A2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b/>
                <w:bCs w:val="0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b/>
                <w:noProof/>
                <w:w w:val="100"/>
                <w:sz w:val="20"/>
              </w:rPr>
              <w:t>36,114,904,803</w:t>
            </w:r>
          </w:p>
        </w:tc>
        <w:tc>
          <w:tcPr>
            <w:tcW w:w="2099" w:type="dxa"/>
            <w:vAlign w:val="center"/>
          </w:tcPr>
          <w:p w14:paraId="45418CF1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7EC8DE07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7AFAA2A2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7C3E16DC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74FFF96B" w14:textId="77777777" w:rsidR="00441507" w:rsidRPr="00037798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</w:p>
        </w:tc>
      </w:tr>
      <w:tr w:rsidR="00441507" w:rsidRPr="000751B1" w14:paraId="26E0B77E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617F7F22" w14:textId="77777777" w:rsidR="00441507" w:rsidRPr="000751B1" w:rsidRDefault="00441507" w:rsidP="00441507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441507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28"/>
              </w:rPr>
              <w:t>人事</w:t>
            </w:r>
            <w:r w:rsidRPr="0044150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28"/>
              </w:rPr>
              <w:t>費</w:t>
            </w:r>
          </w:p>
        </w:tc>
        <w:tc>
          <w:tcPr>
            <w:tcW w:w="2092" w:type="dxa"/>
            <w:vAlign w:val="center"/>
          </w:tcPr>
          <w:p w14:paraId="733D1CE8" w14:textId="48D81B00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0A8ADD28" w14:textId="383A2255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0C52F82A" w14:textId="6CD847A9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66071250" w14:textId="4018EDE2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3856639A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6537CAEF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28711150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14B1DF6A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6D4A593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41507" w:rsidRPr="000751B1" w14:paraId="22904A0D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vAlign w:val="center"/>
          </w:tcPr>
          <w:p w14:paraId="15EC345E" w14:textId="77777777" w:rsidR="00441507" w:rsidRPr="000751B1" w:rsidRDefault="00441507" w:rsidP="00441507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441507">
              <w:rPr>
                <w:rFonts w:ascii="標楷體" w:eastAsia="標楷體" w:hAnsi="標楷體" w:hint="eastAsia"/>
                <w:noProof/>
                <w:spacing w:val="315"/>
                <w:kern w:val="0"/>
                <w:sz w:val="20"/>
                <w:szCs w:val="20"/>
                <w:fitText w:val="1860" w:id="-703314427"/>
              </w:rPr>
              <w:t>業務</w:t>
            </w:r>
            <w:r w:rsidRPr="0044150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0" w:id="-703314427"/>
              </w:rPr>
              <w:t>費</w:t>
            </w:r>
          </w:p>
        </w:tc>
        <w:tc>
          <w:tcPr>
            <w:tcW w:w="2092" w:type="dxa"/>
            <w:vAlign w:val="center"/>
          </w:tcPr>
          <w:p w14:paraId="21A1BA97" w14:textId="6591E9E2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47FEE6C" w14:textId="3D9730CE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 w:hint="eastAsia"/>
                <w:noProof/>
                <w:w w:val="100"/>
                <w:kern w:val="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4AEA8E95" w14:textId="77B920E7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236CD2CE" w14:textId="164285AD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20DFF929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4B6668F2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32D4D798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2A5FA73B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329F4113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41507" w:rsidRPr="000751B1" w14:paraId="43A02F71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tcBorders>
              <w:bottom w:val="nil"/>
            </w:tcBorders>
            <w:vAlign w:val="center"/>
          </w:tcPr>
          <w:p w14:paraId="14758787" w14:textId="77777777" w:rsidR="00441507" w:rsidRPr="000751B1" w:rsidRDefault="00441507" w:rsidP="00441507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441507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szCs w:val="20"/>
                <w:fitText w:val="1860" w:id="-703314176"/>
              </w:rPr>
              <w:t>設備及投</w:t>
            </w:r>
            <w:r w:rsidRPr="0044150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176"/>
              </w:rPr>
              <w:t>資</w:t>
            </w:r>
          </w:p>
        </w:tc>
        <w:tc>
          <w:tcPr>
            <w:tcW w:w="2092" w:type="dxa"/>
            <w:tcBorders>
              <w:bottom w:val="nil"/>
            </w:tcBorders>
            <w:vAlign w:val="center"/>
          </w:tcPr>
          <w:p w14:paraId="7BDCFF5C" w14:textId="3B79BAF4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548,310,234</w:t>
            </w:r>
          </w:p>
        </w:tc>
        <w:tc>
          <w:tcPr>
            <w:tcW w:w="2092" w:type="dxa"/>
            <w:tcBorders>
              <w:bottom w:val="nil"/>
            </w:tcBorders>
            <w:vAlign w:val="center"/>
          </w:tcPr>
          <w:p w14:paraId="683D6AE6" w14:textId="28E1CA4A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17,009,614,943</w:t>
            </w:r>
          </w:p>
        </w:tc>
        <w:tc>
          <w:tcPr>
            <w:tcW w:w="2092" w:type="dxa"/>
            <w:tcBorders>
              <w:bottom w:val="nil"/>
            </w:tcBorders>
            <w:vAlign w:val="center"/>
          </w:tcPr>
          <w:p w14:paraId="173AEAC6" w14:textId="044CFA57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2,428,213,927</w:t>
            </w:r>
          </w:p>
        </w:tc>
        <w:tc>
          <w:tcPr>
            <w:tcW w:w="2092" w:type="dxa"/>
            <w:tcBorders>
              <w:bottom w:val="nil"/>
            </w:tcBorders>
            <w:vAlign w:val="center"/>
          </w:tcPr>
          <w:p w14:paraId="4A4D7303" w14:textId="7DE1E82C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19,437,828,870</w:t>
            </w:r>
          </w:p>
        </w:tc>
        <w:tc>
          <w:tcPr>
            <w:tcW w:w="2099" w:type="dxa"/>
            <w:tcBorders>
              <w:bottom w:val="nil"/>
            </w:tcBorders>
            <w:vAlign w:val="center"/>
          </w:tcPr>
          <w:p w14:paraId="18422610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nil"/>
            </w:tcBorders>
            <w:vAlign w:val="center"/>
          </w:tcPr>
          <w:p w14:paraId="3CBB03D6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nil"/>
            </w:tcBorders>
            <w:vAlign w:val="center"/>
          </w:tcPr>
          <w:p w14:paraId="6D8F0247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nil"/>
            </w:tcBorders>
            <w:vAlign w:val="center"/>
          </w:tcPr>
          <w:p w14:paraId="22576052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nil"/>
            </w:tcBorders>
            <w:vAlign w:val="center"/>
          </w:tcPr>
          <w:p w14:paraId="0D16ED74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41507" w:rsidRPr="000751B1" w14:paraId="018EB678" w14:textId="77777777" w:rsidTr="000242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348D3A5" w14:textId="77777777" w:rsidR="00441507" w:rsidRPr="000751B1" w:rsidRDefault="00441507" w:rsidP="00441507">
            <w:pPr>
              <w:spacing w:line="240" w:lineRule="atLeas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D616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441507">
              <w:rPr>
                <w:rFonts w:ascii="標楷體" w:eastAsia="標楷體" w:hAnsi="標楷體" w:hint="eastAsia"/>
                <w:noProof/>
                <w:spacing w:val="176"/>
                <w:kern w:val="0"/>
                <w:sz w:val="20"/>
                <w:szCs w:val="20"/>
                <w:fitText w:val="1860" w:id="-703314175"/>
              </w:rPr>
              <w:t>獎補助</w:t>
            </w:r>
            <w:r w:rsidRPr="0044150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60" w:id="-703314175"/>
              </w:rPr>
              <w:t>費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BEC59BA" w14:textId="2B191128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212,457,104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53B06EB" w14:textId="43DD2395" w:rsidR="00441507" w:rsidRPr="00037798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037798">
              <w:rPr>
                <w:rFonts w:ascii="新細明體" w:hAnsi="新細明體"/>
                <w:noProof/>
                <w:w w:val="100"/>
                <w:kern w:val="0"/>
                <w:sz w:val="20"/>
              </w:rPr>
              <w:t>15,901,763,489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48530C1" w14:textId="0F471053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775,312,444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4AC0541" w14:textId="153C4BD8" w:rsidR="00441507" w:rsidRPr="00441507" w:rsidRDefault="00441507" w:rsidP="00441507">
            <w:pPr>
              <w:pStyle w:val="3"/>
              <w:spacing w:line="240" w:lineRule="atLeast"/>
              <w:rPr>
                <w:rFonts w:ascii="新細明體" w:hAnsi="新細明體"/>
                <w:noProof/>
                <w:w w:val="100"/>
                <w:kern w:val="0"/>
                <w:sz w:val="20"/>
              </w:rPr>
            </w:pPr>
            <w:r w:rsidRPr="00441507">
              <w:rPr>
                <w:rFonts w:ascii="新細明體" w:hAnsi="新細明體"/>
                <w:noProof/>
                <w:w w:val="100"/>
                <w:sz w:val="20"/>
              </w:rPr>
              <w:t>16,677,075,933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6523760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B233086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0094592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EBEB10D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49B36B5" w14:textId="77777777" w:rsidR="00441507" w:rsidRPr="001B5022" w:rsidRDefault="00441507" w:rsidP="00441507">
            <w:pPr>
              <w:pStyle w:val="3"/>
              <w:spacing w:line="240" w:lineRule="atLeas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</w:tbl>
    <w:p w14:paraId="5AFABEAF" w14:textId="77777777" w:rsidR="007870E2" w:rsidRDefault="007870E2" w:rsidP="007870E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sectPr w:rsidR="007870E2" w:rsidSect="005012B4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2E98B" w14:textId="77777777" w:rsidR="007870E2" w:rsidRDefault="007870E2" w:rsidP="009E17D4">
      <w:r>
        <w:separator/>
      </w:r>
    </w:p>
  </w:endnote>
  <w:endnote w:type="continuationSeparator" w:id="0">
    <w:p w14:paraId="072DF6EE" w14:textId="77777777" w:rsidR="007870E2" w:rsidRDefault="007870E2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535772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CAADD14" w14:textId="41764AA4" w:rsidR="006B3280" w:rsidRPr="006B3280" w:rsidRDefault="006B3280" w:rsidP="006B3280">
        <w:pPr>
          <w:pStyle w:val="a6"/>
          <w:ind w:right="240" w:firstLine="200"/>
          <w:jc w:val="center"/>
          <w:rPr>
            <w:rFonts w:ascii="標楷體" w:eastAsia="標楷體" w:hAnsi="標楷體"/>
          </w:rPr>
        </w:pPr>
        <w:r w:rsidRPr="00B42950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/>
          </w:rPr>
          <w:t>8</w:t>
        </w:r>
        <w:r w:rsidRPr="00B42950">
          <w:rPr>
            <w:rFonts w:ascii="標楷體" w:eastAsia="標楷體" w:hAnsi="標楷體" w:hint="eastAsia"/>
          </w:rPr>
          <w:t>-</w:t>
        </w:r>
        <w:r w:rsidRPr="00B42950">
          <w:rPr>
            <w:rFonts w:ascii="標楷體" w:eastAsia="標楷體" w:hAnsi="標楷體"/>
          </w:rPr>
          <w:fldChar w:fldCharType="begin"/>
        </w:r>
        <w:r w:rsidRPr="00B42950">
          <w:rPr>
            <w:rFonts w:ascii="標楷體" w:eastAsia="標楷體" w:hAnsi="標楷體"/>
          </w:rPr>
          <w:instrText>PAGE   \* MERGEFORMAT</w:instrText>
        </w:r>
        <w:r w:rsidRPr="00B42950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B42950">
          <w:rPr>
            <w:rFonts w:ascii="標楷體" w:eastAsia="標楷體" w:hAnsi="標楷體"/>
          </w:rPr>
          <w:fldChar w:fldCharType="end"/>
        </w:r>
        <w:r w:rsidRPr="00B42950">
          <w:rPr>
            <w:rFonts w:ascii="標楷體" w:eastAsia="標楷體" w:hAnsi="標楷體" w:hint="eastAsia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62722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F7EE0F8" w14:textId="261E29AD" w:rsidR="00B42950" w:rsidRPr="00B42950" w:rsidRDefault="00B42950" w:rsidP="00B42950">
        <w:pPr>
          <w:pStyle w:val="a6"/>
          <w:ind w:right="240" w:firstLine="200"/>
          <w:jc w:val="center"/>
          <w:rPr>
            <w:rFonts w:ascii="標楷體" w:eastAsia="標楷體" w:hAnsi="標楷體"/>
          </w:rPr>
        </w:pPr>
        <w:r w:rsidRPr="00B42950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/>
          </w:rPr>
          <w:t>8</w:t>
        </w:r>
        <w:r w:rsidRPr="00B42950">
          <w:rPr>
            <w:rFonts w:ascii="標楷體" w:eastAsia="標楷體" w:hAnsi="標楷體" w:hint="eastAsia"/>
          </w:rPr>
          <w:t>-</w:t>
        </w:r>
        <w:r w:rsidRPr="00B42950">
          <w:rPr>
            <w:rFonts w:ascii="標楷體" w:eastAsia="標楷體" w:hAnsi="標楷體"/>
          </w:rPr>
          <w:fldChar w:fldCharType="begin"/>
        </w:r>
        <w:r w:rsidRPr="00B42950">
          <w:rPr>
            <w:rFonts w:ascii="標楷體" w:eastAsia="標楷體" w:hAnsi="標楷體"/>
          </w:rPr>
          <w:instrText>PAGE   \* MERGEFORMAT</w:instrText>
        </w:r>
        <w:r w:rsidRPr="00B42950">
          <w:rPr>
            <w:rFonts w:ascii="標楷體" w:eastAsia="標楷體" w:hAnsi="標楷體"/>
          </w:rPr>
          <w:fldChar w:fldCharType="separate"/>
        </w:r>
        <w:r w:rsidRPr="00B42950">
          <w:rPr>
            <w:rFonts w:ascii="標楷體" w:eastAsia="標楷體" w:hAnsi="標楷體"/>
          </w:rPr>
          <w:t>1</w:t>
        </w:r>
        <w:r w:rsidRPr="00B42950">
          <w:rPr>
            <w:rFonts w:ascii="標楷體" w:eastAsia="標楷體" w:hAnsi="標楷體"/>
          </w:rPr>
          <w:fldChar w:fldCharType="end"/>
        </w:r>
        <w:r w:rsidRPr="00B42950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C2501" w14:textId="77777777" w:rsidR="007870E2" w:rsidRDefault="007870E2" w:rsidP="009E17D4">
      <w:r>
        <w:separator/>
      </w:r>
    </w:p>
  </w:footnote>
  <w:footnote w:type="continuationSeparator" w:id="0">
    <w:p w14:paraId="3550940B" w14:textId="77777777" w:rsidR="007870E2" w:rsidRDefault="007870E2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A645" w14:textId="46C571CC" w:rsidR="00A032FC" w:rsidRPr="00E122CC" w:rsidRDefault="00EB3168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9A7FB9" w:rsidRPr="009A7FB9">
      <w:rPr>
        <w:rFonts w:hAnsi="標楷體"/>
        <w:b/>
        <w:spacing w:val="60"/>
        <w:w w:val="100"/>
        <w:sz w:val="32"/>
        <w:szCs w:val="32"/>
        <w:u w:val="single"/>
      </w:rPr>
      <w:t>11</w:t>
    </w:r>
    <w:r w:rsidR="00037798">
      <w:rPr>
        <w:rFonts w:hAnsi="標楷體" w:hint="eastAsia"/>
        <w:b/>
        <w:spacing w:val="60"/>
        <w:w w:val="100"/>
        <w:sz w:val="32"/>
        <w:szCs w:val="32"/>
        <w:u w:val="single"/>
      </w:rPr>
      <w:t>4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9A7FB9" w:rsidRPr="009A7FB9">
      <w:rPr>
        <w:rFonts w:hAnsi="標楷體"/>
        <w:b/>
        <w:spacing w:val="60"/>
        <w:w w:val="100"/>
        <w:sz w:val="32"/>
        <w:szCs w:val="32"/>
        <w:u w:val="single"/>
      </w:rPr>
      <w:t>高雄市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A032FC">
      <w:rPr>
        <w:rFonts w:hAnsi="標楷體" w:hint="eastAsia"/>
        <w:b/>
        <w:sz w:val="24"/>
        <w:szCs w:val="24"/>
      </w:rPr>
      <w:t>(續</w:t>
    </w:r>
    <w:r w:rsidR="00A032FC" w:rsidRPr="00A032FC">
      <w:rPr>
        <w:rFonts w:hAnsi="標楷體"/>
        <w:b/>
        <w:sz w:val="24"/>
        <w:szCs w:val="24"/>
      </w:rPr>
      <w:t>)</w:t>
    </w:r>
  </w:p>
  <w:p w14:paraId="0DB68D72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B7D2" w14:textId="2DE56745" w:rsidR="00A032FC" w:rsidRDefault="005012B4" w:rsidP="00A032FC">
    <w:pPr>
      <w:pStyle w:val="a4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A7FB9" w:rsidRPr="009A7FB9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037798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9A7FB9" w:rsidRPr="009A7FB9">
      <w:rPr>
        <w:rFonts w:ascii="標楷體" w:eastAsia="標楷體" w:hAnsi="標楷體"/>
        <w:b/>
        <w:spacing w:val="60"/>
        <w:sz w:val="32"/>
        <w:szCs w:val="32"/>
        <w:u w:val="single"/>
      </w:rPr>
      <w:t>高雄市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  <w:p w14:paraId="57DBA83C" w14:textId="77777777" w:rsidR="0064366F" w:rsidRPr="0064366F" w:rsidRDefault="0064366F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0E2"/>
    <w:rsid w:val="00024255"/>
    <w:rsid w:val="00030A60"/>
    <w:rsid w:val="00037798"/>
    <w:rsid w:val="00056B3B"/>
    <w:rsid w:val="000751B1"/>
    <w:rsid w:val="000829BA"/>
    <w:rsid w:val="00165F92"/>
    <w:rsid w:val="001B5022"/>
    <w:rsid w:val="001D72A9"/>
    <w:rsid w:val="0020018E"/>
    <w:rsid w:val="00283DED"/>
    <w:rsid w:val="002865ED"/>
    <w:rsid w:val="00335A84"/>
    <w:rsid w:val="0037508D"/>
    <w:rsid w:val="003A09D3"/>
    <w:rsid w:val="004120E8"/>
    <w:rsid w:val="004412ED"/>
    <w:rsid w:val="00441507"/>
    <w:rsid w:val="004733C9"/>
    <w:rsid w:val="004751E7"/>
    <w:rsid w:val="005012B4"/>
    <w:rsid w:val="00525DF8"/>
    <w:rsid w:val="00540446"/>
    <w:rsid w:val="0054334D"/>
    <w:rsid w:val="005A331C"/>
    <w:rsid w:val="0060537D"/>
    <w:rsid w:val="0064366F"/>
    <w:rsid w:val="006B3280"/>
    <w:rsid w:val="006C0921"/>
    <w:rsid w:val="006C417E"/>
    <w:rsid w:val="00766BE7"/>
    <w:rsid w:val="007870E2"/>
    <w:rsid w:val="00793668"/>
    <w:rsid w:val="007B08FF"/>
    <w:rsid w:val="007C65B0"/>
    <w:rsid w:val="007C6F04"/>
    <w:rsid w:val="0081342A"/>
    <w:rsid w:val="00836B61"/>
    <w:rsid w:val="00844078"/>
    <w:rsid w:val="008723D8"/>
    <w:rsid w:val="008B5364"/>
    <w:rsid w:val="008D5355"/>
    <w:rsid w:val="008F26EA"/>
    <w:rsid w:val="009A0C4B"/>
    <w:rsid w:val="009A2FFB"/>
    <w:rsid w:val="009A7FB9"/>
    <w:rsid w:val="009D105B"/>
    <w:rsid w:val="009E17D4"/>
    <w:rsid w:val="00A032FC"/>
    <w:rsid w:val="00A35EAF"/>
    <w:rsid w:val="00A865D5"/>
    <w:rsid w:val="00AA186A"/>
    <w:rsid w:val="00B12FAD"/>
    <w:rsid w:val="00B24CC0"/>
    <w:rsid w:val="00B26CE0"/>
    <w:rsid w:val="00B42950"/>
    <w:rsid w:val="00B745F4"/>
    <w:rsid w:val="00BC18E5"/>
    <w:rsid w:val="00C34B64"/>
    <w:rsid w:val="00C57ABD"/>
    <w:rsid w:val="00C73DB7"/>
    <w:rsid w:val="00CA0994"/>
    <w:rsid w:val="00CB6068"/>
    <w:rsid w:val="00D479AB"/>
    <w:rsid w:val="00DD0E68"/>
    <w:rsid w:val="00DD2192"/>
    <w:rsid w:val="00DD78AC"/>
    <w:rsid w:val="00DF5FFF"/>
    <w:rsid w:val="00E122CC"/>
    <w:rsid w:val="00E55448"/>
    <w:rsid w:val="00EB3168"/>
    <w:rsid w:val="00EE317D"/>
    <w:rsid w:val="00F97163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E038ADD"/>
  <w15:chartTrackingRefBased/>
  <w15:docId w15:val="{4BA30382-90F1-433B-BB20-06491DBE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nBE47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EnBE47各主管機關歲出用途別科目決算審定數綜計表.dot</Template>
  <TotalTime>59</TotalTime>
  <Pages>4</Pages>
  <Words>609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黃怡菁</dc:creator>
  <cp:keywords/>
  <cp:lastModifiedBy>黎宜溱</cp:lastModifiedBy>
  <cp:revision>32</cp:revision>
  <cp:lastPrinted>2025-06-03T02:38:00Z</cp:lastPrinted>
  <dcterms:created xsi:type="dcterms:W3CDTF">2025-06-02T07:32:00Z</dcterms:created>
  <dcterms:modified xsi:type="dcterms:W3CDTF">2026-06-01T03:01:00Z</dcterms:modified>
</cp:coreProperties>
</file>