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B64C6D" w14:paraId="47A1B2F0" w14:textId="77777777" w:rsidTr="00DB6B66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9CF5588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62110697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4236B3EF" w14:textId="77777777" w:rsidR="00B64C6D" w:rsidRPr="005C62A3" w:rsidRDefault="00B64C6D" w:rsidP="00DB6B6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64C6D" w14:paraId="14C00DC3" w14:textId="77777777" w:rsidTr="00DB6B66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15A763C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676957E" w14:textId="77777777" w:rsidR="00B64C6D" w:rsidRPr="001D79E3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2E51D75E" w14:textId="77777777" w:rsidR="00B64C6D" w:rsidRPr="00CC0D84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64C6D" w14:paraId="308E90FD" w14:textId="77777777" w:rsidTr="00DB6B66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26DCB8CC" w14:textId="77777777" w:rsidR="00B64C6D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7CAA4478" w14:textId="77777777" w:rsidR="00B64C6D" w:rsidRDefault="00B64C6D" w:rsidP="00DB6B6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47ADE471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高雄市議會</w:t>
            </w:r>
          </w:p>
          <w:p w14:paraId="2B11B20C" w14:textId="1337330B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27EE0D16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0E832FA" w14:textId="7521ACC6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8" w:type="dxa"/>
            <w:vAlign w:val="center"/>
          </w:tcPr>
          <w:p w14:paraId="1D8B96C9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6F878A3" w14:textId="7278C0DB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民政局主管</w:t>
            </w:r>
          </w:p>
        </w:tc>
        <w:tc>
          <w:tcPr>
            <w:tcW w:w="2709" w:type="dxa"/>
            <w:vAlign w:val="center"/>
          </w:tcPr>
          <w:p w14:paraId="7EF76C64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538DA8F" w14:textId="0F244F00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財政局主管</w:t>
            </w:r>
          </w:p>
        </w:tc>
        <w:tc>
          <w:tcPr>
            <w:tcW w:w="2708" w:type="dxa"/>
            <w:vAlign w:val="center"/>
          </w:tcPr>
          <w:p w14:paraId="0B7CC21B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1257585" w14:textId="75063DC6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教育局主管</w:t>
            </w:r>
          </w:p>
        </w:tc>
        <w:tc>
          <w:tcPr>
            <w:tcW w:w="2709" w:type="dxa"/>
            <w:vAlign w:val="center"/>
          </w:tcPr>
          <w:p w14:paraId="48B5CE36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051A336E" w14:textId="4C2F2BF2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經濟發展局主管</w:t>
            </w:r>
          </w:p>
        </w:tc>
        <w:tc>
          <w:tcPr>
            <w:tcW w:w="2709" w:type="dxa"/>
            <w:vAlign w:val="center"/>
          </w:tcPr>
          <w:p w14:paraId="0FF59DF0" w14:textId="77777777" w:rsidR="00FB5DC0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933BAB5" w14:textId="01B4CBA8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工務局主管</w:t>
            </w:r>
          </w:p>
        </w:tc>
      </w:tr>
      <w:tr w:rsidR="00B64C6D" w:rsidRPr="00D003A1" w14:paraId="2C92A046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85D0E94" w14:textId="77777777" w:rsidR="00B64C6D" w:rsidRPr="00D003A1" w:rsidRDefault="00B64C6D" w:rsidP="00DB6B6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003A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5052758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844,839,857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C3442B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7,993,419,808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1B005B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1,651,056,000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E9A1FC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3,938,292,612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EF8355B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60,453,788,581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23EB15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1,814,122,988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FE4464" w14:textId="77777777" w:rsidR="00B64C6D" w:rsidRPr="00294E57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294E57">
              <w:rPr>
                <w:rFonts w:ascii="新細明體" w:hAnsi="新細明體"/>
                <w:b/>
                <w:noProof/>
                <w:sz w:val="20"/>
              </w:rPr>
              <w:t>8,098,992,039</w:t>
            </w:r>
          </w:p>
        </w:tc>
      </w:tr>
      <w:tr w:rsidR="000F2A68" w14:paraId="6E1DF034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01B5F25" w14:textId="0729BC46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行政支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51DCD6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5CF24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1,097,810,709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FC696A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08E8C38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7A5E41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2BEC1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0E354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43B43D39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D94E2D2" w14:textId="1635CE80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立法支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CE435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844,839,857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FB460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B9CB4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B7B1F0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03233E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FE1E8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E5F35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BF7B558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49D8287" w14:textId="0EDA8877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民政支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9A5788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0E3DF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6,495,476,772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96B316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1,444,606,844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52F0A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8E6B49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AA1B9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F0F51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089778BA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8F4D513" w14:textId="78829DDC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警政支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39F072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E2476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DAD59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402BF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E45C9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C17C0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7BFEA9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68C49264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5FF3131" w14:textId="79E05ED7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財務支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A0EF26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A77205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20237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FD43C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1,118,877,032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1D0D7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99891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32CCD1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3AE7735C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30F885" w14:textId="264F51F0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教育支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9BAF04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A0346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56,407,115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0702C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0237F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2A47C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60,389,298,737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0FEAC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AF373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44D13E05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C41537B" w14:textId="4A2EA362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文化支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2C855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03B3B8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12694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19,915,852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5D443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0F157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64,489,844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B7A9D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4FB394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014BA60B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A452EDE" w14:textId="53B468DF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農業支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B23C77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6A7679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F3DB30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0A86C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7E0B18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07FF0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CEBD9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16CBBFFC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E2DAE37" w14:textId="591D68E7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工業支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98152F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59A58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72F076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3CB7F8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6A5C1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5BC4A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68,097,410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893525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4B55433E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190E63D" w14:textId="4EB6F2B7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08158"/>
              </w:rPr>
              <w:t>交通支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EDD74C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0D595C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343,725,212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CDF3EC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186,533,304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77D8B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C2CE50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718C0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15045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7,951,054,495</w:t>
            </w:r>
          </w:p>
        </w:tc>
      </w:tr>
      <w:tr w:rsidR="000F2A68" w14:paraId="12995376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1018B1A" w14:textId="5F838A6D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342154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37EEE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D616F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3D1C1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151,871,000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C6C587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38A44C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1,746,025,578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7CD8E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52,985,072</w:t>
            </w:r>
          </w:p>
        </w:tc>
      </w:tr>
      <w:tr w:rsidR="000F2A68" w14:paraId="49756EB2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F2384ED" w14:textId="5B98BED3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0AF2E4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8EF36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61D2E5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8834C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C5D4FF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D2A8B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9FBF2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616BB97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9248499" w14:textId="04B5002D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8FFA49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259375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3AD480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9B0B6D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642E5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52118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07726C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EAAFA4F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2764E6" w14:textId="24ACD985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F56AB9D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027AA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9274F1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125F6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FE2CCC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D6F0B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DE8BED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64DB0EEF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051823D" w14:textId="1F2D0085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1FE3A5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1045A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4D577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2209E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6E2269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EFB36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2C1EE2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B3F6E76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2D8D7D2" w14:textId="04F54FBF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3DC5A7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879CD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8999A0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B622C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6032D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8B04B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4103E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02FF48B5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B7D91E4" w14:textId="09A45F7B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B52965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5D8DF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1D510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BAF1E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3E016B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6D37F5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C8C37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1076C186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94FC22" w14:textId="63941110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C99568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9A6AE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C03767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BE53BBB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4312FC1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01C92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58E559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94,952,472</w:t>
            </w:r>
          </w:p>
        </w:tc>
      </w:tr>
      <w:tr w:rsidR="000F2A68" w14:paraId="7AB98793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6EAFD95" w14:textId="638D17AF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00F170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DF3D9A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F1178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2219E8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CB186D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74EBB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835DF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741B29E1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A931C7F" w14:textId="44526E1E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8B904F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D011103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CF6754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FE3927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2,659,430,788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4E3598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EE20AD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A68734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ED16659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1229AB1" w14:textId="139A2FAC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7955F2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712A3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86E981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CE79A9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/>
                <w:noProof/>
                <w:sz w:val="20"/>
              </w:rPr>
              <w:t>8,113,792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1E1C2A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72B53F2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44038D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F2A68" w14:paraId="5DB991B9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25040DF" w14:textId="7BFCBBD5" w:rsidR="000F2A68" w:rsidRDefault="000F2A68" w:rsidP="000F2A68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BD56AFF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576BD7C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75019D5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6FBEDC6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DDA644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40304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48A039E" w14:textId="77777777" w:rsidR="000F2A68" w:rsidRPr="00294E57" w:rsidRDefault="000F2A68" w:rsidP="000F2A68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294E5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318516E" w14:textId="77777777" w:rsidR="00B64C6D" w:rsidRDefault="00B64C6D" w:rsidP="00B64C6D"/>
    <w:p w14:paraId="399B6348" w14:textId="77777777" w:rsidR="00B64C6D" w:rsidRPr="00B64C6D" w:rsidRDefault="00B64C6D" w:rsidP="00B64C6D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B64C6D" w14:paraId="676DAA6A" w14:textId="77777777" w:rsidTr="00DB6B66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3CA6C3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46D64601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254872ED" w14:textId="77777777" w:rsidR="00B64C6D" w:rsidRPr="005C62A3" w:rsidRDefault="00B64C6D" w:rsidP="00DB6B6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64C6D" w14:paraId="7EDD821E" w14:textId="77777777" w:rsidTr="00DB6B66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52F86D0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3B53BF64" w14:textId="77777777" w:rsidR="00B64C6D" w:rsidRPr="001D79E3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16E2337A" w14:textId="77777777" w:rsidR="00B64C6D" w:rsidRPr="00CC0D84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64C6D" w14:paraId="5D545940" w14:textId="77777777" w:rsidTr="00DB6B66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12D5BEF3" w14:textId="77777777" w:rsidR="00B64C6D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D0B221B" w14:textId="77777777" w:rsidR="00B64C6D" w:rsidRDefault="00B64C6D" w:rsidP="00DB6B6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1D21BEFB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F2837A2" w14:textId="7560C991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社會局主管</w:t>
            </w:r>
          </w:p>
        </w:tc>
        <w:tc>
          <w:tcPr>
            <w:tcW w:w="2709" w:type="dxa"/>
            <w:vAlign w:val="center"/>
          </w:tcPr>
          <w:p w14:paraId="02923AB9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4EB02D0" w14:textId="32A86E0A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警察局主管</w:t>
            </w:r>
          </w:p>
        </w:tc>
        <w:tc>
          <w:tcPr>
            <w:tcW w:w="2708" w:type="dxa"/>
            <w:vAlign w:val="center"/>
          </w:tcPr>
          <w:p w14:paraId="3577B42B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6D7D1E9" w14:textId="3EE36A74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  <w:tc>
          <w:tcPr>
            <w:tcW w:w="2709" w:type="dxa"/>
            <w:vAlign w:val="center"/>
          </w:tcPr>
          <w:p w14:paraId="72CA4E91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09CA426" w14:textId="4C479FCD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2708" w:type="dxa"/>
            <w:vAlign w:val="center"/>
          </w:tcPr>
          <w:p w14:paraId="499C5E87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4520ABD" w14:textId="5634FB5F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地政局主管</w:t>
            </w:r>
          </w:p>
        </w:tc>
        <w:tc>
          <w:tcPr>
            <w:tcW w:w="2709" w:type="dxa"/>
            <w:vAlign w:val="center"/>
          </w:tcPr>
          <w:p w14:paraId="3D4B6DCD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A72D2B1" w14:textId="0EE333EB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新聞局主管</w:t>
            </w:r>
          </w:p>
        </w:tc>
        <w:tc>
          <w:tcPr>
            <w:tcW w:w="2709" w:type="dxa"/>
            <w:vAlign w:val="center"/>
          </w:tcPr>
          <w:p w14:paraId="142ACF29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209CEEE" w14:textId="11C02A7E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農業局主管</w:t>
            </w:r>
          </w:p>
        </w:tc>
      </w:tr>
      <w:tr w:rsidR="00B64C6D" w:rsidRPr="007559CC" w14:paraId="1FF5F59F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7F0CF75" w14:textId="77777777" w:rsidR="00B64C6D" w:rsidRPr="007559CC" w:rsidRDefault="00B64C6D" w:rsidP="00DB6B66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559C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C5381DD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22,483,995,262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A9C443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11,678,911,406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DB3B66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13,949,613,319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82719A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5,874,226,769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4CE79A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1,294,008,561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A5DE3CC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226,769,514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F8F5AF" w14:textId="77777777" w:rsidR="00B64C6D" w:rsidRPr="007559CC" w:rsidRDefault="00B64C6D" w:rsidP="00DB6B66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7559CC">
              <w:rPr>
                <w:rFonts w:ascii="新細明體" w:hAnsi="新細明體"/>
                <w:b/>
                <w:noProof/>
                <w:sz w:val="20"/>
              </w:rPr>
              <w:t>2,096,458,736</w:t>
            </w:r>
          </w:p>
        </w:tc>
      </w:tr>
      <w:tr w:rsidR="00006831" w14:paraId="1D91F50B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9DC8D55" w14:textId="01BC6781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行政支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D26D50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C7AE5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877DA9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09489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32A71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641F0B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BC1C2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5C535BD2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7262DE" w14:textId="0385F210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立法支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647972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7E3EA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D359EA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D1513D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CA5D89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741F3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DF01C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4404C58F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4F67A28" w14:textId="615BB3DB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民政支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EB9157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D79544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A28D0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109BEC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DE7D13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1,294,008,561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51584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B3C7C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65D65ED4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61BE0BC" w14:textId="7823EC35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警政支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689415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9CBDE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11,678,911,406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A2D7D1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E259E9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4421DF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85349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409D1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1635CFE5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C00DA0F" w14:textId="7B325059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財務支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7BA52A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200DAF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5DCB53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2081A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1BB85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B7CC4F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9E0BC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6ECAB477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975436F" w14:textId="6B580F7A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教育支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2A8B87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DBA71F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B319C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F0A35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B5FA7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57AA1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24E0A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5837B71D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17A1E9B" w14:textId="15D7FBD7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文化支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4F5175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8E631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67D340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41474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F57859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ACF12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226,769,514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AC7CA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5F8DC8CC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C78AB33" w14:textId="08C30F11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農業支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C4CB14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3A8E7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279688A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AC5E2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DA41CA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ED59B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B9789C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1,004,236,704</w:t>
            </w:r>
          </w:p>
        </w:tc>
      </w:tr>
      <w:tr w:rsidR="00006831" w14:paraId="7BDD4681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D5D1FB6" w14:textId="4820D862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工業支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8966EA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1F8E8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AAA72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DC720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00EE94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18433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8D7DA4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193220B2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2E6C0F7" w14:textId="1215507A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08158"/>
              </w:rPr>
              <w:t>交通支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985B88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058D3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207D70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1D0925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98ADDF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7111D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C6D04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79E794EA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31D16C5" w14:textId="30B91D68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DFF4FB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A1281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F8CF99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50D96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EB0DDF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404A9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7B228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365C3CDF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448BDFB" w14:textId="3B60612F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5AD327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3,526,077,392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75780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8AE0B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DA9D9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CDCD25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E7F4D9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4D18EB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128,495,286</w:t>
            </w:r>
          </w:p>
        </w:tc>
      </w:tr>
      <w:tr w:rsidR="00006831" w14:paraId="46D9BC69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981AAB" w14:textId="0B2338D4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543DBE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1,216,888,208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58E9B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90AEA6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CFFC1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006C37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E848BA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EEA26A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450D4D62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A1DE462" w14:textId="1CCB2FCA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7CF4E1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17,741,029,662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6F3443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D8D8C0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A411D3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0B986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AE1BEA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5C82A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963,726,746</w:t>
            </w:r>
          </w:p>
        </w:tc>
      </w:tr>
      <w:tr w:rsidR="00006831" w14:paraId="4052CCF5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A5E8716" w14:textId="0CA05CE3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77132B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B309D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B8C7C6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8C6CD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137E7D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8C51ED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D3DA0E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35599DBE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38DA367" w14:textId="5A503B6E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BC27C7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F2C9C3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D72E24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13,949,613,319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B5F528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2EEAAC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19D5E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F2EE6D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172A8719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A05563E" w14:textId="7C7F95CB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9CA68A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1DD09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D82FB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AB208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5,874,226,769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B0B927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FFAF2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EE9081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0E5B6D9D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58D82A7" w14:textId="04FDFAF2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30DA1FD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B03D5B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D2AB52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A758E8A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AE9FC0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7685B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F489E9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1701CCBE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488DBD3" w14:textId="348AA77E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1662BE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7AF3F9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9277BA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C013A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5BFDBC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C5EDB1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E073ED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79A5C3C3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B184F51" w14:textId="5F4B2C99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EA7BC6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F39D6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3EB288D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7F8DDA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B71BBDC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540D4B2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32C6830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2E2AFCDC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754173C" w14:textId="6ED11941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00C3B5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04CD9E3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4FA12B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E6E84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16AD194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9F6DB0F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3E7C15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06831" w14:paraId="2FC87694" w14:textId="77777777" w:rsidTr="00936679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233457C" w14:textId="5869ACEA" w:rsidR="00006831" w:rsidRDefault="00006831" w:rsidP="00006831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43FD7D6A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EC11D6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191E6B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54CBC57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E248D8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31179B6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076FCAE" w14:textId="77777777" w:rsidR="00006831" w:rsidRDefault="00006831" w:rsidP="00006831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879DDAA" w14:textId="77777777" w:rsidR="00B64C6D" w:rsidRDefault="00B64C6D" w:rsidP="00B64C6D"/>
    <w:p w14:paraId="37C57ECD" w14:textId="77777777" w:rsidR="00B64C6D" w:rsidRPr="00B64C6D" w:rsidRDefault="00B64C6D" w:rsidP="00B64C6D">
      <w:r>
        <w:br w:type="page"/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B64C6D" w14:paraId="4784B575" w14:textId="77777777" w:rsidTr="00DB6B66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9E4342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0887168B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417884A0" w14:textId="77777777" w:rsidR="00B64C6D" w:rsidRPr="005C62A3" w:rsidRDefault="00B64C6D" w:rsidP="00DB6B66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B64C6D" w14:paraId="2D602436" w14:textId="77777777" w:rsidTr="00DB6B66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9322058" w14:textId="77777777" w:rsidR="00B64C6D" w:rsidRPr="001D79E3" w:rsidRDefault="00B64C6D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230FBDD1" w14:textId="77777777" w:rsidR="00B64C6D" w:rsidRPr="001D79E3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2DF1B958" w14:textId="77777777" w:rsidR="00B64C6D" w:rsidRPr="00CC0D84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B64C6D" w14:paraId="018D1A40" w14:textId="77777777" w:rsidTr="00DB6B66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5C59EAC8" w14:textId="77777777" w:rsidR="00B64C6D" w:rsidRDefault="00B64C6D" w:rsidP="00DB6B66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0090D938" w14:textId="77777777" w:rsidR="00B64C6D" w:rsidRDefault="00B64C6D" w:rsidP="00DB6B66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1F6D21EF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FE9F5A9" w14:textId="495A11E4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勞工局主管</w:t>
            </w:r>
          </w:p>
        </w:tc>
        <w:tc>
          <w:tcPr>
            <w:tcW w:w="2709" w:type="dxa"/>
            <w:vAlign w:val="center"/>
          </w:tcPr>
          <w:p w14:paraId="100DEE19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D8236B3" w14:textId="38BB99F4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捷運工程局主管</w:t>
            </w:r>
          </w:p>
        </w:tc>
        <w:tc>
          <w:tcPr>
            <w:tcW w:w="2708" w:type="dxa"/>
            <w:vAlign w:val="center"/>
          </w:tcPr>
          <w:p w14:paraId="5A64FCD0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7796251" w14:textId="0174015D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消防局主管</w:t>
            </w:r>
          </w:p>
        </w:tc>
        <w:tc>
          <w:tcPr>
            <w:tcW w:w="2709" w:type="dxa"/>
            <w:vAlign w:val="center"/>
          </w:tcPr>
          <w:p w14:paraId="10A93CFA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6BDAFD8" w14:textId="6F43A1F6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文化局主管</w:t>
            </w:r>
          </w:p>
        </w:tc>
        <w:tc>
          <w:tcPr>
            <w:tcW w:w="2708" w:type="dxa"/>
            <w:vAlign w:val="center"/>
          </w:tcPr>
          <w:p w14:paraId="38F310B2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260FB2F5" w14:textId="4794F7CB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交通局主管</w:t>
            </w:r>
          </w:p>
        </w:tc>
        <w:tc>
          <w:tcPr>
            <w:tcW w:w="2709" w:type="dxa"/>
            <w:vAlign w:val="center"/>
          </w:tcPr>
          <w:p w14:paraId="6F1BAF23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43513167" w14:textId="5FD4505B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海洋局主管</w:t>
            </w:r>
          </w:p>
        </w:tc>
        <w:tc>
          <w:tcPr>
            <w:tcW w:w="2709" w:type="dxa"/>
            <w:vAlign w:val="center"/>
          </w:tcPr>
          <w:p w14:paraId="62C90391" w14:textId="77777777" w:rsidR="00EC0F88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1CE11270" w14:textId="141ACA21" w:rsidR="00B64C6D" w:rsidRDefault="00B64C6D" w:rsidP="00DB6B66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都市發展局主管</w:t>
            </w:r>
          </w:p>
        </w:tc>
      </w:tr>
      <w:tr w:rsidR="005E58D0" w:rsidRPr="00D621E9" w14:paraId="7E566633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D34A846" w14:textId="77777777" w:rsidR="005E58D0" w:rsidRPr="00D621E9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621E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828408E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1,095,321,582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B412C44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11,689,431,283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E4BF006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3,537,745,267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440B08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3,767,807,566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76802D5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4,288,998,766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C415F72" w14:textId="77777777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D621E9">
              <w:rPr>
                <w:rFonts w:ascii="新細明體" w:hAnsi="新細明體"/>
                <w:b/>
                <w:noProof/>
                <w:sz w:val="20"/>
              </w:rPr>
              <w:t>1,063,570,068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F78FD9" w14:textId="67B102B0" w:rsidR="005E58D0" w:rsidRPr="00D621E9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400,924,106</w:t>
            </w:r>
          </w:p>
        </w:tc>
      </w:tr>
      <w:tr w:rsidR="005E58D0" w14:paraId="0F672FED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39BA1B8" w14:textId="14E1AD65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行政支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497FEF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1D0B8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34FB33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39B7D9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F2E6C5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00097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73635" w14:textId="6457484E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3056D091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4A65212" w14:textId="2BF4A9C0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立法支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BA72E2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7A1FE5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CA7DCD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ECF567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3357FA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66E204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80C26" w14:textId="094E6CD5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2A7C65D1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D8C1E73" w14:textId="5F3EA31B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民政支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378D81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E072B5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17B1C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3,537,745,267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C0B159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4787C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310CA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E3176" w14:textId="6253D329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F1AF6B6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15AD6A0" w14:textId="19FC0DBE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警政支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4E8677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D6ABB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087064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709A69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849567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086B1A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A23C4" w14:textId="47E79D1F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5EF92294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8777C28" w14:textId="44A661FA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財務支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AE2F4C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D565D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8B1949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F9E65C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AB480D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BF1B8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910EFF" w14:textId="20FA9442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60B70586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6B06EB8" w14:textId="0E44ACD0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教育支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0994525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A28017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BCC0F1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6C94D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695E22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10DB6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39AB" w14:textId="1C8B8525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5F965A2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85BCC8E" w14:textId="395850C9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文化支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4C34C7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35A164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215647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BC8FA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3,767,807,566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1DF289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9253AE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11758" w14:textId="4B4E013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6824C17F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BBCC974" w14:textId="44962ADE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農業支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489133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9B25DD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AC825C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5D2CC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08B11E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3A957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728,615,014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51289" w14:textId="0ADF1B15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52D7F409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5201A06" w14:textId="628D9270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工業支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B933FC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B03A3B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5AB9FA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419C31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5DD38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89704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6675B" w14:textId="30E4514F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0BFAEEE4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1B9DF47" w14:textId="33D34FD0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08158"/>
              </w:rPr>
              <w:t>交通支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12B770C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6D33F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11,465,767,865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26E753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294E3C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4F326B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4,288,998,766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219AE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FF732" w14:textId="7ADD7BC1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61F33704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4AB5D5F" w14:textId="2481AB33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D29D65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1160E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ABEB9A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E5500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3BE8E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662768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50,678,679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AE580" w14:textId="74DC2F7A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21F8F49B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A927449" w14:textId="70B77139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F83FA9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5309C0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4DE0B5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566B45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02076D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87C1A3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61FA6" w14:textId="7AA816A9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231990DD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6CC94DB" w14:textId="5EFCB98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177786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525E3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45F4F4D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61B0F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BD01F1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46C51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2,480,000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42C06" w14:textId="7A6DB752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0E03732D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6D727FB" w14:textId="17F7EF84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7259CC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615,127,090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8FC5AE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4383D3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C92278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E031BC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84D113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281,796,375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90FE3" w14:textId="5C8F4092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24F25EA6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566348E" w14:textId="75948BC7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CFAEFB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480,194,492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1CA5DC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B7C542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BB5A3E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25E9EA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2FA3C0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7319" w14:textId="4D6EF7EB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1F7695C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125D49C" w14:textId="04B2F721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35A110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14C27C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719E509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186DD3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0DE071F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680464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3F053" w14:textId="20103F58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06326429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B91B3A8" w14:textId="279FB585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FA6079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0F7D808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CB9552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D0467E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D13AFC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74A9C5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B860C" w14:textId="77C0D1FB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2AE87A3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6393EA7" w14:textId="5EACAF03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D256AA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F7873C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AFEC30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A8BE72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42FFC0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E4037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6AAAE" w14:textId="4C19B0C5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400,924,106</w:t>
            </w:r>
          </w:p>
        </w:tc>
      </w:tr>
      <w:tr w:rsidR="005E58D0" w14:paraId="0CD6E9C6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965B6C" w14:textId="4C1E1EBF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6F3E049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3943043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B04EF5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75FD6F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2C7B30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22CDF5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058AE" w14:textId="487A1430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647235F9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BD30D40" w14:textId="00FC7BDC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5AB00C3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2ED099A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223,663,418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13A2899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D84052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2CC6403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4C9B88A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556DE" w14:textId="61B8B04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DB3E92A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C8D7B8F" w14:textId="362ED510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2AC9D83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C78A9D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5C17B01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3CB0AD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6F6AD10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6FE3242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0031A" w14:textId="585AD5E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E58D0" w14:paraId="402CBEE7" w14:textId="77777777" w:rsidTr="00B3216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04DFAE" w14:textId="39F390A7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708" w:type="dxa"/>
            <w:gridSpan w:val="2"/>
            <w:shd w:val="clear" w:color="auto" w:fill="auto"/>
            <w:vAlign w:val="center"/>
          </w:tcPr>
          <w:p w14:paraId="7805CD8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1A9D00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A9DF09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5822864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shd w:val="clear" w:color="auto" w:fill="auto"/>
            <w:vAlign w:val="center"/>
          </w:tcPr>
          <w:p w14:paraId="3F85191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7020915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5D9AE" w14:textId="63535D3D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FA483D4" w14:textId="77777777" w:rsidR="00B64C6D" w:rsidRDefault="00B64C6D" w:rsidP="00B64C6D"/>
    <w:p w14:paraId="5DFC5A00" w14:textId="77777777" w:rsidR="00B64C6D" w:rsidRPr="00B64C6D" w:rsidRDefault="00B64C6D" w:rsidP="00B64C6D">
      <w:r>
        <w:br w:type="page"/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154"/>
        <w:gridCol w:w="2365"/>
        <w:gridCol w:w="2365"/>
        <w:gridCol w:w="2366"/>
        <w:gridCol w:w="2365"/>
        <w:gridCol w:w="2365"/>
        <w:gridCol w:w="2365"/>
        <w:gridCol w:w="2366"/>
      </w:tblGrid>
      <w:tr w:rsidR="00EC0F88" w14:paraId="5DF6C31D" w14:textId="77777777" w:rsidTr="00EC0F88">
        <w:tc>
          <w:tcPr>
            <w:tcW w:w="4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159F2C" w14:textId="77777777" w:rsidR="00EC0F88" w:rsidRPr="001D79E3" w:rsidRDefault="00EC0F88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lastRenderedPageBreak/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988276A" w14:textId="77777777" w:rsidR="00EC0F88" w:rsidRPr="001D79E3" w:rsidRDefault="00EC0F88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11" w:type="dxa"/>
            <w:gridSpan w:val="8"/>
            <w:vMerge w:val="restart"/>
            <w:tcBorders>
              <w:top w:val="nil"/>
              <w:left w:val="nil"/>
            </w:tcBorders>
            <w:vAlign w:val="bottom"/>
          </w:tcPr>
          <w:p w14:paraId="175CCB7A" w14:textId="284BF0A0" w:rsidR="00EC0F88" w:rsidRPr="005C62A3" w:rsidRDefault="00EC0F88" w:rsidP="00EC0F88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EC0F88" w14:paraId="5B284547" w14:textId="77777777" w:rsidTr="00F10C9D">
        <w:tc>
          <w:tcPr>
            <w:tcW w:w="49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EA8076D" w14:textId="77777777" w:rsidR="00EC0F88" w:rsidRPr="001D79E3" w:rsidRDefault="00EC0F88" w:rsidP="00DB6B66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6F31BCE8" w14:textId="77777777" w:rsidR="00EC0F88" w:rsidRPr="001D79E3" w:rsidRDefault="00EC0F88" w:rsidP="00DB6B66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11" w:type="dxa"/>
            <w:gridSpan w:val="8"/>
            <w:vMerge/>
            <w:tcBorders>
              <w:left w:val="nil"/>
            </w:tcBorders>
          </w:tcPr>
          <w:p w14:paraId="62290817" w14:textId="2D7868AB" w:rsidR="00EC0F88" w:rsidRPr="00CC0D84" w:rsidRDefault="00EC0F88" w:rsidP="00DB6B66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EC0F88" w14:paraId="1FA56DC3" w14:textId="77777777" w:rsidTr="00EC0F88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32F6965A" w14:textId="77777777" w:rsidR="00EC0F88" w:rsidRDefault="00EC0F88" w:rsidP="00EC0F88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38F2C134" w14:textId="77777777" w:rsidR="00EC0F88" w:rsidRDefault="00EC0F88" w:rsidP="00EC0F88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365" w:type="dxa"/>
            <w:gridSpan w:val="2"/>
            <w:vAlign w:val="center"/>
          </w:tcPr>
          <w:p w14:paraId="4EA9C1FE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3EABECE" w14:textId="549AB8A0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法制局主管</w:t>
            </w:r>
          </w:p>
        </w:tc>
        <w:tc>
          <w:tcPr>
            <w:tcW w:w="2365" w:type="dxa"/>
            <w:vAlign w:val="center"/>
          </w:tcPr>
          <w:p w14:paraId="222888AA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FA6D9A6" w14:textId="61840E61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觀光局主管</w:t>
            </w:r>
          </w:p>
        </w:tc>
        <w:tc>
          <w:tcPr>
            <w:tcW w:w="2365" w:type="dxa"/>
            <w:vAlign w:val="center"/>
          </w:tcPr>
          <w:p w14:paraId="5C216AD5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6EF895F6" w14:textId="080FAB0B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水利局主管</w:t>
            </w:r>
          </w:p>
        </w:tc>
        <w:tc>
          <w:tcPr>
            <w:tcW w:w="2366" w:type="dxa"/>
            <w:vAlign w:val="center"/>
          </w:tcPr>
          <w:p w14:paraId="3B4530C7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519DE47E" w14:textId="090C632B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毒品防制局主管</w:t>
            </w:r>
          </w:p>
        </w:tc>
        <w:tc>
          <w:tcPr>
            <w:tcW w:w="2365" w:type="dxa"/>
            <w:vAlign w:val="center"/>
          </w:tcPr>
          <w:p w14:paraId="3C673B54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3153A5CB" w14:textId="686D190F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運動發展局主管</w:t>
            </w:r>
          </w:p>
        </w:tc>
        <w:tc>
          <w:tcPr>
            <w:tcW w:w="2365" w:type="dxa"/>
            <w:vAlign w:val="center"/>
          </w:tcPr>
          <w:p w14:paraId="5F167FF3" w14:textId="7777777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高雄市政府</w:t>
            </w:r>
          </w:p>
          <w:p w14:paraId="710C256D" w14:textId="5F5BC80D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青年局主管</w:t>
            </w:r>
          </w:p>
        </w:tc>
        <w:tc>
          <w:tcPr>
            <w:tcW w:w="2365" w:type="dxa"/>
            <w:vAlign w:val="center"/>
          </w:tcPr>
          <w:p w14:paraId="5ED2E28C" w14:textId="1FE50D87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proofErr w:type="gramStart"/>
            <w:r>
              <w:rPr>
                <w:rFonts w:ascii="標楷體" w:eastAsia="標楷體"/>
                <w:sz w:val="20"/>
              </w:rPr>
              <w:t>統籌支撥科目</w:t>
            </w:r>
            <w:proofErr w:type="gramEnd"/>
          </w:p>
        </w:tc>
        <w:tc>
          <w:tcPr>
            <w:tcW w:w="2366" w:type="dxa"/>
            <w:vAlign w:val="center"/>
          </w:tcPr>
          <w:p w14:paraId="7A04A7C7" w14:textId="433AE212" w:rsidR="00EC0F88" w:rsidRDefault="00EC0F88" w:rsidP="00EC0F88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合計</w:t>
            </w:r>
          </w:p>
        </w:tc>
      </w:tr>
      <w:tr w:rsidR="005E58D0" w:rsidRPr="000F2E25" w14:paraId="60807DDA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8709E0B" w14:textId="77777777" w:rsidR="005E58D0" w:rsidRPr="000F2E25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2E2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36BDB6D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75,689,638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CD8664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947,193,359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A98118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7,572,194,651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FCA5C98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151,566,824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4F1C31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1,610,929,936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2F97000" w14:textId="77777777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268,841,966</w:t>
            </w:r>
          </w:p>
        </w:tc>
        <w:tc>
          <w:tcPr>
            <w:tcW w:w="2365" w:type="dxa"/>
            <w:vAlign w:val="center"/>
          </w:tcPr>
          <w:p w14:paraId="4009272C" w14:textId="3144BA7A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noProof/>
                <w:sz w:val="20"/>
              </w:rPr>
            </w:pPr>
            <w:r w:rsidRPr="000F2E25">
              <w:rPr>
                <w:rFonts w:ascii="新細明體" w:hAnsi="新細明體"/>
                <w:b/>
                <w:noProof/>
                <w:sz w:val="20"/>
              </w:rPr>
              <w:t>8,115,085,760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4A6E91" w14:textId="4652F6DF" w:rsidR="005E58D0" w:rsidRPr="000F2E25" w:rsidRDefault="005E58D0" w:rsidP="005E58D0">
            <w:pPr>
              <w:spacing w:line="240" w:lineRule="exact"/>
              <w:jc w:val="right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186,983,796,224</w:t>
            </w:r>
          </w:p>
        </w:tc>
      </w:tr>
      <w:tr w:rsidR="005E58D0" w14:paraId="5360589C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C69087C" w14:textId="5DFDE68F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行政支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477534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63,182,020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0C31A5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7D6815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B2D3C4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6F314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C38DB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4A70BB6" w14:textId="34B2AA45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CCDF" w14:textId="5A792F7F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1,160,992,729</w:t>
            </w:r>
          </w:p>
        </w:tc>
      </w:tr>
      <w:tr w:rsidR="005E58D0" w14:paraId="0C1B32D4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2342B18" w14:textId="6AC2C4D7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立法支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6660A1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9CF98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1E8C1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6F0F71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450C8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FF17C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114DBBF" w14:textId="453AEBA3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EDFC4" w14:textId="42427549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844,839,857</w:t>
            </w:r>
          </w:p>
        </w:tc>
      </w:tr>
      <w:tr w:rsidR="005E58D0" w14:paraId="6095328D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A79B394" w14:textId="07510896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民政支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9EAEFF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0476E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51465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405599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49EC3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AF7B9F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EF5D242" w14:textId="006EAC80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63D95" w14:textId="5DFEC66F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12,771,837,444</w:t>
            </w:r>
          </w:p>
        </w:tc>
      </w:tr>
      <w:tr w:rsidR="005E58D0" w14:paraId="24AFB43E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6C1389E" w14:textId="3990585F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警政支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4DA5E6B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916BE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5E539D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5E8942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6881B4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8AF90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DCA749A" w14:textId="30DC6DA3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FC4DA" w14:textId="7834333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11,678,911,406</w:t>
            </w:r>
          </w:p>
        </w:tc>
      </w:tr>
      <w:tr w:rsidR="005E58D0" w14:paraId="3899BF04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3A26839" w14:textId="60B11056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財務支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88500F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81D3C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A7266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37A246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D3401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64F50F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646A397" w14:textId="1366D678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1983B" w14:textId="0ECB0309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1,118,877,032</w:t>
            </w:r>
          </w:p>
        </w:tc>
      </w:tr>
      <w:tr w:rsidR="005E58D0" w14:paraId="3F1F0FE1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D41BD0A" w14:textId="5C440E2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教育支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5DFE188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7FEC7A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3F4E9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BB7557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56A92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A4C8E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9560977" w14:textId="6B3E66D0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8662" w14:textId="3F6ED628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60,445,705,852</w:t>
            </w:r>
          </w:p>
        </w:tc>
      </w:tr>
      <w:tr w:rsidR="005E58D0" w14:paraId="338CC3D6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5B10002" w14:textId="62661A8A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文化支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25A1B5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D72DC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59,308,976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02D61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6DD460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1D3F0B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1,610,929,936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C6F14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93AC4D6" w14:textId="53FB1802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3053D" w14:textId="074A003C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5,749,221,688</w:t>
            </w:r>
          </w:p>
        </w:tc>
      </w:tr>
      <w:tr w:rsidR="005E58D0" w14:paraId="3AD964D7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A41B7F1" w14:textId="7C10FCBE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農業支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63A722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3A986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F4F3B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1,944,087,696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0D36A6F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AF683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3E82D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D912976" w14:textId="62D4F03F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F338C" w14:textId="0344D408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3,676,939,414</w:t>
            </w:r>
          </w:p>
        </w:tc>
      </w:tr>
      <w:tr w:rsidR="005E58D0" w14:paraId="0225FDC9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40FE63FF" w14:textId="18EBA5D5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94E57">
              <w:rPr>
                <w:rFonts w:ascii="標楷體" w:eastAsia="標楷體" w:hAnsi="標楷體" w:hint="eastAsia"/>
                <w:noProof/>
                <w:spacing w:val="270"/>
                <w:kern w:val="0"/>
                <w:sz w:val="20"/>
                <w:fitText w:val="2420" w:id="-701238524"/>
              </w:rPr>
              <w:t>工業支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420" w:id="-701238524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A4F09F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53D80B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80242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5F6E78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C1DAC5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6A691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AB29C33" w14:textId="1E1193D4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D7FA0" w14:textId="0C0E6C76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68,097,410</w:t>
            </w:r>
          </w:p>
        </w:tc>
      </w:tr>
      <w:tr w:rsidR="005E58D0" w14:paraId="28A2C0DB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685C7A3" w14:textId="428689DF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08158"/>
              </w:rPr>
              <w:t>交通支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554873D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919FD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AEFA3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BC1DF6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7A460F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27ADF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7C25A9D" w14:textId="2360F7EC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95084" w14:textId="29FA6B6E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24,236,079,642</w:t>
            </w:r>
          </w:p>
        </w:tc>
      </w:tr>
      <w:tr w:rsidR="005E58D0" w14:paraId="75AC385A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06CD506D" w14:textId="1FAC986E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08158"/>
              </w:rPr>
              <w:t>其他經濟服務支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08158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0D93284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7D455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887,884,383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D93B9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1D02A2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9ED341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F52D9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268,841,966</w:t>
            </w:r>
          </w:p>
        </w:tc>
        <w:tc>
          <w:tcPr>
            <w:tcW w:w="2365" w:type="dxa"/>
            <w:vAlign w:val="center"/>
          </w:tcPr>
          <w:p w14:paraId="0C2AD999" w14:textId="5A13CC49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34A75" w14:textId="77D57342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3,158,286,678</w:t>
            </w:r>
          </w:p>
        </w:tc>
      </w:tr>
      <w:tr w:rsidR="005E58D0" w14:paraId="5D6C4194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AFACA55" w14:textId="7D449BA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社會保險支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3230FF9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CAF0B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0809B2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0CD13B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7B1B1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BCA3A1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A944E88" w14:textId="4490E529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42355" w14:textId="50AF818F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3,654,572,678</w:t>
            </w:r>
          </w:p>
        </w:tc>
      </w:tr>
      <w:tr w:rsidR="005E58D0" w14:paraId="12C2A852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D1CB278" w14:textId="488A3FFF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社會救助支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0F7680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5FBF5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A3C804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E12714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48F59F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7B885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327934FE" w14:textId="05B42B2B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B28A3" w14:textId="3A29346C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1,219,368,208</w:t>
            </w:r>
          </w:p>
        </w:tc>
      </w:tr>
      <w:tr w:rsidR="005E58D0" w14:paraId="5D26C2D7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0C0009F" w14:textId="15A791AE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福利服務支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0E4A9C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516D4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1D991D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2BD7BB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3EF5D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69157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70FA2150" w14:textId="6BE8B8DB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93519" w14:textId="26C976E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19,601,679,873</w:t>
            </w:r>
          </w:p>
        </w:tc>
      </w:tr>
      <w:tr w:rsidR="005E58D0" w14:paraId="712CDA8E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330DAC3D" w14:textId="1E5EC2B3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國民就業支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E957CD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7E35EC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B70EB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1BC854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52E0B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83D57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38E7614" w14:textId="5A089827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0781D" w14:textId="3E4468D8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480,194,492</w:t>
            </w:r>
          </w:p>
        </w:tc>
      </w:tr>
      <w:tr w:rsidR="005E58D0" w14:paraId="3ADA0629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60C97A9C" w14:textId="641C8E3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醫療保健支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C71AAC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FB19B0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B94B28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292E41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151,566,824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449BB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16D47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6D43419" w14:textId="16C1EDE8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26F70" w14:textId="2B3D006D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14,101,180,143</w:t>
            </w:r>
          </w:p>
        </w:tc>
      </w:tr>
      <w:tr w:rsidR="005E58D0" w14:paraId="2DFBB123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92B3101" w14:textId="3ECFEC3D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環境保護支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903D29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2B30C4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E9D6D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5,628,106,955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AE36C37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BB54B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ADEF6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1CB679A8" w14:textId="28D099AD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65D72" w14:textId="4568AF6E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11,502,333,724</w:t>
            </w:r>
          </w:p>
        </w:tc>
      </w:tr>
      <w:tr w:rsidR="005E58D0" w14:paraId="5D680340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2BC75393" w14:textId="1E624AD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社區發展支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18DDE94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4BD99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CE7F6B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29F0711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2E87EC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212E0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2077B101" w14:textId="65A444C2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03683" w14:textId="2726A58C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495,876,578</w:t>
            </w:r>
          </w:p>
        </w:tc>
      </w:tr>
      <w:tr w:rsidR="005E58D0" w14:paraId="463942B1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7A5188E9" w14:textId="4EFB0488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退休撫卹給付支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4FE4A9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A80EECE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F562E2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835556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1B0678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D41B90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44F67246" w14:textId="69EEA82E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6,378,676,669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2216E" w14:textId="56E7F130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6,378,676,669</w:t>
            </w:r>
          </w:p>
        </w:tc>
      </w:tr>
      <w:tr w:rsidR="005E58D0" w14:paraId="67E86D5C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DC04FF4" w14:textId="3600550B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94E57">
              <w:rPr>
                <w:rFonts w:ascii="標楷體" w:eastAsia="標楷體" w:hAnsi="標楷體" w:hint="eastAsia"/>
                <w:noProof/>
                <w:spacing w:val="110"/>
                <w:kern w:val="0"/>
                <w:sz w:val="20"/>
                <w:fitText w:val="2300" w:id="-701312000"/>
              </w:rPr>
              <w:t>債務付息支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75C7FA5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3DBA60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7C82CD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FB2D7C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0CB6F3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D35109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0E33D09B" w14:textId="03B6E786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880F" w14:textId="355AD2D3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2,883,094,206</w:t>
            </w:r>
          </w:p>
        </w:tc>
      </w:tr>
      <w:tr w:rsidR="005E58D0" w14:paraId="6C1C8348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5AB83EF5" w14:textId="23C520A5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94E57">
              <w:rPr>
                <w:rFonts w:ascii="標楷體" w:eastAsia="標楷體" w:hAnsi="標楷體" w:hint="eastAsia"/>
                <w:noProof/>
                <w:spacing w:val="50"/>
                <w:kern w:val="0"/>
                <w:sz w:val="20"/>
                <w:fitText w:val="2300" w:id="-701312000"/>
              </w:rPr>
              <w:t>還本付息事務支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6954235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BDD388B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0CF0835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317ABFA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D185BA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A81605A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63B598EA" w14:textId="1ADCA7FE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A1D23" w14:textId="32A136C2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8,113,792</w:t>
            </w:r>
          </w:p>
        </w:tc>
      </w:tr>
      <w:tr w:rsidR="005E58D0" w14:paraId="37810829" w14:textId="77777777" w:rsidTr="000264CD">
        <w:tblPrEx>
          <w:tblBorders>
            <w:insideH w:val="none" w:sz="0" w:space="0" w:color="auto"/>
          </w:tblBorders>
        </w:tblPrEx>
        <w:trPr>
          <w:trHeight w:val="510"/>
        </w:trPr>
        <w:tc>
          <w:tcPr>
            <w:tcW w:w="2908" w:type="dxa"/>
            <w:gridSpan w:val="2"/>
            <w:shd w:val="clear" w:color="auto" w:fill="auto"/>
            <w:vAlign w:val="center"/>
          </w:tcPr>
          <w:p w14:paraId="1CE54A82" w14:textId="05D081F5" w:rsidR="005E58D0" w:rsidRDefault="005E58D0" w:rsidP="005E58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7471C5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94E57">
              <w:rPr>
                <w:rFonts w:ascii="標楷體" w:eastAsia="標楷體" w:hAnsi="標楷體" w:hint="eastAsia"/>
                <w:noProof/>
                <w:spacing w:val="250"/>
                <w:kern w:val="0"/>
                <w:sz w:val="20"/>
                <w:fitText w:val="2300" w:id="-701312000"/>
              </w:rPr>
              <w:t>其他支</w:t>
            </w:r>
            <w:r w:rsidRPr="00294E57">
              <w:rPr>
                <w:rFonts w:ascii="標楷體" w:eastAsia="標楷體" w:hAnsi="標楷體" w:hint="eastAsia"/>
                <w:noProof/>
                <w:kern w:val="0"/>
                <w:sz w:val="20"/>
                <w:fitText w:val="2300" w:id="-701312000"/>
              </w:rPr>
              <w:t>出</w:t>
            </w:r>
          </w:p>
        </w:tc>
        <w:tc>
          <w:tcPr>
            <w:tcW w:w="2365" w:type="dxa"/>
            <w:gridSpan w:val="2"/>
            <w:shd w:val="clear" w:color="auto" w:fill="auto"/>
            <w:vAlign w:val="center"/>
          </w:tcPr>
          <w:p w14:paraId="23681FB1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12,507,618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C94813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82D4856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1C3CD7BF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2D7F52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D7A4AD4" w14:textId="77777777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 w:rsidRPr="00A35A2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65" w:type="dxa"/>
            <w:vAlign w:val="center"/>
          </w:tcPr>
          <w:p w14:paraId="5D1799BE" w14:textId="1E258A7A" w:rsidR="005E58D0" w:rsidRPr="00A35A29" w:rsidRDefault="005E58D0" w:rsidP="005E58D0">
            <w:pPr>
              <w:spacing w:line="240" w:lineRule="exact"/>
              <w:jc w:val="right"/>
              <w:rPr>
                <w:rFonts w:ascii="新細明體" w:hAnsi="新細明體"/>
                <w:noProof/>
                <w:sz w:val="20"/>
              </w:rPr>
            </w:pPr>
            <w:r w:rsidRPr="00A35A29">
              <w:rPr>
                <w:rFonts w:ascii="新細明體" w:hAnsi="新細明體"/>
                <w:noProof/>
                <w:sz w:val="20"/>
              </w:rPr>
              <w:t>1,736,409,091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9558EA" w14:textId="403AA934" w:rsidR="005E58D0" w:rsidRDefault="005E58D0" w:rsidP="005E58D0">
            <w:pPr>
              <w:spacing w:line="240" w:lineRule="exact"/>
              <w:jc w:val="righ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1,748,916,709</w:t>
            </w:r>
          </w:p>
        </w:tc>
      </w:tr>
    </w:tbl>
    <w:p w14:paraId="45F71016" w14:textId="6AAE428B" w:rsidR="00B64C6D" w:rsidRDefault="00B64C6D" w:rsidP="00B64C6D"/>
    <w:p w14:paraId="3A3BC256" w14:textId="219B300A" w:rsidR="00936679" w:rsidRDefault="00936679" w:rsidP="00936679"/>
    <w:p w14:paraId="598EBE75" w14:textId="542D6BA4" w:rsidR="00936679" w:rsidRPr="00936679" w:rsidRDefault="00936679" w:rsidP="00936679">
      <w:pPr>
        <w:tabs>
          <w:tab w:val="left" w:pos="6840"/>
        </w:tabs>
      </w:pPr>
      <w:r>
        <w:tab/>
      </w:r>
    </w:p>
    <w:sectPr w:rsidR="00936679" w:rsidRPr="00936679" w:rsidSect="00033264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D462" w14:textId="77777777" w:rsidR="00B64C6D" w:rsidRDefault="00B64C6D">
      <w:r>
        <w:separator/>
      </w:r>
    </w:p>
  </w:endnote>
  <w:endnote w:type="continuationSeparator" w:id="0">
    <w:p w14:paraId="3ACC4EAD" w14:textId="77777777" w:rsidR="00B64C6D" w:rsidRDefault="00B6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8EAA0" w14:textId="2D154C26" w:rsidR="00710AF9" w:rsidRPr="00A71D50" w:rsidRDefault="00710AF9" w:rsidP="00A71D50">
    <w:pPr>
      <w:pStyle w:val="a4"/>
      <w:jc w:val="center"/>
      <w:rPr>
        <w:rFonts w:ascii="標楷體" w:eastAsia="標楷體" w:hAnsi="標楷體"/>
      </w:rPr>
    </w:pPr>
    <w:r w:rsidRPr="00845850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845850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320883536"/>
        <w:docPartObj>
          <w:docPartGallery w:val="Page Numbers (Bottom of Page)"/>
          <w:docPartUnique/>
        </w:docPartObj>
      </w:sdtPr>
      <w:sdtEndPr/>
      <w:sdtContent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45850">
          <w:rPr>
            <w:rFonts w:ascii="標楷體" w:eastAsia="標楷體" w:hAnsi="標楷體"/>
          </w:rPr>
          <w:fldChar w:fldCharType="end"/>
        </w:r>
        <w:r w:rsidRPr="00845850">
          <w:rPr>
            <w:rFonts w:ascii="標楷體" w:eastAsia="標楷體" w:hAnsi="標楷體" w:hint="eastAsia"/>
          </w:rPr>
          <w:t>頁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3B70B" w14:textId="061C0177" w:rsidR="00294E57" w:rsidRDefault="00294E57" w:rsidP="00294E57">
    <w:pPr>
      <w:pStyle w:val="a4"/>
      <w:jc w:val="center"/>
    </w:pPr>
    <w:r w:rsidRPr="00845850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7</w:t>
    </w:r>
    <w:r w:rsidRPr="00845850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1571234926"/>
        <w:docPartObj>
          <w:docPartGallery w:val="Page Numbers (Bottom of Page)"/>
          <w:docPartUnique/>
        </w:docPartObj>
      </w:sdtPr>
      <w:sdtEndPr/>
      <w:sdtContent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45850">
          <w:rPr>
            <w:rFonts w:ascii="標楷體" w:eastAsia="標楷體" w:hAnsi="標楷體"/>
          </w:rPr>
          <w:fldChar w:fldCharType="end"/>
        </w:r>
        <w:r w:rsidRPr="00845850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19BA5" w14:textId="77777777" w:rsidR="00B64C6D" w:rsidRDefault="00B64C6D">
      <w:r>
        <w:separator/>
      </w:r>
    </w:p>
  </w:footnote>
  <w:footnote w:type="continuationSeparator" w:id="0">
    <w:p w14:paraId="2F23C636" w14:textId="77777777" w:rsidR="00B64C6D" w:rsidRDefault="00B64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85F5" w14:textId="5F07C155" w:rsidR="003A0BB1" w:rsidRDefault="000F2A68">
    <w:pPr>
      <w:jc w:val="center"/>
      <w:rPr>
        <w:rFonts w:ascii="標楷體" w:eastAsia="標楷體"/>
        <w:b/>
        <w:sz w:val="36"/>
        <w:u w:val="single"/>
      </w:rPr>
    </w:pPr>
    <w:proofErr w:type="gramStart"/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proofErr w:type="gramEnd"/>
    <w:r w:rsidR="00965C8B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B64C6D" w:rsidRPr="00B64C6D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B64C6D" w:rsidRPr="00B64C6D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360A3">
      <w:rPr>
        <w:rFonts w:ascii="標楷體" w:eastAsia="標楷體" w:hint="eastAsia"/>
        <w:b/>
        <w:spacing w:val="60"/>
        <w:sz w:val="32"/>
        <w:szCs w:val="32"/>
        <w:u w:val="single"/>
      </w:rPr>
      <w:t>總決算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各主管機關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歲出政事別</w:t>
    </w:r>
    <w:r w:rsidR="004439C8" w:rsidRPr="004439C8">
      <w:rPr>
        <w:rFonts w:ascii="標楷體" w:eastAsia="標楷體" w:hint="eastAsia"/>
        <w:b/>
        <w:spacing w:val="60"/>
        <w:sz w:val="32"/>
        <w:szCs w:val="32"/>
        <w:u w:val="single"/>
      </w:rPr>
      <w:t>科目</w:t>
    </w:r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3A0BB1" w:rsidRPr="004439C8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B64C6D" w:rsidRPr="00B64C6D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48BC7" w14:textId="3BD964C6" w:rsidR="003A0BB1" w:rsidRDefault="000F2A68">
    <w:pPr>
      <w:jc w:val="center"/>
      <w:rPr>
        <w:rFonts w:ascii="標楷體" w:eastAsia="標楷體"/>
        <w:b/>
        <w:sz w:val="32"/>
        <w:u w:val="single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柒</w:t>
    </w:r>
    <w:r w:rsidR="00C10A9E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中華民國</w:t>
    </w:r>
    <w:r w:rsidR="00B64C6D" w:rsidRPr="00B64C6D">
      <w:rPr>
        <w:rFonts w:ascii="標楷體" w:eastAsia="標楷體" w:hAnsi="標楷體"/>
        <w:b/>
        <w:spacing w:val="60"/>
        <w:sz w:val="32"/>
        <w:u w:val="single"/>
      </w:rPr>
      <w:t>114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年度</w:t>
    </w:r>
    <w:r w:rsidR="00B64C6D" w:rsidRPr="00B64C6D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360A3">
      <w:rPr>
        <w:rFonts w:ascii="標楷體" w:eastAsia="標楷體" w:hint="eastAsia"/>
        <w:b/>
        <w:spacing w:val="60"/>
        <w:sz w:val="32"/>
        <w:u w:val="single"/>
      </w:rPr>
      <w:t>總決算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各主管機關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3B0DD9" w:rsidRPr="003B0DD9">
      <w:rPr>
        <w:rFonts w:ascii="標楷體" w:eastAsia="標楷體" w:hint="eastAsia"/>
        <w:b/>
        <w:spacing w:val="60"/>
        <w:sz w:val="32"/>
        <w:u w:val="single"/>
      </w:rPr>
      <w:t>科目</w:t>
    </w:r>
    <w:r w:rsidR="003A0BB1" w:rsidRPr="003B0DD9">
      <w:rPr>
        <w:rFonts w:ascii="標楷體" w:eastAsia="標楷體" w:hint="eastAsia"/>
        <w:b/>
        <w:spacing w:val="60"/>
        <w:sz w:val="32"/>
        <w:u w:val="single"/>
      </w:rPr>
      <w:t>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C6D"/>
    <w:rsid w:val="00005F7A"/>
    <w:rsid w:val="00006831"/>
    <w:rsid w:val="00033264"/>
    <w:rsid w:val="000F2A68"/>
    <w:rsid w:val="00112731"/>
    <w:rsid w:val="00247C62"/>
    <w:rsid w:val="00294E57"/>
    <w:rsid w:val="00393891"/>
    <w:rsid w:val="003A0BB1"/>
    <w:rsid w:val="003B0DD9"/>
    <w:rsid w:val="004439C8"/>
    <w:rsid w:val="005E58D0"/>
    <w:rsid w:val="00710AF9"/>
    <w:rsid w:val="0077624A"/>
    <w:rsid w:val="0083101B"/>
    <w:rsid w:val="00930A01"/>
    <w:rsid w:val="00936679"/>
    <w:rsid w:val="00965C8B"/>
    <w:rsid w:val="009F5E83"/>
    <w:rsid w:val="00A214F3"/>
    <w:rsid w:val="00A71D50"/>
    <w:rsid w:val="00AA34B5"/>
    <w:rsid w:val="00AB7299"/>
    <w:rsid w:val="00B64C6D"/>
    <w:rsid w:val="00C10A9E"/>
    <w:rsid w:val="00D360A3"/>
    <w:rsid w:val="00EC0F88"/>
    <w:rsid w:val="00FB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2A6D794"/>
  <w15:chartTrackingRefBased/>
  <w15:docId w15:val="{2D8DD2F3-0F64-43F9-B39B-03C1870D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10AF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jD3DO0qAfy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5jD3DO0qAfy歲出政事別機關別決算審定數綜計表.dot</Template>
  <TotalTime>19</TotalTime>
  <Pages>4</Pages>
  <Words>1591</Words>
  <Characters>2305</Characters>
  <Application>Microsoft Office Word</Application>
  <DocSecurity>0</DocSecurity>
  <Lines>19</Lines>
  <Paragraphs>7</Paragraphs>
  <ScaleCrop>false</ScaleCrop>
  <Company>N.A.O.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黃怡菁</dc:creator>
  <cp:keywords/>
  <cp:lastModifiedBy>黃國星</cp:lastModifiedBy>
  <cp:revision>12</cp:revision>
  <dcterms:created xsi:type="dcterms:W3CDTF">2026-05-12T04:15:00Z</dcterms:created>
  <dcterms:modified xsi:type="dcterms:W3CDTF">2026-06-29T05:49:00Z</dcterms:modified>
</cp:coreProperties>
</file>