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275"/>
        <w:gridCol w:w="2184"/>
        <w:gridCol w:w="2184"/>
        <w:gridCol w:w="2184"/>
        <w:gridCol w:w="2185"/>
        <w:gridCol w:w="2184"/>
        <w:gridCol w:w="2184"/>
        <w:gridCol w:w="2184"/>
        <w:gridCol w:w="2185"/>
      </w:tblGrid>
      <w:tr w:rsidR="00C472F7" w14:paraId="537C5FFA" w14:textId="77777777" w:rsidTr="009D0D29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79C724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5D965E1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0262C41" w14:textId="77777777" w:rsidR="00C472F7" w:rsidRPr="005C62A3" w:rsidRDefault="00C472F7" w:rsidP="009D0D2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472F7" w14:paraId="5C09D0E8" w14:textId="77777777" w:rsidTr="009D0D29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57AD3A9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416DA74" w14:textId="77777777" w:rsidR="00C472F7" w:rsidRPr="001D79E3" w:rsidRDefault="00C472F7" w:rsidP="009D0D2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6BC768BB" w14:textId="77777777" w:rsidR="00C472F7" w:rsidRPr="00CC0D84" w:rsidRDefault="00C472F7" w:rsidP="009D0D2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472F7" w14:paraId="76586A24" w14:textId="77777777" w:rsidTr="009D0D29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04199" w14:textId="0084276E" w:rsidR="00C472F7" w:rsidRDefault="00464AAE" w:rsidP="009D0D29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5786D" wp14:editId="60DFB087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4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55E744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DYIgwm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C472F7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C472F7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42018B4F" w14:textId="77777777" w:rsidR="00C472F7" w:rsidRDefault="00C472F7" w:rsidP="009D0D29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A31EF" w14:textId="77777777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高雄市議會主管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A8EAA" w14:textId="77777777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14A68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17EFFEBB" w14:textId="72C360B1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A8054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D0BFFC8" w14:textId="4B705C1C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財政局主管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BE819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060902D" w14:textId="4C69EE68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6E01C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1387ACD9" w14:textId="7333B22A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經濟發展局主管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F416E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6FEB189" w14:textId="3710468C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工務局主管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E0A46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3EDBF87" w14:textId="752DC0E5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社會局主管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7AA3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2D9532B" w14:textId="07ED0DA7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</w:tr>
      <w:tr w:rsidR="001A1E25" w:rsidRPr="006F3B27" w14:paraId="445C6A53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8ECD8E5" w14:textId="77777777" w:rsidR="001A1E25" w:rsidRPr="006F3B27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3B2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71499FBB" w14:textId="17A6515E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843,543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081C145" w14:textId="36E1F7C4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2,116,721,078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CE0431D" w14:textId="6F4576D3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576,199,827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27BA194" w14:textId="46E3CD4F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122,194,447,667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BF26FED" w14:textId="67F57EB9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12,108,568,208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EBCA3AD" w14:textId="63CA94D3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423,815,520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5DFEFBF" w14:textId="6B3E0A5D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1,610,950,591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AFD72AA" w14:textId="6790CB0E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5,932,840,761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824BC66" w14:textId="575FD17F" w:rsidR="001A1E25" w:rsidRPr="006F3B27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295,219,435</w:t>
            </w:r>
          </w:p>
        </w:tc>
      </w:tr>
      <w:tr w:rsidR="001A1E25" w14:paraId="2E91E919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867C0C1" w14:textId="1F8254BE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236934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23693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2F5A7458" w14:textId="6D0BC4F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C2E31B4" w14:textId="0845059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76,115,862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335A925" w14:textId="58257FD7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85,000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CA6D9B7" w14:textId="5374951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96,514,690,769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7FB2330" w14:textId="454FAD8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574,112,295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881BCE2" w14:textId="123E64A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437F8C6" w14:textId="212DAF9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10,303,000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24FB97E" w14:textId="79C0DCA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78BF063" w14:textId="2E13C40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112,007,657</w:t>
            </w:r>
          </w:p>
        </w:tc>
      </w:tr>
      <w:tr w:rsidR="001A1E25" w14:paraId="17D2B99F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EA82379" w14:textId="613CE1E8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CC553B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CC553B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0365A610" w14:textId="73DA852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7,935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DA063C4" w14:textId="3DF2EAD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2,701,543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D2039A2" w14:textId="65E3F52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2,391,627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84FD731" w14:textId="54897B8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85,275,244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9FF3663" w14:textId="2A2A0E4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74,000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ED647A8" w14:textId="1A76B1A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7,843,233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D87F41C" w14:textId="76D9709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44,306,266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3ACCE95" w14:textId="03E5AD1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19,756,208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77DFFFF" w14:textId="2BA70F2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118,125,895</w:t>
            </w:r>
          </w:p>
        </w:tc>
      </w:tr>
      <w:tr w:rsidR="001A1E25" w14:paraId="0ED5BE01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A27D664" w14:textId="39480894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355874B3" w14:textId="18AF070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D81BD9D" w14:textId="295D810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15,167,285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553E78F" w14:textId="281456B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304,356,058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EE72347" w14:textId="2F28C26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2,949,146,946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4413BD4" w14:textId="709BE56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11,014,796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5A0F01C" w14:textId="7F13882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67,746,453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A282F93" w14:textId="3C9793C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550,781,383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2B5E63A" w14:textId="1B304C1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13,285,334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74E3860" w14:textId="6FB6EF4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11,144,446</w:t>
            </w:r>
          </w:p>
        </w:tc>
      </w:tr>
      <w:tr w:rsidR="001A1E25" w14:paraId="259FEEA1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8E6DB0B" w14:textId="4719391B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0B6E150F" w14:textId="78DC581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773,718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92A8EAF" w14:textId="1DC6C1D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37,125,017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0B085D3" w14:textId="35563E4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12,078,513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F0AB69C" w14:textId="20DCBBE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743,698,764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90C5909" w14:textId="3E8CB4A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26,390,725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9C08A5C" w14:textId="63AA9C6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65,370,875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A88A7F6" w14:textId="67D17B5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23,194,385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7A07F94" w14:textId="1D4B8CF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5,263,414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34B2A3A" w14:textId="28F5666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5,179,028</w:t>
            </w:r>
          </w:p>
        </w:tc>
      </w:tr>
      <w:tr w:rsidR="001A1E25" w14:paraId="7D1EC663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3925E33" w14:textId="695DB8AB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2134777D" w14:textId="7CB6F5F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4D8A949" w14:textId="24A7F41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6E33C2C" w14:textId="2E58DF3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6883821" w14:textId="4F038D97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139,996,162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2DE2326" w14:textId="180959D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EF76EDA" w14:textId="4398B01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4,393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5647964" w14:textId="28C14B7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A919CC9" w14:textId="2F5CF72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F38B259" w14:textId="6326D8E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1A1E25" w14:paraId="242FA734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0ADBDCD" w14:textId="6291D066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44572270" w14:textId="34A2675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DD0E8AB" w14:textId="37EB510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1,041,355,304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27ADAFD" w14:textId="2878B84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139,222,800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E2FE0D8" w14:textId="40D046E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21,153,532,025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DD19C80" w14:textId="13E0BEF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11,490,729,453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D6DD920" w14:textId="3D47CBB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279,181,387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A2F9FEE" w14:textId="1E6BF75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361,120,350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0173852" w14:textId="0899C8B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5,844,099,428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5D84083" w14:textId="0B022E6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40,308,983</w:t>
            </w:r>
          </w:p>
        </w:tc>
      </w:tr>
      <w:tr w:rsidR="001A1E25" w14:paraId="0A6948E1" w14:textId="77777777" w:rsidTr="00236934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2E2D35" w14:textId="5E5737A7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D891E2D" w14:textId="5598795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0057689D" w14:textId="5CAA2C6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861,513,503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454EE5B" w14:textId="4D5A555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109,737,264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948F00D" w14:textId="78A181D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3E2E0687" w14:textId="073CE6B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06BD40CA" w14:textId="0B70389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256B2D65" w14:textId="59EDCD9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201,525,372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1BB95562" w14:textId="364D22E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340,000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300D5457" w14:textId="13BD25A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1A1E25" w14:paraId="15118362" w14:textId="77777777" w:rsidTr="00236934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1D86DB" w14:textId="185A0354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CB2BFD" w14:textId="349C79F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61,854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637E19" w14:textId="2C69E8E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82,742,564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E96238" w14:textId="4CD269F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8,328,565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69CFB7" w14:textId="68422D99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608,107,757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52835C" w14:textId="14163B6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6,246,939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863F22" w14:textId="5A45188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3,669,179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30C59B" w14:textId="133513D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419,719,835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19A560" w14:textId="34C20DF7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50,096,377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EA1417" w14:textId="4681AB0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8,453,426</w:t>
            </w:r>
          </w:p>
        </w:tc>
      </w:tr>
    </w:tbl>
    <w:p w14:paraId="5BEA15F3" w14:textId="77777777" w:rsidR="00C472F7" w:rsidRDefault="00C472F7" w:rsidP="00C472F7"/>
    <w:p w14:paraId="7E7DBDDD" w14:textId="77777777" w:rsidR="00C472F7" w:rsidRPr="00C472F7" w:rsidRDefault="00C472F7" w:rsidP="00C472F7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275"/>
        <w:gridCol w:w="2184"/>
        <w:gridCol w:w="2184"/>
        <w:gridCol w:w="2184"/>
        <w:gridCol w:w="2185"/>
        <w:gridCol w:w="2184"/>
        <w:gridCol w:w="2184"/>
        <w:gridCol w:w="2184"/>
        <w:gridCol w:w="2185"/>
      </w:tblGrid>
      <w:tr w:rsidR="00C472F7" w14:paraId="6ABA0F3D" w14:textId="77777777" w:rsidTr="009D0D29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1E3483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50D18FE8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28A9D1D" w14:textId="77777777" w:rsidR="00C472F7" w:rsidRPr="005C62A3" w:rsidRDefault="00C472F7" w:rsidP="009D0D2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472F7" w14:paraId="0C32E3BD" w14:textId="77777777" w:rsidTr="009D0D29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EE78FB7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48169A7" w14:textId="77777777" w:rsidR="00C472F7" w:rsidRPr="001D79E3" w:rsidRDefault="00C472F7" w:rsidP="009D0D2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43BEDD0C" w14:textId="77777777" w:rsidR="00C472F7" w:rsidRPr="00CC0D84" w:rsidRDefault="00C472F7" w:rsidP="009D0D2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472F7" w14:paraId="3651899F" w14:textId="77777777" w:rsidTr="009D0D29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77CFD" w14:textId="3A64FD05" w:rsidR="00C472F7" w:rsidRDefault="00464AAE" w:rsidP="009D0D29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E9C458" wp14:editId="0E67AD03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876349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Bqv5ax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C472F7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C472F7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1262B9A6" w14:textId="77777777" w:rsidR="00C472F7" w:rsidRDefault="00C472F7" w:rsidP="009D0D29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BBF8E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7078D092" w14:textId="09034932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E9BAB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5E664E0" w14:textId="503E772B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24C94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52B8DEAF" w14:textId="3956A9F1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7A476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1943BC57" w14:textId="5500B549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新聞局主管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C757B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69D0423" w14:textId="4CAD0EC5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8ED6B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60B484D6" w14:textId="2CD3C853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勞工局主管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DD7F9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858E295" w14:textId="787916D5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捷運工程局主管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540A0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4F923A0" w14:textId="699093DC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48380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74D8A57C" w14:textId="150D34EF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</w:tr>
      <w:tr w:rsidR="001A1E25" w:rsidRPr="000C578C" w14:paraId="7511FE65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1197119" w14:textId="77777777" w:rsidR="001A1E25" w:rsidRPr="000C578C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578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7814D233" w14:textId="61D96054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12,154,135,500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1D0F420" w14:textId="2C4D64A9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3,360,916,527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832445E" w14:textId="267F5768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3,215,770,718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B75B4B3" w14:textId="51299E74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16,546,610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DA1F5BF" w14:textId="47E3E49D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342,432,843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95D5524" w14:textId="2ABF08DC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741,262,271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C97F4C3" w14:textId="55CEE123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8,344,347,174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C959689" w14:textId="1A5D7F6F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439,988,209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1BCDA5C" w14:textId="4C468F01" w:rsidR="001A1E25" w:rsidRPr="000C578C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1,805,227,541</w:t>
            </w:r>
          </w:p>
        </w:tc>
      </w:tr>
      <w:tr w:rsidR="001A1E25" w14:paraId="6628DEB0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E595603" w14:textId="74F6E6FE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4458B87" w14:textId="73489BA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155,646,000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B069D1A" w14:textId="40A90A7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7C5A6DE" w14:textId="7F5D0F0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49F63E0" w14:textId="7E5D0BA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1C737F4" w14:textId="3F86EED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7,731,888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2BA7298" w14:textId="4D32F77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5CAFABA" w14:textId="25FF1EA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7016C51" w14:textId="0474EF9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101,007,340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CA5227C" w14:textId="330F61A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221,271,000</w:t>
            </w:r>
          </w:p>
        </w:tc>
      </w:tr>
      <w:tr w:rsidR="001A1E25" w14:paraId="4915153C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8F3F8A7" w14:textId="4818EB0A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296FC07" w14:textId="150A6D1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165,849,569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54F7ED3" w14:textId="797FDF8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396,759,995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5C115CE" w14:textId="2EE386D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61,947,509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B6E5FAB" w14:textId="1D198D3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52,623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459092D" w14:textId="6C9BEFE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8,364,106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6C1C61B" w14:textId="5B75F25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141,951,959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2D9F3F1" w14:textId="52B5002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2,580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E70413C" w14:textId="44EE501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10,589,482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3838F15" w14:textId="2C83176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8,193,959</w:t>
            </w:r>
          </w:p>
        </w:tc>
      </w:tr>
      <w:tr w:rsidR="001A1E25" w14:paraId="45D1A657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8DC7B42" w14:textId="661F3130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4D71725C" w14:textId="78CAFC9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12,017,479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43D1608" w14:textId="6270065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22,856,329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682E5E2" w14:textId="30BA0D7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1,008,316,829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6B9D2AF" w14:textId="6E1CDDD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57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1D47DA3" w14:textId="5C76CE1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22,107,654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FE48592" w14:textId="6381FAD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4,372,037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CE50417" w14:textId="273F627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8DAACDD" w14:textId="406F052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162,950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8267135" w14:textId="5DBB218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17,900,764</w:t>
            </w:r>
          </w:p>
        </w:tc>
      </w:tr>
      <w:tr w:rsidR="001A1E25" w14:paraId="7E566C26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6E73844" w14:textId="332CC51E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3F664851" w14:textId="37D79D7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138,147,056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1F12D6E" w14:textId="036F3F6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20,488,254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C68C548" w14:textId="4FE26E6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3,052,331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A651959" w14:textId="31CF2B3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19,300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38A3C08" w14:textId="29C93C2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8,015,128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92DCA70" w14:textId="7318D55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9,121,818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CBBE1C3" w14:textId="5D80EAB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42,240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ED0BCBA" w14:textId="1CB14AA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8,380,598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8E4D899" w14:textId="2F8EC7C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716,228,186</w:t>
            </w:r>
          </w:p>
        </w:tc>
      </w:tr>
      <w:tr w:rsidR="001A1E25" w14:paraId="1A57F0D9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47FF6B3" w14:textId="3715AC40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4C280579" w14:textId="73B2F04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70,000,000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666C1A2" w14:textId="62E6BE9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F1F330E" w14:textId="72F3247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2,000,000,000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AF65357" w14:textId="0721ECD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6E7ED60" w14:textId="34F9ABB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10,290,000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A8A3B44" w14:textId="47F080F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4106CCF" w14:textId="5A79D57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52AF127" w14:textId="177549B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B724898" w14:textId="08DE4F2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1A1E25" w14:paraId="09EF2D02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ABF7199" w14:textId="5AF1DD8B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D75E055" w14:textId="1B56EBB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11,611,414,383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E2C1059" w14:textId="4532FE3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233,157,993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B7BD649" w14:textId="172CBE2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66,809,926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8D891F2" w14:textId="08A9A5B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763F28A" w14:textId="1C837B0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284,626,393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05C7B1D" w14:textId="51978AE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585,037,506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6EBDF59" w14:textId="15F42C3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8,344,169,361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1E4550B" w14:textId="003A5F0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318,957,678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F9F3634" w14:textId="45B43C2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794,032,381</w:t>
            </w:r>
          </w:p>
        </w:tc>
      </w:tr>
      <w:tr w:rsidR="001A1E25" w14:paraId="7472C841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79E4E1D" w14:textId="53A0943D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F2784B4" w14:textId="54EAF96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A1AC2E2" w14:textId="3CA16DB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2FB33B9C" w14:textId="732F972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0A028B8B" w14:textId="0E541DF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1EB00BFF" w14:textId="00BB620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62C8E776" w14:textId="1400547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5064920D" w14:textId="7AF8B679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D43E40D" w14:textId="083BCBD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70908CB4" w14:textId="4BED8D0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1A1E25" w14:paraId="5A07BE08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7950FC" w14:textId="58164BAC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24B8A0" w14:textId="406D518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1,061,013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CBAD51" w14:textId="32D960B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2,687,653,956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C4B212" w14:textId="1CD62B6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75,644,123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F05ED6" w14:textId="2A29822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16,474,630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733327" w14:textId="143FB08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1,297,674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7E18DE" w14:textId="3387FEF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778,951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8CAAE1" w14:textId="571D2F1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132,993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845659" w14:textId="4B863D6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890,161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F181A6" w14:textId="25B89849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47,601,251</w:t>
            </w:r>
          </w:p>
        </w:tc>
      </w:tr>
    </w:tbl>
    <w:p w14:paraId="761214FD" w14:textId="77777777" w:rsidR="00C472F7" w:rsidRDefault="00C472F7" w:rsidP="00C472F7"/>
    <w:p w14:paraId="7CBDAA17" w14:textId="77777777" w:rsidR="00C472F7" w:rsidRPr="00C472F7" w:rsidRDefault="00C472F7" w:rsidP="00C472F7">
      <w:r>
        <w:br w:type="page"/>
      </w:r>
    </w:p>
    <w:tbl>
      <w:tblPr>
        <w:tblW w:w="218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075"/>
        <w:gridCol w:w="1984"/>
        <w:gridCol w:w="1984"/>
        <w:gridCol w:w="1984"/>
        <w:gridCol w:w="1984"/>
        <w:gridCol w:w="1984"/>
        <w:gridCol w:w="1984"/>
        <w:gridCol w:w="1984"/>
        <w:gridCol w:w="1984"/>
        <w:gridCol w:w="1764"/>
        <w:gridCol w:w="50"/>
      </w:tblGrid>
      <w:tr w:rsidR="00C472F7" w14:paraId="0E1C2C02" w14:textId="77777777" w:rsidTr="007336B0">
        <w:trPr>
          <w:gridAfter w:val="1"/>
          <w:wAfter w:w="50" w:type="dxa"/>
        </w:trPr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65C46B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112D1271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10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9293D2A" w14:textId="77777777" w:rsidR="00C472F7" w:rsidRPr="005C62A3" w:rsidRDefault="00C472F7" w:rsidP="009D0D2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472F7" w14:paraId="689D5736" w14:textId="77777777" w:rsidTr="007336B0">
        <w:trPr>
          <w:gridAfter w:val="1"/>
          <w:wAfter w:w="50" w:type="dxa"/>
        </w:trPr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9D10198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2371F41" w14:textId="77777777" w:rsidR="00C472F7" w:rsidRPr="001D79E3" w:rsidRDefault="00C472F7" w:rsidP="009D0D2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10"/>
            <w:vMerge/>
            <w:tcBorders>
              <w:left w:val="nil"/>
            </w:tcBorders>
            <w:shd w:val="clear" w:color="auto" w:fill="auto"/>
            <w:vAlign w:val="center"/>
          </w:tcPr>
          <w:p w14:paraId="67B6BDD4" w14:textId="77777777" w:rsidR="00C472F7" w:rsidRPr="00CC0D84" w:rsidRDefault="00C472F7" w:rsidP="009D0D2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336B0" w14:paraId="0B80E3C5" w14:textId="77777777" w:rsidTr="007336B0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7B3B7" w14:textId="1C458691" w:rsidR="007336B0" w:rsidRDefault="007336B0" w:rsidP="009D0D29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333430" wp14:editId="46BB58AC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BD76E3" id="Line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DC3ayl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49267269" w14:textId="77777777" w:rsidR="007336B0" w:rsidRDefault="007336B0" w:rsidP="009D0D29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40EAC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2FFF498" w14:textId="5C77C66C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交通局主管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BDD6C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10574BE1" w14:textId="08B3DCD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海洋局主管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91556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0006B65B" w14:textId="68DA76B6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都市發展局主管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DE120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1C8E7CB4" w14:textId="17844954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法制局主管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FB1D8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2152CF59" w14:textId="4EB258A6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觀光局主管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E155D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0E9552A" w14:textId="2E5687A2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E446E" w14:textId="77777777" w:rsidR="007336B0" w:rsidRDefault="007336B0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1274D8D8" w14:textId="73A65D82" w:rsidR="007336B0" w:rsidRDefault="007336B0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毒品防制局主管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25D1D" w14:textId="77777777" w:rsidR="007336B0" w:rsidRDefault="007336B0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27AF8CDF" w14:textId="4B7401B5" w:rsidR="007336B0" w:rsidRDefault="007336B0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運動發展局主管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F494B" w14:textId="77777777" w:rsidR="007336B0" w:rsidRPr="007336B0" w:rsidRDefault="007336B0" w:rsidP="007336B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336B0"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E8974A4" w14:textId="616BACB8" w:rsidR="007336B0" w:rsidRPr="007336B0" w:rsidRDefault="007336B0" w:rsidP="007336B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336B0">
              <w:rPr>
                <w:rFonts w:ascii="標楷體" w:eastAsia="標楷體" w:hint="eastAsia"/>
                <w:spacing w:val="-10"/>
                <w:sz w:val="20"/>
              </w:rPr>
              <w:t>青年局主管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C010C" w14:textId="78840C7D" w:rsidR="007336B0" w:rsidRDefault="007336B0" w:rsidP="007336B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1A1E25" w:rsidRPr="00783654" w14:paraId="44F66FA2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AAEB373" w14:textId="77777777" w:rsidR="001A1E25" w:rsidRPr="00783654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8365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B2731C9" w14:textId="237E863A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4,170,469,849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ADB680" w14:textId="62153EBC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327,026,392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3F151B" w14:textId="04989DA6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399,157,483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198707" w14:textId="74E40765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716,930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5DBF54" w14:textId="7BA4F08E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172,266,995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81E4AA" w14:textId="753B64C0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5,715,457,230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2E1E02" w14:textId="2AFDC651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72,276,835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41FAD0" w14:textId="7E0AE52E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562,944,747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7628E9" w14:textId="3E59EC5D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23,125,244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203FA700" w14:textId="33187FFA" w:rsidR="001A1E25" w:rsidRPr="00783654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187,123,675,728</w:t>
            </w:r>
          </w:p>
        </w:tc>
      </w:tr>
      <w:tr w:rsidR="001A1E25" w14:paraId="767E33D6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D258261" w14:textId="74C11824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236934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23693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307859F" w14:textId="6310D75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12,359,831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9E226B" w14:textId="7215DD6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9B2DCC" w14:textId="5D3740C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1,160,000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38DD87" w14:textId="3383A4C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97459A" w14:textId="71982AC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5622AC" w14:textId="102A075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47,644,000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7D18E6" w14:textId="472960E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30DF22" w14:textId="3FA3367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506691" w14:textId="5D1CD2B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43ED024E" w14:textId="6629F02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97,834,134,642</w:t>
            </w:r>
          </w:p>
        </w:tc>
      </w:tr>
      <w:tr w:rsidR="001A1E25" w14:paraId="5F8C194C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297A036" w14:textId="4A52505B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DEA210A" w14:textId="1564A0A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2,504,115,696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026C47" w14:textId="32ED5B2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2,141,587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00AC25" w14:textId="41CF963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38,448,211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D8E4CD" w14:textId="6F44798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564,000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CE72C0" w14:textId="3DFBE63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15,530,213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150743" w14:textId="6C21209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19,933,841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C49B89" w14:textId="582725A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8FBCE6" w14:textId="29AC09FA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9,098,334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7AF20A" w14:textId="655E8D9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2,277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0B4E8D36" w14:textId="6E651D5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3,664,077,892</w:t>
            </w:r>
          </w:p>
        </w:tc>
      </w:tr>
      <w:tr w:rsidR="001A1E25" w14:paraId="0466377B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CB359CB" w14:textId="336B33C5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7888AC7" w14:textId="3240042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9,262,051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40B974" w14:textId="590235A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27,685,826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1763B8" w14:textId="044A0E2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6,943,520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5955C0" w14:textId="19B1F27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1,874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3B5A4E" w14:textId="70C2DD3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15,777,874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04149D" w14:textId="659D3FF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867,075,940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97A04D" w14:textId="67045FB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ED9EF0" w14:textId="09304647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61,664,533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104638" w14:textId="7BBAD4A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60F7257E" w14:textId="322F198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5,998,788,454</w:t>
            </w:r>
          </w:p>
        </w:tc>
      </w:tr>
      <w:tr w:rsidR="001A1E25" w14:paraId="016E6C0D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06B21F4" w14:textId="5178F777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902774B" w14:textId="4240D3D9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13,110,154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A73011" w14:textId="03BB4F3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24,340,311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EBE261" w14:textId="5898FE6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52,343,162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5873CA" w14:textId="54C93CA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1,056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5EC9FA" w14:textId="66CC078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13,485,551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773B23" w14:textId="5E341A5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106,052,381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2473D9" w14:textId="06D4822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143,530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7D2646" w14:textId="6C2DAC97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58,412,763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089594" w14:textId="3BD5C4BF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340,167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13320820" w14:textId="198215D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2,090,798,425</w:t>
            </w:r>
          </w:p>
        </w:tc>
      </w:tr>
      <w:tr w:rsidR="001A1E25" w14:paraId="64C1CA94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433D996" w14:textId="13E5964F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42EFF12" w14:textId="29F4F84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185,583,376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C47FD" w14:textId="1BED633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628575" w14:textId="151CFA2D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20,000,000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A6BD76" w14:textId="553A65F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BF172E" w14:textId="3B8B3B09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E92C34" w14:textId="1A61213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51C7B1" w14:textId="111E20E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66B46F" w14:textId="6D37CD5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03E7AC" w14:textId="4DA08DC7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7324C5B6" w14:textId="44AB67D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2,425,933,931</w:t>
            </w:r>
          </w:p>
        </w:tc>
      </w:tr>
      <w:tr w:rsidR="001A1E25" w14:paraId="3419C146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9858C85" w14:textId="1F2FE6E5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36CB4B8" w14:textId="7CA9C1E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1,441,080,105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5DA79F" w14:textId="1684AA8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272,694,636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F4621E" w14:textId="4674337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33,515,837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64ED32" w14:textId="06438A2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EC57E7" w14:textId="649A614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125,753,357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F5105C" w14:textId="4DED845B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3,711,224,231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81724A" w14:textId="68DEF0F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72,077,663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0A44B1" w14:textId="4AF02D1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429,510,909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CBC947" w14:textId="77F11BF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22,780,849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41FA22E7" w14:textId="6D0D935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68,696,392,938</w:t>
            </w:r>
          </w:p>
        </w:tc>
      </w:tr>
      <w:tr w:rsidR="001A1E25" w14:paraId="2B2C4855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B186D99" w14:textId="6B338529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31783F" w14:textId="1A58652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2,611,381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2BDEF7C8" w14:textId="1B240D9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23D486E7" w14:textId="432ED84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2B481E31" w14:textId="74573EF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08BB0237" w14:textId="1326A58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0950A53E" w14:textId="7C0B50C8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1,939,229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75DFE3E8" w14:textId="4AA2850C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293737D0" w14:textId="701AAB90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46730A72" w14:textId="61481299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664FC35" w14:textId="17F787C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1,177,666,749</w:t>
            </w:r>
          </w:p>
        </w:tc>
      </w:tr>
      <w:tr w:rsidR="001A1E25" w14:paraId="6A1ABE30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DFBEDE" w14:textId="337E846D" w:rsidR="001A1E25" w:rsidRDefault="001A1E25" w:rsidP="001A1E25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AA2A43" w14:textId="50D050FE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2,347,255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23F720" w14:textId="7C2CC236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104,032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CC5599" w14:textId="5825BF12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246,746,753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FCB9A7" w14:textId="565129D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150,000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6B2B2A" w14:textId="61EF191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1,720,000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63A886" w14:textId="4A18CFB4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961,587,608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44F458" w14:textId="54743157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5,642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5EC1BD" w14:textId="7530EDF5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4,258,208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0D37D" w14:textId="51B45E61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1,951</w:t>
            </w:r>
          </w:p>
        </w:tc>
        <w:tc>
          <w:tcPr>
            <w:tcW w:w="181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3B4D8B" w14:textId="768E8793" w:rsidR="001A1E25" w:rsidRDefault="001A1E25" w:rsidP="001A1E25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5,235,882,697</w:t>
            </w:r>
          </w:p>
        </w:tc>
      </w:tr>
    </w:tbl>
    <w:p w14:paraId="1EFF1879" w14:textId="77777777" w:rsidR="00C472F7" w:rsidRDefault="00C472F7" w:rsidP="00C472F7"/>
    <w:p w14:paraId="63445BF8" w14:textId="235C7522" w:rsidR="00C472F7" w:rsidRPr="00C472F7" w:rsidRDefault="00C472F7" w:rsidP="00C472F7"/>
    <w:sectPr w:rsidR="00C472F7" w:rsidRPr="00C472F7" w:rsidSect="00AE0246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3B920" w14:textId="77777777" w:rsidR="00C472F7" w:rsidRDefault="00C472F7">
      <w:r>
        <w:separator/>
      </w:r>
    </w:p>
  </w:endnote>
  <w:endnote w:type="continuationSeparator" w:id="0">
    <w:p w14:paraId="25250258" w14:textId="77777777" w:rsidR="00C472F7" w:rsidRDefault="00C4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8DF5F" w14:textId="633A22B5" w:rsidR="007D60B8" w:rsidRPr="007D60B8" w:rsidRDefault="007D60B8">
    <w:pPr>
      <w:pStyle w:val="a4"/>
      <w:jc w:val="center"/>
      <w:rPr>
        <w:rFonts w:ascii="標楷體" w:eastAsia="標楷體" w:hAnsi="標楷體"/>
      </w:rPr>
    </w:pPr>
    <w:r w:rsidRPr="007D60B8">
      <w:rPr>
        <w:rFonts w:ascii="標楷體" w:eastAsia="標楷體" w:hAnsi="標楷體" w:hint="eastAsia"/>
      </w:rPr>
      <w:t>第6-</w:t>
    </w:r>
    <w:sdt>
      <w:sdtPr>
        <w:rPr>
          <w:rFonts w:ascii="標楷體" w:eastAsia="標楷體" w:hAnsi="標楷體"/>
        </w:rPr>
        <w:id w:val="-194692200"/>
        <w:docPartObj>
          <w:docPartGallery w:val="Page Numbers (Bottom of Page)"/>
          <w:docPartUnique/>
        </w:docPartObj>
      </w:sdtPr>
      <w:sdtEndPr/>
      <w:sdtContent>
        <w:r w:rsidRPr="007D60B8">
          <w:rPr>
            <w:rFonts w:ascii="標楷體" w:eastAsia="標楷體" w:hAnsi="標楷體"/>
          </w:rPr>
          <w:fldChar w:fldCharType="begin"/>
        </w:r>
        <w:r w:rsidRPr="007D60B8">
          <w:rPr>
            <w:rFonts w:ascii="標楷體" w:eastAsia="標楷體" w:hAnsi="標楷體"/>
          </w:rPr>
          <w:instrText>PAGE   \* MERGEFORMAT</w:instrText>
        </w:r>
        <w:r w:rsidRPr="007D60B8">
          <w:rPr>
            <w:rFonts w:ascii="標楷體" w:eastAsia="標楷體" w:hAnsi="標楷體"/>
          </w:rPr>
          <w:fldChar w:fldCharType="separate"/>
        </w:r>
        <w:r w:rsidRPr="007D60B8">
          <w:rPr>
            <w:rFonts w:ascii="標楷體" w:eastAsia="標楷體" w:hAnsi="標楷體"/>
            <w:lang w:val="zh-TW"/>
          </w:rPr>
          <w:t>2</w:t>
        </w:r>
        <w:r w:rsidRPr="007D60B8">
          <w:rPr>
            <w:rFonts w:ascii="標楷體" w:eastAsia="標楷體" w:hAnsi="標楷體"/>
          </w:rPr>
          <w:fldChar w:fldCharType="end"/>
        </w:r>
        <w:r w:rsidRPr="007D60B8">
          <w:rPr>
            <w:rFonts w:ascii="標楷體" w:eastAsia="標楷體" w:hAnsi="標楷體" w:hint="eastAsia"/>
          </w:rPr>
          <w:t>頁</w:t>
        </w:r>
      </w:sdtContent>
    </w:sdt>
  </w:p>
  <w:p w14:paraId="112C5377" w14:textId="77777777" w:rsidR="007D60B8" w:rsidRDefault="007D60B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868B" w14:textId="71E93AFF" w:rsidR="00832F81" w:rsidRPr="00832F81" w:rsidRDefault="00832F81">
    <w:pPr>
      <w:pStyle w:val="a4"/>
      <w:jc w:val="center"/>
      <w:rPr>
        <w:rFonts w:ascii="標楷體" w:eastAsia="標楷體" w:hAnsi="標楷體"/>
      </w:rPr>
    </w:pPr>
    <w:r w:rsidRPr="00832F81">
      <w:rPr>
        <w:rFonts w:ascii="標楷體" w:eastAsia="標楷體" w:hAnsi="標楷體" w:hint="eastAsia"/>
      </w:rPr>
      <w:t>第6-</w:t>
    </w:r>
    <w:sdt>
      <w:sdtPr>
        <w:rPr>
          <w:rFonts w:ascii="標楷體" w:eastAsia="標楷體" w:hAnsi="標楷體"/>
        </w:rPr>
        <w:id w:val="-1247961466"/>
        <w:docPartObj>
          <w:docPartGallery w:val="Page Numbers (Bottom of Page)"/>
          <w:docPartUnique/>
        </w:docPartObj>
      </w:sdtPr>
      <w:sdtEndPr/>
      <w:sdtContent>
        <w:r w:rsidRPr="00832F81">
          <w:rPr>
            <w:rFonts w:ascii="標楷體" w:eastAsia="標楷體" w:hAnsi="標楷體"/>
          </w:rPr>
          <w:fldChar w:fldCharType="begin"/>
        </w:r>
        <w:r w:rsidRPr="00832F81">
          <w:rPr>
            <w:rFonts w:ascii="標楷體" w:eastAsia="標楷體" w:hAnsi="標楷體"/>
          </w:rPr>
          <w:instrText>PAGE   \* MERGEFORMAT</w:instrText>
        </w:r>
        <w:r w:rsidRPr="00832F81">
          <w:rPr>
            <w:rFonts w:ascii="標楷體" w:eastAsia="標楷體" w:hAnsi="標楷體"/>
          </w:rPr>
          <w:fldChar w:fldCharType="separate"/>
        </w:r>
        <w:r w:rsidRPr="00832F81">
          <w:rPr>
            <w:rFonts w:ascii="標楷體" w:eastAsia="標楷體" w:hAnsi="標楷體"/>
            <w:lang w:val="zh-TW"/>
          </w:rPr>
          <w:t>2</w:t>
        </w:r>
        <w:r w:rsidRPr="00832F81">
          <w:rPr>
            <w:rFonts w:ascii="標楷體" w:eastAsia="標楷體" w:hAnsi="標楷體"/>
          </w:rPr>
          <w:fldChar w:fldCharType="end"/>
        </w:r>
        <w:r w:rsidRPr="00832F81">
          <w:rPr>
            <w:rFonts w:ascii="標楷體" w:eastAsia="標楷體" w:hAnsi="標楷體" w:hint="eastAsia"/>
          </w:rPr>
          <w:t>頁</w:t>
        </w:r>
      </w:sdtContent>
    </w:sdt>
  </w:p>
  <w:p w14:paraId="547EA0B8" w14:textId="77777777" w:rsidR="00832F81" w:rsidRPr="00832F81" w:rsidRDefault="00832F81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353DB" w14:textId="77777777" w:rsidR="00C472F7" w:rsidRDefault="00C472F7">
      <w:r>
        <w:separator/>
      </w:r>
    </w:p>
  </w:footnote>
  <w:footnote w:type="continuationSeparator" w:id="0">
    <w:p w14:paraId="77965840" w14:textId="77777777" w:rsidR="00C472F7" w:rsidRDefault="00C47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78FE" w14:textId="6486F70C" w:rsidR="00F33645" w:rsidRDefault="00236934">
    <w:pPr>
      <w:pStyle w:val="a3"/>
      <w:jc w:val="center"/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464AAE" w:rsidRPr="00464AAE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32381C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464AAE" w:rsidRPr="00464AAE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464AAE" w:rsidRPr="00464AAE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7D534" w14:textId="4EB45B82" w:rsidR="00F33645" w:rsidRDefault="00236934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u w:val="single"/>
      </w:rPr>
      <w:t>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464AAE" w:rsidRPr="00464AAE">
      <w:rPr>
        <w:rFonts w:ascii="標楷體" w:eastAsia="標楷體" w:hAnsi="標楷體"/>
        <w:b/>
        <w:spacing w:val="60"/>
        <w:sz w:val="32"/>
        <w:u w:val="single"/>
      </w:rPr>
      <w:t>11</w:t>
    </w:r>
    <w:r w:rsidR="0032381C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464AAE" w:rsidRPr="00464AAE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F7"/>
    <w:rsid w:val="000D4F05"/>
    <w:rsid w:val="000F3B45"/>
    <w:rsid w:val="000F5C79"/>
    <w:rsid w:val="00143F79"/>
    <w:rsid w:val="00166FAE"/>
    <w:rsid w:val="001A1E25"/>
    <w:rsid w:val="001E35FB"/>
    <w:rsid w:val="0022580D"/>
    <w:rsid w:val="00236934"/>
    <w:rsid w:val="002934F7"/>
    <w:rsid w:val="0032381C"/>
    <w:rsid w:val="00397B4B"/>
    <w:rsid w:val="003C6046"/>
    <w:rsid w:val="00464AAE"/>
    <w:rsid w:val="0047422B"/>
    <w:rsid w:val="005A610E"/>
    <w:rsid w:val="005F216F"/>
    <w:rsid w:val="006F09C1"/>
    <w:rsid w:val="007336B0"/>
    <w:rsid w:val="007D60B8"/>
    <w:rsid w:val="00805B3D"/>
    <w:rsid w:val="00810A19"/>
    <w:rsid w:val="00832F81"/>
    <w:rsid w:val="0085072B"/>
    <w:rsid w:val="00A57D0E"/>
    <w:rsid w:val="00AD15A7"/>
    <w:rsid w:val="00AE0246"/>
    <w:rsid w:val="00B5403C"/>
    <w:rsid w:val="00B95F6B"/>
    <w:rsid w:val="00C004BF"/>
    <w:rsid w:val="00C472F7"/>
    <w:rsid w:val="00CE52EB"/>
    <w:rsid w:val="00D17C30"/>
    <w:rsid w:val="00D20547"/>
    <w:rsid w:val="00D7295B"/>
    <w:rsid w:val="00DA6D4D"/>
    <w:rsid w:val="00DF00FA"/>
    <w:rsid w:val="00E257E8"/>
    <w:rsid w:val="00EA6F5D"/>
    <w:rsid w:val="00F04E07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EA6726"/>
  <w15:chartTrackingRefBased/>
  <w15:docId w15:val="{4487731E-BEE5-4112-A3D9-E0C17D71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32F8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o6WvZ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uo6WvZ歲入來源別機關別決算審定數綜計表.dot</Template>
  <TotalTime>46</TotalTime>
  <Pages>3</Pages>
  <Words>758</Words>
  <Characters>2186</Characters>
  <Application>Microsoft Office Word</Application>
  <DocSecurity>0</DocSecurity>
  <Lines>18</Lines>
  <Paragraphs>5</Paragraphs>
  <ScaleCrop>false</ScaleCrop>
  <Company>N.A.O.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湯靜芸</dc:creator>
  <cp:keywords/>
  <cp:lastModifiedBy>黃國星</cp:lastModifiedBy>
  <cp:revision>10</cp:revision>
  <cp:lastPrinted>1899-12-31T16:00:00Z</cp:lastPrinted>
  <dcterms:created xsi:type="dcterms:W3CDTF">2025-06-03T08:44:00Z</dcterms:created>
  <dcterms:modified xsi:type="dcterms:W3CDTF">2026-06-29T02:32:00Z</dcterms:modified>
</cp:coreProperties>
</file>