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66F5B" w14:textId="2B8CD81C" w:rsidR="00570609" w:rsidRPr="00983510" w:rsidRDefault="00DA1672" w:rsidP="00570609">
      <w:pPr>
        <w:pStyle w:val="a3"/>
        <w:overflowPunct w:val="0"/>
        <w:snapToGrid w:val="0"/>
        <w:spacing w:line="240" w:lineRule="atLeast"/>
        <w:ind w:right="-2"/>
        <w:jc w:val="center"/>
        <w:rPr>
          <w:rFonts w:ascii="標楷體" w:hAnsi="標楷體"/>
          <w:bCs w:val="0"/>
          <w:spacing w:val="60"/>
          <w:kern w:val="0"/>
          <w:sz w:val="32"/>
          <w:szCs w:val="32"/>
          <w:u w:val="single"/>
        </w:rPr>
      </w:pPr>
      <w:r>
        <w:rPr>
          <w:rFonts w:ascii="標楷體" w:hAnsi="標楷體" w:hint="eastAsia"/>
          <w:w w:val="95"/>
          <w:sz w:val="32"/>
          <w:szCs w:val="32"/>
          <w:u w:val="single"/>
        </w:rPr>
        <w:t>伍</w:t>
      </w:r>
      <w:r w:rsidR="004D6B14" w:rsidRPr="00C2503F">
        <w:rPr>
          <w:rFonts w:ascii="標楷體" w:hAnsi="標楷體" w:hint="eastAsia"/>
          <w:sz w:val="32"/>
          <w:szCs w:val="32"/>
          <w:u w:val="single"/>
        </w:rPr>
        <w:t>、</w:t>
      </w:r>
      <w:r w:rsidR="00570609" w:rsidRPr="00983510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中華民國</w:t>
      </w:r>
      <w:r>
        <w:rPr>
          <w:rFonts w:ascii="標楷體" w:hAnsi="標楷體" w:hint="eastAsia"/>
          <w:color w:val="000000"/>
          <w:spacing w:val="60"/>
          <w:kern w:val="0"/>
          <w:sz w:val="32"/>
          <w:szCs w:val="32"/>
          <w:u w:val="single"/>
        </w:rPr>
        <w:t>114</w:t>
      </w:r>
      <w:r w:rsidR="005B7E21" w:rsidRPr="00983510">
        <w:rPr>
          <w:rFonts w:ascii="標楷體" w:hAnsi="標楷體" w:hint="eastAsia"/>
          <w:color w:val="000000"/>
          <w:spacing w:val="60"/>
          <w:kern w:val="0"/>
          <w:sz w:val="32"/>
          <w:szCs w:val="32"/>
          <w:u w:val="single"/>
        </w:rPr>
        <w:t>年度</w:t>
      </w:r>
      <w:r>
        <w:rPr>
          <w:rFonts w:ascii="標楷體" w:hAnsi="標楷體"/>
          <w:color w:val="000000"/>
          <w:spacing w:val="60"/>
          <w:kern w:val="0"/>
          <w:sz w:val="32"/>
          <w:szCs w:val="32"/>
          <w:u w:val="single"/>
        </w:rPr>
        <w:t>高雄市</w:t>
      </w:r>
      <w:r w:rsidR="00570609" w:rsidRPr="00983510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總決算審定後收入支出表</w:t>
      </w:r>
    </w:p>
    <w:p w14:paraId="5F6ACF85" w14:textId="77777777" w:rsidR="00223879" w:rsidRDefault="00223879" w:rsidP="00223879">
      <w:pPr>
        <w:jc w:val="center"/>
        <w:rPr>
          <w:rFonts w:ascii="標楷體" w:eastAsia="標楷體" w:hAnsi="標楷體"/>
          <w:w w:val="95"/>
          <w:kern w:val="0"/>
          <w:sz w:val="26"/>
          <w:szCs w:val="26"/>
        </w:rPr>
      </w:pPr>
    </w:p>
    <w:p w14:paraId="1FA81CE0" w14:textId="77777777" w:rsidR="00223879" w:rsidRPr="00900A34" w:rsidRDefault="00223879" w:rsidP="000B0DAC">
      <w:pPr>
        <w:snapToGrid w:val="0"/>
        <w:spacing w:line="200" w:lineRule="atLeast"/>
        <w:ind w:rightChars="100" w:right="240" w:firstLineChars="100" w:firstLine="190"/>
        <w:jc w:val="right"/>
        <w:rPr>
          <w:rFonts w:ascii="標楷體" w:eastAsia="標楷體" w:hAnsi="標楷體"/>
          <w:w w:val="95"/>
          <w:kern w:val="0"/>
          <w:sz w:val="20"/>
          <w:szCs w:val="20"/>
        </w:rPr>
      </w:pPr>
      <w:r w:rsidRPr="00900A34">
        <w:rPr>
          <w:rFonts w:ascii="標楷體" w:eastAsia="標楷體" w:hAnsi="標楷體" w:hint="eastAsia"/>
          <w:w w:val="95"/>
          <w:kern w:val="0"/>
          <w:sz w:val="20"/>
          <w:szCs w:val="20"/>
        </w:rPr>
        <w:t>單位：新臺幣元</w:t>
      </w:r>
    </w:p>
    <w:tbl>
      <w:tblPr>
        <w:tblW w:w="2046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117"/>
        <w:gridCol w:w="5117"/>
        <w:gridCol w:w="5117"/>
        <w:gridCol w:w="5118"/>
      </w:tblGrid>
      <w:tr w:rsidR="00570609" w:rsidRPr="00A30B60" w14:paraId="758CD4A8" w14:textId="77777777" w:rsidTr="00DA1672">
        <w:trPr>
          <w:trHeight w:val="363"/>
        </w:trPr>
        <w:tc>
          <w:tcPr>
            <w:tcW w:w="5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88502" w14:textId="77777777"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A30B60">
              <w:rPr>
                <w:rFonts w:ascii="標楷體" w:eastAsia="標楷體" w:hAnsi="標楷體" w:hint="eastAsia"/>
                <w:sz w:val="20"/>
                <w:szCs w:val="20"/>
              </w:rPr>
              <w:t>科目名稱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36A14" w14:textId="77777777"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原列金額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95EA0" w14:textId="74D5D3FD" w:rsidR="008F1533" w:rsidRDefault="00570609" w:rsidP="00497416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本</w:t>
            </w:r>
            <w:r w:rsidR="008466EB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處</w:t>
            </w: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審核修正總決算、</w:t>
            </w:r>
          </w:p>
          <w:p w14:paraId="6E400666" w14:textId="77777777" w:rsidR="00570609" w:rsidRPr="00570609" w:rsidRDefault="00570609" w:rsidP="00497416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附屬單位決算應調整數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4274F0" w14:textId="77777777"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調整後金額</w:t>
            </w:r>
          </w:p>
        </w:tc>
      </w:tr>
      <w:tr w:rsidR="00DA1672" w:rsidRPr="00502347" w14:paraId="0ED34B6E" w14:textId="77777777" w:rsidTr="00DA1672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0CBB6F41" w14:textId="77777777" w:rsidR="00DA1672" w:rsidRPr="00502347" w:rsidRDefault="00DA1672" w:rsidP="006C44F9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502347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DA7BF5F" w14:textId="77777777" w:rsidR="00DA1672" w:rsidRPr="00502347" w:rsidRDefault="00DA1672" w:rsidP="006C44F9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502347">
              <w:rPr>
                <w:rFonts w:ascii="新細明體" w:hAnsi="新細明體"/>
                <w:b/>
                <w:noProof/>
                <w:sz w:val="20"/>
                <w:szCs w:val="20"/>
              </w:rPr>
              <w:t>194,072,035,531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765602C" w14:textId="77777777" w:rsidR="00DA1672" w:rsidRPr="00502347" w:rsidRDefault="00DA1672" w:rsidP="006C44F9">
            <w:pPr>
              <w:jc w:val="righ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502347">
              <w:rPr>
                <w:rFonts w:ascii="新細明體" w:hAnsi="新細明體"/>
                <w:b/>
                <w:noProof/>
                <w:color w:val="000000"/>
                <w:sz w:val="20"/>
                <w:szCs w:val="20"/>
              </w:rPr>
              <w:t>+ 244,776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07276ED3" w14:textId="77777777" w:rsidR="00DA1672" w:rsidRPr="00502347" w:rsidRDefault="00DA1672" w:rsidP="006C44F9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502347">
              <w:rPr>
                <w:rFonts w:ascii="新細明體" w:hAnsi="新細明體"/>
                <w:b/>
                <w:noProof/>
                <w:sz w:val="20"/>
                <w:szCs w:val="20"/>
              </w:rPr>
              <w:t>194,072,280,307</w:t>
            </w:r>
          </w:p>
        </w:tc>
      </w:tr>
      <w:tr w:rsidR="00DA1672" w:rsidRPr="00216B33" w14:paraId="18EF7771" w14:textId="77777777" w:rsidTr="00DA1672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5B0165F8" w14:textId="77777777" w:rsidR="00DA1672" w:rsidRPr="00216B33" w:rsidRDefault="00DA1672" w:rsidP="006C44F9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2837D6">
              <w:rPr>
                <w:rFonts w:ascii="標楷體" w:eastAsia="標楷體" w:hAnsi="標楷體" w:hint="eastAsia"/>
                <w:noProof/>
                <w:sz w:val="20"/>
                <w:szCs w:val="20"/>
              </w:rPr>
              <w:t>稅課收入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FB1BEF9" w14:textId="77777777" w:rsidR="00DA1672" w:rsidRPr="00216B33" w:rsidRDefault="00DA1672" w:rsidP="006C44F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2837D6">
              <w:rPr>
                <w:rFonts w:ascii="新細明體" w:hAnsi="新細明體"/>
                <w:noProof/>
                <w:sz w:val="20"/>
                <w:szCs w:val="20"/>
              </w:rPr>
              <w:t>97,831,064,892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0F8352B" w14:textId="77777777" w:rsidR="00DA1672" w:rsidRPr="00216B33" w:rsidRDefault="00DA1672" w:rsidP="006C44F9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0D1C7CE1" w14:textId="77777777" w:rsidR="00DA1672" w:rsidRPr="00216B33" w:rsidRDefault="00DA1672" w:rsidP="006C44F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2837D6">
              <w:rPr>
                <w:rFonts w:ascii="新細明體" w:hAnsi="新細明體"/>
                <w:noProof/>
                <w:sz w:val="20"/>
                <w:szCs w:val="20"/>
              </w:rPr>
              <w:t>97,831,064,892</w:t>
            </w:r>
          </w:p>
        </w:tc>
      </w:tr>
      <w:tr w:rsidR="00DA1672" w:rsidRPr="00216B33" w14:paraId="262E7FA5" w14:textId="77777777" w:rsidTr="00DA1672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35C5EA44" w14:textId="77777777" w:rsidR="00DA1672" w:rsidRPr="00216B33" w:rsidRDefault="00DA1672" w:rsidP="006C44F9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2837D6">
              <w:rPr>
                <w:rFonts w:ascii="標楷體" w:eastAsia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4B8FFBC" w14:textId="77777777" w:rsidR="00DA1672" w:rsidRPr="00216B33" w:rsidRDefault="00DA1672" w:rsidP="006C44F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2837D6">
              <w:rPr>
                <w:rFonts w:ascii="新細明體" w:hAnsi="新細明體"/>
                <w:noProof/>
                <w:sz w:val="20"/>
                <w:szCs w:val="20"/>
              </w:rPr>
              <w:t>3,662,877,892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8377848" w14:textId="77777777" w:rsidR="00DA1672" w:rsidRPr="00216B33" w:rsidRDefault="00DA1672" w:rsidP="006C44F9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2837D6">
              <w:rPr>
                <w:rFonts w:ascii="新細明體" w:hAnsi="新細明體"/>
                <w:noProof/>
                <w:color w:val="000000"/>
                <w:sz w:val="20"/>
                <w:szCs w:val="20"/>
              </w:rPr>
              <w:t>+ 1,200,000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130E49B6" w14:textId="77777777" w:rsidR="00DA1672" w:rsidRPr="00216B33" w:rsidRDefault="00DA1672" w:rsidP="006C44F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2837D6">
              <w:rPr>
                <w:rFonts w:ascii="新細明體" w:hAnsi="新細明體"/>
                <w:noProof/>
                <w:sz w:val="20"/>
                <w:szCs w:val="20"/>
              </w:rPr>
              <w:t>3,664,077,892</w:t>
            </w:r>
          </w:p>
        </w:tc>
      </w:tr>
      <w:tr w:rsidR="00DA1672" w:rsidRPr="00216B33" w14:paraId="74467069" w14:textId="77777777" w:rsidTr="00DA1672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60E39D14" w14:textId="77777777" w:rsidR="00DA1672" w:rsidRPr="00216B33" w:rsidRDefault="00DA1672" w:rsidP="006C44F9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2837D6">
              <w:rPr>
                <w:rFonts w:ascii="標楷體" w:eastAsia="標楷體" w:hAnsi="標楷體" w:hint="eastAsia"/>
                <w:noProof/>
                <w:sz w:val="20"/>
                <w:szCs w:val="20"/>
              </w:rPr>
              <w:t>規費收入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170DF4B1" w14:textId="77777777" w:rsidR="00DA1672" w:rsidRPr="00216B33" w:rsidRDefault="00DA1672" w:rsidP="006C44F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2837D6">
              <w:rPr>
                <w:rFonts w:ascii="新細明體" w:hAnsi="新細明體"/>
                <w:noProof/>
                <w:sz w:val="20"/>
                <w:szCs w:val="20"/>
              </w:rPr>
              <w:t>5,998,833,138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D70D769" w14:textId="77777777" w:rsidR="00DA1672" w:rsidRPr="00216B33" w:rsidRDefault="00DA1672" w:rsidP="006C44F9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3D0497F5" w14:textId="77777777" w:rsidR="00DA1672" w:rsidRPr="00216B33" w:rsidRDefault="00DA1672" w:rsidP="006C44F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2837D6">
              <w:rPr>
                <w:rFonts w:ascii="新細明體" w:hAnsi="新細明體"/>
                <w:noProof/>
                <w:sz w:val="20"/>
                <w:szCs w:val="20"/>
              </w:rPr>
              <w:t>5,998,833,138</w:t>
            </w:r>
          </w:p>
        </w:tc>
      </w:tr>
      <w:tr w:rsidR="00DA1672" w:rsidRPr="00216B33" w14:paraId="223AAD8C" w14:textId="77777777" w:rsidTr="00DA1672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4D536740" w14:textId="77777777" w:rsidR="00DA1672" w:rsidRPr="00216B33" w:rsidRDefault="00DA1672" w:rsidP="006C44F9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2837D6">
              <w:rPr>
                <w:rFonts w:ascii="標楷體" w:eastAsia="標楷體" w:hAnsi="標楷體" w:hint="eastAsia"/>
                <w:noProof/>
                <w:sz w:val="20"/>
                <w:szCs w:val="20"/>
              </w:rPr>
              <w:t>財產收益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13ACECE0" w14:textId="77777777" w:rsidR="00DA1672" w:rsidRPr="00216B33" w:rsidRDefault="00DA1672" w:rsidP="006C44F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2837D6">
              <w:rPr>
                <w:rFonts w:ascii="新細明體" w:hAnsi="新細明體"/>
                <w:noProof/>
                <w:sz w:val="20"/>
                <w:szCs w:val="20"/>
              </w:rPr>
              <w:t>1,440,979,919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C08130E" w14:textId="77777777" w:rsidR="00DA1672" w:rsidRPr="00216B33" w:rsidRDefault="00DA1672" w:rsidP="006C44F9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2837D6">
              <w:rPr>
                <w:rFonts w:ascii="新細明體" w:hAnsi="新細明體"/>
                <w:noProof/>
                <w:color w:val="000000"/>
                <w:sz w:val="20"/>
                <w:szCs w:val="20"/>
              </w:rPr>
              <w:t>- 1,143,960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0CCFFD72" w14:textId="77777777" w:rsidR="00DA1672" w:rsidRPr="00216B33" w:rsidRDefault="00DA1672" w:rsidP="006C44F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2837D6">
              <w:rPr>
                <w:rFonts w:ascii="新細明體" w:hAnsi="新細明體"/>
                <w:noProof/>
                <w:sz w:val="20"/>
                <w:szCs w:val="20"/>
              </w:rPr>
              <w:t>1,439,835,959</w:t>
            </w:r>
          </w:p>
        </w:tc>
      </w:tr>
      <w:tr w:rsidR="00DA1672" w:rsidRPr="00216B33" w14:paraId="0E22EC96" w14:textId="77777777" w:rsidTr="00DA1672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40209100" w14:textId="77777777" w:rsidR="00DA1672" w:rsidRPr="00216B33" w:rsidRDefault="00DA1672" w:rsidP="006C44F9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2837D6">
              <w:rPr>
                <w:rFonts w:ascii="標楷體" w:eastAsia="標楷體" w:hAnsi="標楷體" w:hint="eastAsia"/>
                <w:noProof/>
                <w:sz w:val="20"/>
                <w:szCs w:val="20"/>
              </w:rPr>
              <w:t>投資收益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3C678F3B" w14:textId="77777777" w:rsidR="00DA1672" w:rsidRPr="00216B33" w:rsidRDefault="00DA1672" w:rsidP="006C44F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2837D6">
              <w:rPr>
                <w:rFonts w:ascii="新細明體" w:hAnsi="新細明體"/>
                <w:noProof/>
                <w:sz w:val="20"/>
                <w:szCs w:val="20"/>
              </w:rPr>
              <w:t>8,394,061,826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BEEA94A" w14:textId="77777777" w:rsidR="00DA1672" w:rsidRPr="00216B33" w:rsidRDefault="00DA1672" w:rsidP="006C44F9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2837D6">
              <w:rPr>
                <w:rFonts w:ascii="新細明體" w:hAnsi="新細明體"/>
                <w:noProof/>
                <w:color w:val="000000"/>
                <w:sz w:val="20"/>
                <w:szCs w:val="20"/>
              </w:rPr>
              <w:t>+ 188,736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3DE17A70" w14:textId="77777777" w:rsidR="00DA1672" w:rsidRPr="00216B33" w:rsidRDefault="00DA1672" w:rsidP="006C44F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2837D6">
              <w:rPr>
                <w:rFonts w:ascii="新細明體" w:hAnsi="新細明體"/>
                <w:noProof/>
                <w:sz w:val="20"/>
                <w:szCs w:val="20"/>
              </w:rPr>
              <w:t>8,394,250,562</w:t>
            </w:r>
          </w:p>
        </w:tc>
      </w:tr>
      <w:tr w:rsidR="00DA1672" w:rsidRPr="00216B33" w14:paraId="0DFC2FF2" w14:textId="77777777" w:rsidTr="00DA1672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6CDAFE6C" w14:textId="77777777" w:rsidR="00DA1672" w:rsidRPr="00216B33" w:rsidRDefault="00DA1672" w:rsidP="006C44F9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2837D6">
              <w:rPr>
                <w:rFonts w:ascii="標楷體" w:eastAsia="標楷體" w:hAnsi="標楷體" w:hint="eastAsia"/>
                <w:noProof/>
                <w:sz w:val="20"/>
                <w:szCs w:val="20"/>
              </w:rPr>
              <w:t>補助及協助收入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85F5D76" w14:textId="77777777" w:rsidR="00DA1672" w:rsidRPr="00216B33" w:rsidRDefault="00DA1672" w:rsidP="006C44F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2837D6">
              <w:rPr>
                <w:rFonts w:ascii="新細明體" w:hAnsi="新細明體"/>
                <w:noProof/>
                <w:sz w:val="20"/>
                <w:szCs w:val="20"/>
              </w:rPr>
              <w:t>66,864,788,264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D9144D1" w14:textId="77777777" w:rsidR="00DA1672" w:rsidRPr="00216B33" w:rsidRDefault="00DA1672" w:rsidP="006C44F9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7909F4AB" w14:textId="77777777" w:rsidR="00DA1672" w:rsidRPr="00216B33" w:rsidRDefault="00DA1672" w:rsidP="006C44F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2837D6">
              <w:rPr>
                <w:rFonts w:ascii="新細明體" w:hAnsi="新細明體"/>
                <w:noProof/>
                <w:sz w:val="20"/>
                <w:szCs w:val="20"/>
              </w:rPr>
              <w:t>66,864,788,264</w:t>
            </w:r>
          </w:p>
        </w:tc>
      </w:tr>
      <w:tr w:rsidR="00DA1672" w:rsidRPr="00216B33" w14:paraId="2F7ACA89" w14:textId="77777777" w:rsidTr="00DA1672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1EC81914" w14:textId="77777777" w:rsidR="00DA1672" w:rsidRPr="00216B33" w:rsidRDefault="00DA1672" w:rsidP="006C44F9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2837D6">
              <w:rPr>
                <w:rFonts w:ascii="標楷體" w:eastAsia="標楷體" w:hAnsi="標楷體" w:hint="eastAsia"/>
                <w:noProof/>
                <w:sz w:val="20"/>
                <w:szCs w:val="20"/>
              </w:rPr>
              <w:t>捐獻及贈與收入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D76D6A6" w14:textId="77777777" w:rsidR="00DA1672" w:rsidRPr="00216B33" w:rsidRDefault="00DA1672" w:rsidP="006C44F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2837D6">
              <w:rPr>
                <w:rFonts w:ascii="新細明體" w:hAnsi="新細明體"/>
                <w:noProof/>
                <w:sz w:val="20"/>
                <w:szCs w:val="20"/>
              </w:rPr>
              <w:t>4,097,143,975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3159BF5" w14:textId="77777777" w:rsidR="00DA1672" w:rsidRPr="00216B33" w:rsidRDefault="00DA1672" w:rsidP="006C44F9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7F0CF75E" w14:textId="77777777" w:rsidR="00DA1672" w:rsidRPr="00216B33" w:rsidRDefault="00DA1672" w:rsidP="006C44F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2837D6">
              <w:rPr>
                <w:rFonts w:ascii="新細明體" w:hAnsi="新細明體"/>
                <w:noProof/>
                <w:sz w:val="20"/>
                <w:szCs w:val="20"/>
              </w:rPr>
              <w:t>4,097,143,975</w:t>
            </w:r>
          </w:p>
        </w:tc>
      </w:tr>
      <w:tr w:rsidR="00DA1672" w:rsidRPr="00216B33" w14:paraId="6CA014D6" w14:textId="77777777" w:rsidTr="00DA1672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14B8A724" w14:textId="77777777" w:rsidR="00DA1672" w:rsidRPr="00216B33" w:rsidRDefault="00DA1672" w:rsidP="006C44F9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2837D6">
              <w:rPr>
                <w:rFonts w:ascii="標楷體" w:eastAsia="標楷體" w:hAnsi="標楷體" w:hint="eastAsia"/>
                <w:noProof/>
                <w:sz w:val="20"/>
                <w:szCs w:val="20"/>
              </w:rPr>
              <w:t>其他收入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AF0BA7E" w14:textId="77777777" w:rsidR="00DA1672" w:rsidRPr="00216B33" w:rsidRDefault="00DA1672" w:rsidP="006C44F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2837D6">
              <w:rPr>
                <w:rFonts w:ascii="新細明體" w:hAnsi="新細明體"/>
                <w:noProof/>
                <w:sz w:val="20"/>
                <w:szCs w:val="20"/>
              </w:rPr>
              <w:t>5,782,285,625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02F1FE8" w14:textId="77777777" w:rsidR="00DA1672" w:rsidRPr="00216B33" w:rsidRDefault="00DA1672" w:rsidP="006C44F9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3AE7E099" w14:textId="77777777" w:rsidR="00DA1672" w:rsidRPr="00216B33" w:rsidRDefault="00DA1672" w:rsidP="006C44F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2837D6">
              <w:rPr>
                <w:rFonts w:ascii="新細明體" w:hAnsi="新細明體"/>
                <w:noProof/>
                <w:sz w:val="20"/>
                <w:szCs w:val="20"/>
              </w:rPr>
              <w:t>5,782,285,625</w:t>
            </w:r>
          </w:p>
        </w:tc>
      </w:tr>
      <w:tr w:rsidR="00DA1672" w:rsidRPr="00502347" w14:paraId="258393AD" w14:textId="77777777" w:rsidTr="00DA1672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544C4BFA" w14:textId="77777777" w:rsidR="00DA1672" w:rsidRPr="00502347" w:rsidRDefault="00DA1672" w:rsidP="006C44F9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502347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E0BA7F1" w14:textId="77777777" w:rsidR="00DA1672" w:rsidRPr="00502347" w:rsidRDefault="00DA1672" w:rsidP="006C44F9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502347">
              <w:rPr>
                <w:rFonts w:ascii="新細明體" w:hAnsi="新細明體"/>
                <w:b/>
                <w:noProof/>
                <w:sz w:val="20"/>
                <w:szCs w:val="20"/>
              </w:rPr>
              <w:t>180,749,991,787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0366E2A" w14:textId="77777777" w:rsidR="00DA1672" w:rsidRPr="00502347" w:rsidRDefault="00DA1672" w:rsidP="006C44F9">
            <w:pPr>
              <w:jc w:val="righ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732D2223" w14:textId="77777777" w:rsidR="00DA1672" w:rsidRPr="00502347" w:rsidRDefault="00DA1672" w:rsidP="006C44F9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502347">
              <w:rPr>
                <w:rFonts w:ascii="新細明體" w:hAnsi="新細明體"/>
                <w:b/>
                <w:noProof/>
                <w:sz w:val="20"/>
                <w:szCs w:val="20"/>
              </w:rPr>
              <w:t>180,749,991,787</w:t>
            </w:r>
          </w:p>
        </w:tc>
      </w:tr>
      <w:tr w:rsidR="00DA1672" w:rsidRPr="00216B33" w14:paraId="11E4866E" w14:textId="77777777" w:rsidTr="00DA1672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43C50A2C" w14:textId="77777777" w:rsidR="00DA1672" w:rsidRPr="00216B33" w:rsidRDefault="00DA1672" w:rsidP="006C44F9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2837D6">
              <w:rPr>
                <w:rFonts w:ascii="標楷體" w:eastAsia="標楷體" w:hAnsi="標楷體" w:hint="eastAsia"/>
                <w:noProof/>
                <w:sz w:val="20"/>
                <w:szCs w:val="20"/>
              </w:rPr>
              <w:t>人事支出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92407E8" w14:textId="77777777" w:rsidR="00DA1672" w:rsidRPr="00216B33" w:rsidRDefault="00DA1672" w:rsidP="006C44F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2837D6">
              <w:rPr>
                <w:rFonts w:ascii="新細明體" w:hAnsi="新細明體"/>
                <w:noProof/>
                <w:sz w:val="20"/>
                <w:szCs w:val="20"/>
              </w:rPr>
              <w:t>33,140,061,034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6504BE2" w14:textId="77777777" w:rsidR="00DA1672" w:rsidRPr="00216B33" w:rsidRDefault="00DA1672" w:rsidP="006C44F9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017C2001" w14:textId="77777777" w:rsidR="00DA1672" w:rsidRPr="00216B33" w:rsidRDefault="00DA1672" w:rsidP="006C44F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2837D6">
              <w:rPr>
                <w:rFonts w:ascii="新細明體" w:hAnsi="新細明體"/>
                <w:noProof/>
                <w:sz w:val="20"/>
                <w:szCs w:val="20"/>
              </w:rPr>
              <w:t>33,140,061,034</w:t>
            </w:r>
          </w:p>
        </w:tc>
      </w:tr>
      <w:tr w:rsidR="00DA1672" w:rsidRPr="00216B33" w14:paraId="5BDAA47E" w14:textId="77777777" w:rsidTr="00DA1672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0705E90E" w14:textId="77777777" w:rsidR="00DA1672" w:rsidRPr="00216B33" w:rsidRDefault="00DA1672" w:rsidP="006C44F9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2837D6">
              <w:rPr>
                <w:rFonts w:ascii="標楷體" w:eastAsia="標楷體" w:hAnsi="標楷體" w:hint="eastAsia"/>
                <w:noProof/>
                <w:sz w:val="20"/>
                <w:szCs w:val="20"/>
              </w:rPr>
              <w:t>業務支出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8CA7AD2" w14:textId="77777777" w:rsidR="00DA1672" w:rsidRPr="00216B33" w:rsidRDefault="00DA1672" w:rsidP="006C44F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2837D6">
              <w:rPr>
                <w:rFonts w:ascii="新細明體" w:hAnsi="新細明體"/>
                <w:noProof/>
                <w:sz w:val="20"/>
                <w:szCs w:val="20"/>
              </w:rPr>
              <w:t>12,453,223,385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AD67303" w14:textId="77777777" w:rsidR="00DA1672" w:rsidRPr="00216B33" w:rsidRDefault="00DA1672" w:rsidP="006C44F9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70071C6E" w14:textId="77777777" w:rsidR="00DA1672" w:rsidRPr="00216B33" w:rsidRDefault="00DA1672" w:rsidP="006C44F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2837D6">
              <w:rPr>
                <w:rFonts w:ascii="新細明體" w:hAnsi="新細明體"/>
                <w:noProof/>
                <w:sz w:val="20"/>
                <w:szCs w:val="20"/>
              </w:rPr>
              <w:t>12,453,223,385</w:t>
            </w:r>
          </w:p>
        </w:tc>
      </w:tr>
      <w:tr w:rsidR="00DA1672" w:rsidRPr="00216B33" w14:paraId="7F102FFD" w14:textId="77777777" w:rsidTr="00DA1672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6DE54B6A" w14:textId="77777777" w:rsidR="00DA1672" w:rsidRPr="00216B33" w:rsidRDefault="00DA1672" w:rsidP="006C44F9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2837D6">
              <w:rPr>
                <w:rFonts w:ascii="標楷體" w:eastAsia="標楷體" w:hAnsi="標楷體" w:hint="eastAsia"/>
                <w:noProof/>
                <w:sz w:val="20"/>
                <w:szCs w:val="20"/>
              </w:rPr>
              <w:t>獎補助支出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108B12F4" w14:textId="77777777" w:rsidR="00DA1672" w:rsidRPr="00216B33" w:rsidRDefault="00DA1672" w:rsidP="006C44F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2837D6">
              <w:rPr>
                <w:rFonts w:ascii="新細明體" w:hAnsi="新細明體"/>
                <w:noProof/>
                <w:sz w:val="20"/>
                <w:szCs w:val="20"/>
              </w:rPr>
              <w:t>114,205,779,962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262CE6B" w14:textId="77777777" w:rsidR="00DA1672" w:rsidRPr="00216B33" w:rsidRDefault="00DA1672" w:rsidP="006C44F9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6395A60D" w14:textId="77777777" w:rsidR="00DA1672" w:rsidRPr="00216B33" w:rsidRDefault="00DA1672" w:rsidP="006C44F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2837D6">
              <w:rPr>
                <w:rFonts w:ascii="新細明體" w:hAnsi="新細明體"/>
                <w:noProof/>
                <w:sz w:val="20"/>
                <w:szCs w:val="20"/>
              </w:rPr>
              <w:t>114,205,779,962</w:t>
            </w:r>
          </w:p>
        </w:tc>
      </w:tr>
      <w:tr w:rsidR="00DA1672" w:rsidRPr="00216B33" w14:paraId="52E50B8F" w14:textId="77777777" w:rsidTr="00DA1672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2B0DF300" w14:textId="77777777" w:rsidR="00DA1672" w:rsidRPr="00216B33" w:rsidRDefault="00DA1672" w:rsidP="006C44F9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2837D6">
              <w:rPr>
                <w:rFonts w:ascii="標楷體" w:eastAsia="標楷體" w:hAnsi="標楷體" w:hint="eastAsia"/>
                <w:noProof/>
                <w:sz w:val="20"/>
                <w:szCs w:val="20"/>
              </w:rPr>
              <w:t>財產損失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13004AA" w14:textId="77777777" w:rsidR="00DA1672" w:rsidRPr="00216B33" w:rsidRDefault="00DA1672" w:rsidP="006C44F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2837D6">
              <w:rPr>
                <w:rFonts w:ascii="新細明體" w:hAnsi="新細明體"/>
                <w:noProof/>
                <w:sz w:val="20"/>
                <w:szCs w:val="20"/>
              </w:rPr>
              <w:t>506,878,055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3A2FDA68" w14:textId="77777777" w:rsidR="00DA1672" w:rsidRPr="00216B33" w:rsidRDefault="00DA1672" w:rsidP="006C44F9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58DA89CB" w14:textId="77777777" w:rsidR="00DA1672" w:rsidRPr="00216B33" w:rsidRDefault="00DA1672" w:rsidP="006C44F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2837D6">
              <w:rPr>
                <w:rFonts w:ascii="新細明體" w:hAnsi="新細明體"/>
                <w:noProof/>
                <w:sz w:val="20"/>
                <w:szCs w:val="20"/>
              </w:rPr>
              <w:t>506,878,055</w:t>
            </w:r>
          </w:p>
        </w:tc>
      </w:tr>
      <w:tr w:rsidR="00DA1672" w:rsidRPr="00216B33" w14:paraId="44552F87" w14:textId="77777777" w:rsidTr="00DA1672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37F94C7C" w14:textId="77777777" w:rsidR="00DA1672" w:rsidRPr="00216B33" w:rsidRDefault="00DA1672" w:rsidP="006C44F9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2837D6">
              <w:rPr>
                <w:rFonts w:ascii="標楷體" w:eastAsia="標楷體" w:hAnsi="標楷體" w:hint="eastAsia"/>
                <w:noProof/>
                <w:sz w:val="20"/>
                <w:szCs w:val="20"/>
              </w:rPr>
              <w:t>投資損失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1F7FB39" w14:textId="77777777" w:rsidR="00DA1672" w:rsidRPr="00216B33" w:rsidRDefault="00DA1672" w:rsidP="006C44F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2837D6">
              <w:rPr>
                <w:rFonts w:ascii="新細明體" w:hAnsi="新細明體"/>
                <w:noProof/>
                <w:sz w:val="20"/>
                <w:szCs w:val="20"/>
              </w:rPr>
              <w:t>89,523,367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16DB32A" w14:textId="77777777" w:rsidR="00DA1672" w:rsidRPr="00216B33" w:rsidRDefault="00DA1672" w:rsidP="006C44F9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787F3D07" w14:textId="77777777" w:rsidR="00DA1672" w:rsidRPr="00216B33" w:rsidRDefault="00DA1672" w:rsidP="006C44F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2837D6">
              <w:rPr>
                <w:rFonts w:ascii="新細明體" w:hAnsi="新細明體"/>
                <w:noProof/>
                <w:sz w:val="20"/>
                <w:szCs w:val="20"/>
              </w:rPr>
              <w:t>89,523,367</w:t>
            </w:r>
          </w:p>
        </w:tc>
      </w:tr>
      <w:tr w:rsidR="00DA1672" w:rsidRPr="00216B33" w14:paraId="4164298A" w14:textId="77777777" w:rsidTr="00DA1672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130D1CCC" w14:textId="77777777" w:rsidR="00DA1672" w:rsidRPr="00216B33" w:rsidRDefault="00DA1672" w:rsidP="006C44F9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2837D6">
              <w:rPr>
                <w:rFonts w:ascii="標楷體" w:eastAsia="標楷體" w:hAnsi="標楷體" w:hint="eastAsia"/>
                <w:noProof/>
                <w:sz w:val="20"/>
                <w:szCs w:val="20"/>
              </w:rPr>
              <w:t>利息費用及手續費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9166DE9" w14:textId="77777777" w:rsidR="00DA1672" w:rsidRPr="00216B33" w:rsidRDefault="00DA1672" w:rsidP="006C44F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2837D6">
              <w:rPr>
                <w:rFonts w:ascii="新細明體" w:hAnsi="新細明體"/>
                <w:noProof/>
                <w:sz w:val="20"/>
                <w:szCs w:val="20"/>
              </w:rPr>
              <w:t>2,706,993,376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C837F80" w14:textId="77777777" w:rsidR="00DA1672" w:rsidRPr="00216B33" w:rsidRDefault="00DA1672" w:rsidP="006C44F9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0BBF3515" w14:textId="77777777" w:rsidR="00DA1672" w:rsidRPr="00216B33" w:rsidRDefault="00DA1672" w:rsidP="006C44F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2837D6">
              <w:rPr>
                <w:rFonts w:ascii="新細明體" w:hAnsi="新細明體"/>
                <w:noProof/>
                <w:sz w:val="20"/>
                <w:szCs w:val="20"/>
              </w:rPr>
              <w:t>2,706,993,376</w:t>
            </w:r>
          </w:p>
        </w:tc>
      </w:tr>
      <w:tr w:rsidR="00DA1672" w:rsidRPr="00216B33" w14:paraId="45D7CABA" w14:textId="77777777" w:rsidTr="00DA1672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3A9A74D7" w14:textId="77777777" w:rsidR="00DA1672" w:rsidRPr="00216B33" w:rsidRDefault="00DA1672" w:rsidP="006C44F9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2837D6">
              <w:rPr>
                <w:rFonts w:ascii="標楷體" w:eastAsia="標楷體" w:hAnsi="標楷體" w:hint="eastAsia"/>
                <w:noProof/>
                <w:sz w:val="20"/>
                <w:szCs w:val="20"/>
              </w:rPr>
              <w:t>折舊、折耗及攤銷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281308D" w14:textId="77777777" w:rsidR="00DA1672" w:rsidRPr="00216B33" w:rsidRDefault="00DA1672" w:rsidP="006C44F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2837D6">
              <w:rPr>
                <w:rFonts w:ascii="新細明體" w:hAnsi="新細明體"/>
                <w:noProof/>
                <w:sz w:val="20"/>
                <w:szCs w:val="20"/>
              </w:rPr>
              <w:t>3,961,716,835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1305FE6" w14:textId="77777777" w:rsidR="00DA1672" w:rsidRPr="00216B33" w:rsidRDefault="00DA1672" w:rsidP="006C44F9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77DBC9C0" w14:textId="77777777" w:rsidR="00DA1672" w:rsidRPr="00216B33" w:rsidRDefault="00DA1672" w:rsidP="006C44F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2837D6">
              <w:rPr>
                <w:rFonts w:ascii="新細明體" w:hAnsi="新細明體"/>
                <w:noProof/>
                <w:sz w:val="20"/>
                <w:szCs w:val="20"/>
              </w:rPr>
              <w:t>3,961,716,835</w:t>
            </w:r>
          </w:p>
        </w:tc>
      </w:tr>
      <w:tr w:rsidR="00DA1672" w:rsidRPr="00216B33" w14:paraId="0F45B88D" w14:textId="77777777" w:rsidTr="00DA1672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028924B4" w14:textId="77777777" w:rsidR="00DA1672" w:rsidRPr="00216B33" w:rsidRDefault="00DA1672" w:rsidP="006C44F9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2837D6">
              <w:rPr>
                <w:rFonts w:ascii="標楷體" w:eastAsia="標楷體" w:hAnsi="標楷體" w:hint="eastAsia"/>
                <w:noProof/>
                <w:sz w:val="20"/>
                <w:szCs w:val="20"/>
              </w:rPr>
              <w:t>其他支出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251CCC7" w14:textId="77777777" w:rsidR="00DA1672" w:rsidRPr="00216B33" w:rsidRDefault="00DA1672" w:rsidP="006C44F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2837D6">
              <w:rPr>
                <w:rFonts w:ascii="新細明體" w:hAnsi="新細明體"/>
                <w:noProof/>
                <w:sz w:val="20"/>
                <w:szCs w:val="20"/>
              </w:rPr>
              <w:t>13,685,815,773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729E1C2" w14:textId="77777777" w:rsidR="00DA1672" w:rsidRPr="00216B33" w:rsidRDefault="00DA1672" w:rsidP="006C44F9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1CC6BCCD" w14:textId="77777777" w:rsidR="00DA1672" w:rsidRPr="00216B33" w:rsidRDefault="00DA1672" w:rsidP="006C44F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2837D6">
              <w:rPr>
                <w:rFonts w:ascii="新細明體" w:hAnsi="新細明體"/>
                <w:noProof/>
                <w:sz w:val="20"/>
                <w:szCs w:val="20"/>
              </w:rPr>
              <w:t>13,685,815,773</w:t>
            </w:r>
          </w:p>
        </w:tc>
      </w:tr>
      <w:tr w:rsidR="00DA1672" w:rsidRPr="00502347" w14:paraId="3311986F" w14:textId="77777777" w:rsidTr="00DA1672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C5B5EB" w14:textId="77777777" w:rsidR="00DA1672" w:rsidRPr="00502347" w:rsidRDefault="00DA1672" w:rsidP="006C44F9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502347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收支餘絀</w:t>
            </w:r>
          </w:p>
        </w:tc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E0B0CB" w14:textId="77777777" w:rsidR="00DA1672" w:rsidRPr="00502347" w:rsidRDefault="00DA1672" w:rsidP="006C44F9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502347">
              <w:rPr>
                <w:rFonts w:ascii="新細明體" w:hAnsi="新細明體"/>
                <w:b/>
                <w:noProof/>
                <w:sz w:val="20"/>
                <w:szCs w:val="20"/>
              </w:rPr>
              <w:t>13,322,043,744</w:t>
            </w:r>
          </w:p>
        </w:tc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EB2CF8" w14:textId="77777777" w:rsidR="00DA1672" w:rsidRPr="00502347" w:rsidRDefault="00DA1672" w:rsidP="006C44F9">
            <w:pPr>
              <w:jc w:val="righ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502347">
              <w:rPr>
                <w:rFonts w:ascii="新細明體" w:hAnsi="新細明體"/>
                <w:b/>
                <w:noProof/>
                <w:color w:val="000000"/>
                <w:sz w:val="20"/>
                <w:szCs w:val="20"/>
              </w:rPr>
              <w:t>+ 244,776</w:t>
            </w:r>
          </w:p>
        </w:tc>
        <w:tc>
          <w:tcPr>
            <w:tcW w:w="5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90781" w14:textId="77777777" w:rsidR="00DA1672" w:rsidRPr="00502347" w:rsidRDefault="00DA1672" w:rsidP="006C44F9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502347">
              <w:rPr>
                <w:rFonts w:ascii="新細明體" w:hAnsi="新細明體"/>
                <w:b/>
                <w:noProof/>
                <w:sz w:val="20"/>
                <w:szCs w:val="20"/>
              </w:rPr>
              <w:t>13,322,288,520</w:t>
            </w:r>
          </w:p>
        </w:tc>
      </w:tr>
    </w:tbl>
    <w:p w14:paraId="688FF1CF" w14:textId="77777777" w:rsidR="00570609" w:rsidRPr="0048745A" w:rsidRDefault="00570609" w:rsidP="00570609">
      <w:pPr>
        <w:spacing w:line="20" w:lineRule="exact"/>
        <w:rPr>
          <w:rFonts w:ascii="標楷體" w:eastAsia="標楷體" w:hAnsi="標楷體"/>
          <w:sz w:val="18"/>
          <w:szCs w:val="18"/>
        </w:rPr>
      </w:pPr>
    </w:p>
    <w:sectPr w:rsidR="00570609" w:rsidRPr="0048745A" w:rsidSect="00B56BF9">
      <w:footerReference w:type="even" r:id="rId8"/>
      <w:footerReference w:type="default" r:id="rId9"/>
      <w:pgSz w:w="23811" w:h="16838" w:orient="landscape" w:code="8"/>
      <w:pgMar w:top="567" w:right="1418" w:bottom="567" w:left="1418" w:header="1021" w:footer="737" w:gutter="284"/>
      <w:pgNumType w:start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B4631" w14:textId="77777777" w:rsidR="00DA1672" w:rsidRDefault="00DA1672" w:rsidP="00963F24">
      <w:r>
        <w:separator/>
      </w:r>
    </w:p>
  </w:endnote>
  <w:endnote w:type="continuationSeparator" w:id="0">
    <w:p w14:paraId="68D6AFF3" w14:textId="77777777" w:rsidR="00DA1672" w:rsidRDefault="00DA1672" w:rsidP="0096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標楷體" w:eastAsia="標楷體" w:hAnsi="標楷體"/>
      </w:rPr>
      <w:id w:val="-1585916711"/>
      <w:docPartObj>
        <w:docPartGallery w:val="Page Numbers (Bottom of Page)"/>
        <w:docPartUnique/>
      </w:docPartObj>
    </w:sdtPr>
    <w:sdtEndPr/>
    <w:sdtContent>
      <w:p w14:paraId="0F5D7FA4" w14:textId="7ABC9AC8" w:rsidR="00A814FE" w:rsidRPr="00A814FE" w:rsidRDefault="00A814FE">
        <w:pPr>
          <w:pStyle w:val="a9"/>
          <w:jc w:val="center"/>
          <w:rPr>
            <w:rFonts w:ascii="標楷體" w:eastAsia="標楷體" w:hAnsi="標楷體"/>
          </w:rPr>
        </w:pPr>
        <w:r w:rsidRPr="00A814FE">
          <w:rPr>
            <w:rFonts w:ascii="標楷體" w:eastAsia="標楷體" w:hAnsi="標楷體" w:hint="eastAsia"/>
          </w:rPr>
          <w:t>第5-</w:t>
        </w:r>
        <w:r>
          <w:rPr>
            <w:rFonts w:ascii="標楷體" w:eastAsia="標楷體" w:hAnsi="標楷體" w:hint="eastAsia"/>
          </w:rPr>
          <w:t>1</w:t>
        </w:r>
        <w:r w:rsidRPr="00A814FE">
          <w:rPr>
            <w:rFonts w:ascii="標楷體" w:eastAsia="標楷體" w:hAnsi="標楷體" w:hint="eastAsia"/>
          </w:rPr>
          <w:t>頁</w:t>
        </w:r>
      </w:p>
    </w:sdtContent>
  </w:sdt>
  <w:p w14:paraId="32604B8E" w14:textId="77777777" w:rsidR="007073D2" w:rsidRDefault="007073D2" w:rsidP="007073D2">
    <w:pPr>
      <w:pStyle w:val="a9"/>
      <w:ind w:right="360" w:firstLine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1F38F" w14:textId="77777777" w:rsidR="007073D2" w:rsidRDefault="007073D2" w:rsidP="007073D2">
    <w:pPr>
      <w:pStyle w:val="a9"/>
      <w:ind w:right="360" w:firstLine="360"/>
      <w:jc w:val="center"/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Pr="003C08EA">
      <w:rPr>
        <w:rStyle w:val="ac"/>
        <w:rFonts w:ascii="標楷體" w:eastAsia="標楷體" w:hAnsi="標楷體"/>
      </w:rPr>
      <w:fldChar w:fldCharType="begin"/>
    </w:r>
    <w:r w:rsidRPr="003C08EA">
      <w:rPr>
        <w:rStyle w:val="ac"/>
        <w:rFonts w:ascii="標楷體" w:eastAsia="標楷體" w:hAnsi="標楷體"/>
      </w:rPr>
      <w:instrText xml:space="preserve"> PAGE </w:instrText>
    </w:r>
    <w:r w:rsidRPr="003C08EA">
      <w:rPr>
        <w:rStyle w:val="ac"/>
        <w:rFonts w:ascii="標楷體" w:eastAsia="標楷體" w:hAnsi="標楷體"/>
      </w:rPr>
      <w:fldChar w:fldCharType="separate"/>
    </w:r>
    <w:r w:rsidR="00DE6649">
      <w:rPr>
        <w:rStyle w:val="ac"/>
        <w:rFonts w:ascii="標楷體" w:eastAsia="標楷體" w:hAnsi="標楷體"/>
        <w:noProof/>
      </w:rPr>
      <w:t>3</w:t>
    </w:r>
    <w:r w:rsidRPr="003C08EA">
      <w:rPr>
        <w:rStyle w:val="ac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C90E6" w14:textId="77777777" w:rsidR="00DA1672" w:rsidRDefault="00DA1672" w:rsidP="00963F24">
      <w:r>
        <w:separator/>
      </w:r>
    </w:p>
  </w:footnote>
  <w:footnote w:type="continuationSeparator" w:id="0">
    <w:p w14:paraId="3AD24515" w14:textId="77777777" w:rsidR="00DA1672" w:rsidRDefault="00DA1672" w:rsidP="00963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ED2B4D"/>
    <w:multiLevelType w:val="hybridMultilevel"/>
    <w:tmpl w:val="E9D8C84C"/>
    <w:lvl w:ilvl="0" w:tplc="843210B8">
      <w:start w:val="2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B2824F9"/>
    <w:multiLevelType w:val="hybridMultilevel"/>
    <w:tmpl w:val="A862491E"/>
    <w:lvl w:ilvl="0" w:tplc="83E2059C">
      <w:start w:val="2"/>
      <w:numFmt w:val="bullet"/>
      <w:lvlText w:val="-"/>
      <w:lvlJc w:val="left"/>
      <w:pPr>
        <w:ind w:left="7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attachedTemplate r:id="rId1"/>
  <w:mailMerge>
    <w:mainDocumentType w:val="formLetters"/>
    <w:linkToQuery/>
    <w:dataType w:val="textFile"/>
    <w:query w:val="SELECT * FROM D:\WindowsAp\AoReport\bin\Debug\Template\審定後收入支出彙計表A3.doc"/>
  </w:mailMerge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672"/>
    <w:rsid w:val="00050AF8"/>
    <w:rsid w:val="00066284"/>
    <w:rsid w:val="000B0DAC"/>
    <w:rsid w:val="000B13AF"/>
    <w:rsid w:val="000B5295"/>
    <w:rsid w:val="00121368"/>
    <w:rsid w:val="00121E35"/>
    <w:rsid w:val="001258A5"/>
    <w:rsid w:val="00162E99"/>
    <w:rsid w:val="00185FC7"/>
    <w:rsid w:val="001B0FB2"/>
    <w:rsid w:val="001C3811"/>
    <w:rsid w:val="001D73C8"/>
    <w:rsid w:val="00216B33"/>
    <w:rsid w:val="00223879"/>
    <w:rsid w:val="002520F7"/>
    <w:rsid w:val="00255524"/>
    <w:rsid w:val="00274D0A"/>
    <w:rsid w:val="002913D1"/>
    <w:rsid w:val="0029626A"/>
    <w:rsid w:val="002A0BFB"/>
    <w:rsid w:val="002A758A"/>
    <w:rsid w:val="00304745"/>
    <w:rsid w:val="00334C4A"/>
    <w:rsid w:val="003361C8"/>
    <w:rsid w:val="0034262C"/>
    <w:rsid w:val="003C01EC"/>
    <w:rsid w:val="003E7E68"/>
    <w:rsid w:val="003F4748"/>
    <w:rsid w:val="003F5731"/>
    <w:rsid w:val="004062E6"/>
    <w:rsid w:val="0042355B"/>
    <w:rsid w:val="00446944"/>
    <w:rsid w:val="00456628"/>
    <w:rsid w:val="0046478B"/>
    <w:rsid w:val="0047576F"/>
    <w:rsid w:val="00487022"/>
    <w:rsid w:val="0048745A"/>
    <w:rsid w:val="0048776F"/>
    <w:rsid w:val="004905D1"/>
    <w:rsid w:val="00497416"/>
    <w:rsid w:val="004C5863"/>
    <w:rsid w:val="004D59D6"/>
    <w:rsid w:val="004D6B14"/>
    <w:rsid w:val="005203DA"/>
    <w:rsid w:val="00547E19"/>
    <w:rsid w:val="00570609"/>
    <w:rsid w:val="005811CD"/>
    <w:rsid w:val="0059396A"/>
    <w:rsid w:val="005B07B9"/>
    <w:rsid w:val="005B1A38"/>
    <w:rsid w:val="005B7E21"/>
    <w:rsid w:val="005C0E0C"/>
    <w:rsid w:val="005C6180"/>
    <w:rsid w:val="005F4F1E"/>
    <w:rsid w:val="00606179"/>
    <w:rsid w:val="006076F6"/>
    <w:rsid w:val="00617BE7"/>
    <w:rsid w:val="00621487"/>
    <w:rsid w:val="00634AB7"/>
    <w:rsid w:val="00650DE5"/>
    <w:rsid w:val="006726CC"/>
    <w:rsid w:val="006B601D"/>
    <w:rsid w:val="006C4CF1"/>
    <w:rsid w:val="006D4F0E"/>
    <w:rsid w:val="006E029D"/>
    <w:rsid w:val="006F7B9D"/>
    <w:rsid w:val="007073D2"/>
    <w:rsid w:val="00730719"/>
    <w:rsid w:val="00737E3D"/>
    <w:rsid w:val="00773105"/>
    <w:rsid w:val="0077536C"/>
    <w:rsid w:val="00785577"/>
    <w:rsid w:val="0078643A"/>
    <w:rsid w:val="00797E6B"/>
    <w:rsid w:val="007B3064"/>
    <w:rsid w:val="007C2B2A"/>
    <w:rsid w:val="007F2D32"/>
    <w:rsid w:val="008466EB"/>
    <w:rsid w:val="00860438"/>
    <w:rsid w:val="00880483"/>
    <w:rsid w:val="0089400A"/>
    <w:rsid w:val="0089665E"/>
    <w:rsid w:val="008B5AEE"/>
    <w:rsid w:val="008C1D74"/>
    <w:rsid w:val="008F1533"/>
    <w:rsid w:val="009406A8"/>
    <w:rsid w:val="00952015"/>
    <w:rsid w:val="00963F24"/>
    <w:rsid w:val="00970E50"/>
    <w:rsid w:val="00983510"/>
    <w:rsid w:val="009843A0"/>
    <w:rsid w:val="009B45B6"/>
    <w:rsid w:val="009B62DD"/>
    <w:rsid w:val="00A066B8"/>
    <w:rsid w:val="00A10120"/>
    <w:rsid w:val="00A116E8"/>
    <w:rsid w:val="00A21C64"/>
    <w:rsid w:val="00A461AE"/>
    <w:rsid w:val="00A7668A"/>
    <w:rsid w:val="00A814FE"/>
    <w:rsid w:val="00AA00F3"/>
    <w:rsid w:val="00AC3DB6"/>
    <w:rsid w:val="00AE3A76"/>
    <w:rsid w:val="00AE68D0"/>
    <w:rsid w:val="00B105C9"/>
    <w:rsid w:val="00B12EB6"/>
    <w:rsid w:val="00B26119"/>
    <w:rsid w:val="00B30AEF"/>
    <w:rsid w:val="00B56BF9"/>
    <w:rsid w:val="00B7167E"/>
    <w:rsid w:val="00B974BA"/>
    <w:rsid w:val="00BD1808"/>
    <w:rsid w:val="00BD5986"/>
    <w:rsid w:val="00C2503F"/>
    <w:rsid w:val="00C416E1"/>
    <w:rsid w:val="00C561EA"/>
    <w:rsid w:val="00C763C7"/>
    <w:rsid w:val="00CA10F1"/>
    <w:rsid w:val="00CD4037"/>
    <w:rsid w:val="00D32A28"/>
    <w:rsid w:val="00D879FE"/>
    <w:rsid w:val="00DA1672"/>
    <w:rsid w:val="00DA4D74"/>
    <w:rsid w:val="00DB10DD"/>
    <w:rsid w:val="00DB332C"/>
    <w:rsid w:val="00DD7B4D"/>
    <w:rsid w:val="00DE132A"/>
    <w:rsid w:val="00DE6649"/>
    <w:rsid w:val="00E708B6"/>
    <w:rsid w:val="00EA1E26"/>
    <w:rsid w:val="00EB7942"/>
    <w:rsid w:val="00EC1EE1"/>
    <w:rsid w:val="00EE3F3F"/>
    <w:rsid w:val="00EE5BAA"/>
    <w:rsid w:val="00F00519"/>
    <w:rsid w:val="00F1629F"/>
    <w:rsid w:val="00F64EB0"/>
    <w:rsid w:val="00F801B5"/>
    <w:rsid w:val="00F95FA4"/>
    <w:rsid w:val="00FA6D3D"/>
    <w:rsid w:val="00FC7832"/>
    <w:rsid w:val="00FD44BA"/>
    <w:rsid w:val="00FF18D8"/>
    <w:rsid w:val="00FF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2FB88CF"/>
  <w15:docId w15:val="{05F9D272-80DC-4573-82BD-4A7966F5B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387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題壹、"/>
    <w:basedOn w:val="a"/>
    <w:link w:val="a4"/>
    <w:rsid w:val="00223879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4">
    <w:name w:val="標題壹、 字元"/>
    <w:link w:val="a3"/>
    <w:rsid w:val="00223879"/>
    <w:rPr>
      <w:rFonts w:ascii="Times New Roman" w:eastAsia="標楷體" w:hAnsi="Times New Roman" w:cs="新細明體"/>
      <w:b/>
      <w:bCs/>
      <w:sz w:val="36"/>
      <w:szCs w:val="36"/>
    </w:rPr>
  </w:style>
  <w:style w:type="paragraph" w:styleId="a5">
    <w:name w:val="Balloon Text"/>
    <w:basedOn w:val="a"/>
    <w:link w:val="a6"/>
    <w:uiPriority w:val="99"/>
    <w:semiHidden/>
    <w:unhideWhenUsed/>
    <w:rsid w:val="007B3064"/>
    <w:rPr>
      <w:rFonts w:ascii="Cambria" w:hAnsi="Cambria"/>
      <w:sz w:val="18"/>
      <w:szCs w:val="18"/>
    </w:rPr>
  </w:style>
  <w:style w:type="character" w:customStyle="1" w:styleId="a6">
    <w:name w:val="註解方塊文字 字元"/>
    <w:link w:val="a5"/>
    <w:uiPriority w:val="99"/>
    <w:semiHidden/>
    <w:rsid w:val="007B3064"/>
    <w:rPr>
      <w:rFonts w:ascii="Cambria" w:eastAsia="新細明體" w:hAnsi="Cambria" w:cs="Times New Roman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9406A8"/>
    <w:pPr>
      <w:ind w:leftChars="200" w:left="480"/>
    </w:pPr>
  </w:style>
  <w:style w:type="paragraph" w:customStyle="1" w:styleId="3">
    <w:name w:val="表格欄3數字"/>
    <w:basedOn w:val="a"/>
    <w:rsid w:val="0095201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character" w:styleId="ac">
    <w:name w:val="page number"/>
    <w:uiPriority w:val="99"/>
    <w:rsid w:val="007073D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pEE5Cbk&#23529;&#23450;&#24460;&#25910;&#20837;&#25903;&#20986;&#24409;&#35336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5B835-FC13-43E0-A26B-81CEB4365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pEE5Cbk審定後收入支出彙計表A3.dot</Template>
  <TotalTime>1</TotalTime>
  <Pages>1</Pages>
  <Words>121</Words>
  <Characters>696</Characters>
  <Application>Microsoft Office Word</Application>
  <DocSecurity>0</DocSecurity>
  <Lines>5</Lines>
  <Paragraphs>1</Paragraphs>
  <ScaleCrop>false</ScaleCrop>
  <Company>Microsoft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彭薏娟</dc:creator>
  <cp:keywords/>
  <cp:lastModifiedBy>彭薏娟</cp:lastModifiedBy>
  <cp:revision>4</cp:revision>
  <cp:lastPrinted>2021-06-26T02:53:00Z</cp:lastPrinted>
  <dcterms:created xsi:type="dcterms:W3CDTF">2026-06-11T02:25:00Z</dcterms:created>
  <dcterms:modified xsi:type="dcterms:W3CDTF">2026-06-12T07:17:00Z</dcterms:modified>
</cp:coreProperties>
</file>