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8996" w14:textId="71755A82" w:rsidR="006604D6" w:rsidRPr="005770F5" w:rsidRDefault="006604D6" w:rsidP="005770F5">
      <w:pPr>
        <w:pStyle w:val="a3"/>
        <w:spacing w:beforeLines="30" w:before="108"/>
        <w:jc w:val="center"/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</w:pP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一</w:t>
      </w:r>
      <w:r w:rsidRPr="005770F5"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  <w:t>、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中華民國</w:t>
      </w:r>
      <w:proofErr w:type="gramStart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11</w:t>
      </w:r>
      <w:r w:rsidR="00A74C01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4</w:t>
      </w:r>
      <w:proofErr w:type="gramEnd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年度高雄市總決算歲入決算</w:t>
      </w:r>
      <w:proofErr w:type="gramStart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修正數明細</w:t>
      </w:r>
      <w:proofErr w:type="gramEnd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8E4CF8" w14:paraId="43FB52A9" w14:textId="77777777" w:rsidTr="00175591">
        <w:trPr>
          <w:cantSplit/>
          <w:tblHeader/>
        </w:trPr>
        <w:tc>
          <w:tcPr>
            <w:tcW w:w="3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722"/>
            </w:tblGrid>
            <w:tr w:rsidR="008E4CF8" w14:paraId="03E6274C" w14:textId="77777777" w:rsidTr="005E0B8C">
              <w:tc>
                <w:tcPr>
                  <w:tcW w:w="592" w:type="dxa"/>
                  <w:hideMark/>
                </w:tcPr>
                <w:p w14:paraId="1C97B02A" w14:textId="77777777" w:rsidR="008E4CF8" w:rsidRDefault="008E4CF8" w:rsidP="008A415C">
                  <w:pPr>
                    <w:snapToGrid w:val="0"/>
                    <w:spacing w:line="200" w:lineRule="atLeast"/>
                    <w:ind w:rightChars="-50" w:right="-120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024DF615" w14:textId="77777777" w:rsidR="008E4CF8" w:rsidRDefault="008E4CF8" w:rsidP="005E2671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8E4CF8" w14:paraId="3F8668AB" w14:textId="77777777" w:rsidTr="005E0B8C">
              <w:tc>
                <w:tcPr>
                  <w:tcW w:w="592" w:type="dxa"/>
                  <w:hideMark/>
                </w:tcPr>
                <w:p w14:paraId="2F7E53C6" w14:textId="77777777" w:rsidR="008E4CF8" w:rsidRDefault="008E4CF8" w:rsidP="008A415C">
                  <w:pPr>
                    <w:snapToGrid w:val="0"/>
                    <w:spacing w:line="200" w:lineRule="atLeast"/>
                    <w:ind w:rightChars="-50" w:right="-120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1C609024" w14:textId="77777777" w:rsidR="008E4CF8" w:rsidRDefault="008E4CF8" w:rsidP="005E2671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226A3111" w14:textId="77777777" w:rsidR="008E4CF8" w:rsidRDefault="008E4CF8" w:rsidP="005E267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9192A" w14:textId="77777777" w:rsidR="008E4CF8" w:rsidRDefault="008E4CF8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3EBE" w14:textId="77777777" w:rsidR="008E4CF8" w:rsidRDefault="008E4CF8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CAEDABD" w14:textId="77777777" w:rsidR="008E4CF8" w:rsidRDefault="008E4CF8" w:rsidP="005E2671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A44BA" w14:textId="77777777" w:rsidR="008E4CF8" w:rsidRDefault="008E4CF8" w:rsidP="005E2671">
            <w:pPr>
              <w:ind w:leftChars="32" w:left="77" w:right="79"/>
              <w:jc w:val="right"/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96F76" w14:paraId="68836AAC" w14:textId="77777777" w:rsidTr="00175591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9668B5A" w14:textId="77777777" w:rsidR="00E96F76" w:rsidRDefault="00E96F76" w:rsidP="005E267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</w:tcBorders>
            <w:vAlign w:val="center"/>
          </w:tcPr>
          <w:p w14:paraId="4DFCE2CC" w14:textId="77777777" w:rsidR="00E96F76" w:rsidRDefault="00E96F76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14:paraId="7995838C" w14:textId="77777777" w:rsidR="00E96F76" w:rsidRDefault="00E96F76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E49116" w14:textId="77777777" w:rsidR="00E96F76" w:rsidRDefault="00E96F76" w:rsidP="005E2671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應繳回市庫數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169EE351" w14:textId="77777777" w:rsidR="00E96F76" w:rsidRDefault="00E96F76" w:rsidP="005E267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E96F76" w14:paraId="31FD1466" w14:textId="77777777" w:rsidTr="005E2671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14A036EF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61681842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717786F9" w14:textId="77777777" w:rsidR="00E96F76" w:rsidRDefault="00E96F76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1181E6FC" w14:textId="77777777" w:rsidR="00E96F76" w:rsidRDefault="00E96F76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3F871402" w14:textId="77777777" w:rsidR="00E96F76" w:rsidRDefault="00E96F76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3C176EFD" w14:textId="77777777" w:rsidR="00E96F76" w:rsidRDefault="00E96F76" w:rsidP="005E267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09A6B7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0F4DAD46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E96F76" w14:paraId="0E0EF26E" w14:textId="77777777" w:rsidTr="005E2671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550448D9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206B84BA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57CF8984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4FDB84C3" w14:textId="77777777" w:rsidR="00E96F76" w:rsidRDefault="00E96F76" w:rsidP="005E267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338117B0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7A769586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325326AC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3AFF6B07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73B9BD83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37A83FDA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4CA67260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287EA119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1CF6F5DB" w14:textId="77777777" w:rsidR="00E96F76" w:rsidRDefault="00E96F76" w:rsidP="005E2671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4287C2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85EF5F8" w14:textId="77777777" w:rsidR="00E96F76" w:rsidRDefault="00E96F76" w:rsidP="005E2671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E96F76" w:rsidRPr="00394AFC" w14:paraId="03C68452" w14:textId="77777777" w:rsidTr="005E2671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E771670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9A4B488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EAEAA55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3DC9726B" w14:textId="77777777" w:rsidR="00E96F76" w:rsidRPr="00394AFC" w:rsidRDefault="00E96F76" w:rsidP="005E2671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94A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7437504E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910AD96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FE000AC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1,143,960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F86B4A1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1,200,000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DCC5EC6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45CCD6A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7411C2B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7E29476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3,207,345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6629A3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3,151,305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5849F3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3,207,345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19D329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96F76" w:rsidRPr="00394AFC" w14:paraId="3E82E7D7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CEE8A5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FFE40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99DEA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BEA7B" w14:textId="77777777" w:rsidR="00E96F76" w:rsidRPr="00394AFC" w:rsidRDefault="00E96F76" w:rsidP="005E2671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94A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F4DAB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B382EB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25D7E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988D0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1,200,000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24577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FBF06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00605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3DA8A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1,200,000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93A91E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CB943A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1,200,000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0254FA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96F76" w:rsidRPr="006C7AF6" w14:paraId="541FEDC9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F0507F6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F2E93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59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A9ECF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B4A22" w14:textId="77777777" w:rsidR="00E96F76" w:rsidRPr="006C7AF6" w:rsidRDefault="00E96F76" w:rsidP="005E267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高雄市政府衛生局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7D983" w14:textId="77777777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0444A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8B295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7E6F4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1,200,000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3FCE8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9F0B9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4DC00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8B581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1,200,000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47F6F8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DA7185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1,200,000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41C498" w14:textId="77777777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96F76" w:rsidRPr="006C7AF6" w14:paraId="7E3A5D60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F20784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74871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2E9B2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C38EA" w14:textId="77777777" w:rsidR="00E96F76" w:rsidRPr="006C7AF6" w:rsidRDefault="00E96F76" w:rsidP="005E267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04E63" w14:textId="7BFA3629" w:rsidR="00E96F76" w:rsidRPr="006C7AF6" w:rsidRDefault="00203E53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203E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</w:t>
            </w:r>
            <w:r w:rsidR="00B8024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應收</w:t>
            </w:r>
            <w:r w:rsidRPr="00203E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一般賠償收入。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FBFC96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5F16A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B5110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1,200,000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1BFAF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3737D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2773A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34A670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1,200,000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E203A4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B252BD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1,200,000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1D044B" w14:textId="6EC3211D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9769D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  <w:tr w:rsidR="00E96F76" w:rsidRPr="00394AFC" w14:paraId="73965586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1D2B8E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CADD8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60757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48692" w14:textId="77777777" w:rsidR="00E96F76" w:rsidRPr="00394AFC" w:rsidRDefault="00E96F76" w:rsidP="005E2671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94A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B7371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89F2E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F551D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1,143,960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13C96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E147E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502FD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055E4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BC53A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A9FACA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1,143,960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07047A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43A825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96F76" w:rsidRPr="006C7AF6" w14:paraId="0646314A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5BFDD2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56325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52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92D99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73866" w14:textId="77777777" w:rsidR="00E96F76" w:rsidRPr="006C7AF6" w:rsidRDefault="00E96F76" w:rsidP="005E267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高雄市政府經濟發展局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B7799" w14:textId="77777777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7FA8D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3E87D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1,143,960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AC13B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3A24B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5D104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06204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D0BF2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700A40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1,143,960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45E9BB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247269" w14:textId="77777777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96F76" w:rsidRPr="006C7AF6" w14:paraId="134BEAC5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DDA332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AA1A9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8AAD5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E9070" w14:textId="77777777" w:rsidR="00E96F76" w:rsidRPr="006C7AF6" w:rsidRDefault="00E96F76" w:rsidP="005E267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財產售價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E7D11C" w14:textId="018707BA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減列土地售價收入。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DF066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0C28A3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1,143,960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7FB5CD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E6958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C0FB6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3A28A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F77C7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A2D9A5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1,143,960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846C4D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3BAC40" w14:textId="357B7B77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96F76" w:rsidRPr="00394AFC" w14:paraId="1C24114A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7A4109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DDC53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A1EC4" w14:textId="77777777" w:rsidR="00E96F76" w:rsidRPr="00394AFC" w:rsidRDefault="00E96F76" w:rsidP="005E267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B0B09" w14:textId="77777777" w:rsidR="00E96F76" w:rsidRPr="00394AFC" w:rsidRDefault="00E96F76" w:rsidP="005E2671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94AF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33D33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F9AC7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1A88D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BDE0C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24E5F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579E9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82D2F6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3EFC1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715E10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2,007,345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323FF7" w14:textId="77777777" w:rsidR="00E96F76" w:rsidRPr="00394AFC" w:rsidRDefault="00E96F76" w:rsidP="005E2671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94AFC">
              <w:rPr>
                <w:rFonts w:ascii="新細明體" w:hAnsi="新細明體"/>
                <w:b/>
                <w:noProof/>
                <w:spacing w:val="-10"/>
                <w:sz w:val="20"/>
              </w:rPr>
              <w:t>2,007,345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CCC164" w14:textId="77777777" w:rsidR="00E96F76" w:rsidRPr="00394AFC" w:rsidRDefault="00E96F76" w:rsidP="005E267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96F76" w:rsidRPr="006C7AF6" w14:paraId="6289DE32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B81661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F608D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7EED9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2A457" w14:textId="77777777" w:rsidR="00E96F76" w:rsidRPr="006C7AF6" w:rsidRDefault="00E96F76" w:rsidP="005E267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高雄市政府民政局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78F92" w14:textId="77777777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BB885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2900D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CEC02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6E5CA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A40C9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44704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556927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AFCB04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0C4E18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1CA8F1" w14:textId="77777777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96F76" w:rsidRPr="006C7AF6" w14:paraId="79360478" w14:textId="77777777" w:rsidTr="005E2671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E1E0A4A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417DA8D3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0CC28EBB" w14:textId="77777777" w:rsidR="00E96F76" w:rsidRPr="00C87AFA" w:rsidRDefault="00E96F76" w:rsidP="005E267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1EEA5AE0" w14:textId="77777777" w:rsidR="00E96F76" w:rsidRPr="006C7AF6" w:rsidRDefault="00E96F76" w:rsidP="005E267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1FAD0D08" w14:textId="700C6251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</w:t>
            </w:r>
            <w:r w:rsidR="00F3537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計畫型</w:t>
            </w:r>
            <w:r w:rsidRPr="00FC29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補助收入；減列應收數。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4CD9B496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6F1BFAC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35319E1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61491E5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E2DF123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3887168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4736444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09DA7B78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F5A53" w14:textId="77777777" w:rsidR="00E96F76" w:rsidRPr="00C87AFA" w:rsidRDefault="00E96F76" w:rsidP="005E2671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29C1">
              <w:rPr>
                <w:rFonts w:ascii="新細明體" w:hAnsi="新細明體"/>
                <w:noProof/>
                <w:spacing w:val="-10"/>
                <w:sz w:val="20"/>
              </w:rPr>
              <w:t>2,007,345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0F8F0AD" w14:textId="5B6464CA" w:rsidR="00E96F76" w:rsidRPr="006C7AF6" w:rsidRDefault="00E96F76" w:rsidP="005E267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005354CF" w14:textId="21F5BE9D" w:rsidR="00F31595" w:rsidRDefault="00F31595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 w:rsidSect="00DB226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818A1" w14:textId="77777777" w:rsidR="00367B0F" w:rsidRDefault="00367B0F">
      <w:r>
        <w:separator/>
      </w:r>
    </w:p>
  </w:endnote>
  <w:endnote w:type="continuationSeparator" w:id="0">
    <w:p w14:paraId="766A08C3" w14:textId="77777777" w:rsidR="00367B0F" w:rsidRDefault="0036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0333C" w14:textId="302562DB" w:rsidR="00DB226F" w:rsidRPr="00DB226F" w:rsidRDefault="00831AB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</w:t>
    </w:r>
    <w:r w:rsidR="00DB226F" w:rsidRPr="00DB226F">
      <w:rPr>
        <w:rFonts w:ascii="標楷體" w:eastAsia="標楷體" w:hAnsi="標楷體" w:hint="eastAsia"/>
      </w:rPr>
      <w:t>1</w:t>
    </w:r>
    <w:r w:rsidR="005770F5">
      <w:rPr>
        <w:rFonts w:ascii="標楷體" w:eastAsia="標楷體" w:hAnsi="標楷體" w:hint="eastAsia"/>
      </w:rPr>
      <w:t>-1</w:t>
    </w:r>
    <w:r w:rsidR="00DB226F" w:rsidRPr="00DB226F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951442610"/>
        <w:docPartObj>
          <w:docPartGallery w:val="Page Numbers (Bottom of Page)"/>
          <w:docPartUnique/>
        </w:docPartObj>
      </w:sdtPr>
      <w:sdtEndPr/>
      <w:sdtContent>
        <w:r w:rsidR="00DB226F" w:rsidRPr="00DB226F">
          <w:rPr>
            <w:rFonts w:ascii="標楷體" w:eastAsia="標楷體" w:hAnsi="標楷體"/>
          </w:rPr>
          <w:fldChar w:fldCharType="begin"/>
        </w:r>
        <w:r w:rsidR="00DB226F" w:rsidRPr="00DB226F">
          <w:rPr>
            <w:rFonts w:ascii="標楷體" w:eastAsia="標楷體" w:hAnsi="標楷體"/>
          </w:rPr>
          <w:instrText>PAGE   \* MERGEFORMAT</w:instrText>
        </w:r>
        <w:r w:rsidR="00DB226F" w:rsidRPr="00DB226F">
          <w:rPr>
            <w:rFonts w:ascii="標楷體" w:eastAsia="標楷體" w:hAnsi="標楷體"/>
          </w:rPr>
          <w:fldChar w:fldCharType="separate"/>
        </w:r>
        <w:r w:rsidR="00DB226F" w:rsidRPr="00DB226F">
          <w:rPr>
            <w:rFonts w:ascii="標楷體" w:eastAsia="標楷體" w:hAnsi="標楷體"/>
            <w:lang w:val="zh-TW"/>
          </w:rPr>
          <w:t>2</w:t>
        </w:r>
        <w:r w:rsidR="00DB226F" w:rsidRPr="00DB226F">
          <w:rPr>
            <w:rFonts w:ascii="標楷體" w:eastAsia="標楷體" w:hAnsi="標楷體"/>
          </w:rPr>
          <w:fldChar w:fldCharType="end"/>
        </w:r>
        <w:r>
          <w:rPr>
            <w:rFonts w:ascii="標楷體" w:eastAsia="標楷體" w:hAnsi="標楷體" w:hint="eastAsia"/>
          </w:rPr>
          <w:t>頁</w:t>
        </w:r>
      </w:sdtContent>
    </w:sdt>
  </w:p>
  <w:p w14:paraId="75E12184" w14:textId="77777777" w:rsidR="00DB226F" w:rsidRDefault="00DB226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43A5" w14:textId="77777777" w:rsidR="00367B0F" w:rsidRDefault="00367B0F">
      <w:r>
        <w:separator/>
      </w:r>
    </w:p>
  </w:footnote>
  <w:footnote w:type="continuationSeparator" w:id="0">
    <w:p w14:paraId="03686FE9" w14:textId="77777777" w:rsidR="00367B0F" w:rsidRDefault="0036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DC4B" w14:textId="6BE02634" w:rsidR="00763A6B" w:rsidRDefault="00CD62FE">
    <w:pPr>
      <w:pStyle w:val="a3"/>
      <w:jc w:val="center"/>
    </w:pPr>
    <w:r w:rsidRPr="00CD62FE">
      <w:rPr>
        <w:rFonts w:ascii="標楷體" w:eastAsia="標楷體" w:hAnsi="標楷體" w:hint="eastAsia"/>
        <w:b/>
        <w:spacing w:val="10"/>
        <w:sz w:val="32"/>
        <w:szCs w:val="36"/>
        <w:u w:val="single"/>
      </w:rPr>
      <w:t>壹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D62F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D62FE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D62F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1C82" w14:textId="4901AE95" w:rsidR="00763A6B" w:rsidRPr="005770F5" w:rsidRDefault="006604D6">
    <w:pPr>
      <w:pStyle w:val="a3"/>
      <w:jc w:val="center"/>
      <w:rPr>
        <w:b/>
        <w:sz w:val="32"/>
        <w:u w:val="single"/>
      </w:rPr>
    </w:pPr>
    <w:r w:rsidRPr="005770F5">
      <w:rPr>
        <w:rFonts w:ascii="標楷體" w:eastAsia="標楷體" w:hAnsi="標楷體" w:hint="eastAsia"/>
        <w:b/>
        <w:spacing w:val="10"/>
        <w:sz w:val="32"/>
        <w:szCs w:val="36"/>
        <w:u w:val="single"/>
      </w:rPr>
      <w:t>壹</w:t>
    </w:r>
    <w:r w:rsidR="00C96114" w:rsidRPr="005770F5">
      <w:rPr>
        <w:rFonts w:hint="eastAsia"/>
        <w:b/>
        <w:spacing w:val="10"/>
        <w:sz w:val="32"/>
        <w:szCs w:val="36"/>
        <w:u w:val="single"/>
      </w:rPr>
      <w:t>、</w:t>
    </w:r>
    <w:r w:rsidRPr="005770F5">
      <w:rPr>
        <w:rFonts w:ascii="標楷體" w:eastAsia="標楷體" w:hint="eastAsia"/>
        <w:b/>
        <w:spacing w:val="60"/>
        <w:sz w:val="32"/>
        <w:u w:val="single"/>
      </w:rPr>
      <w:t>總決算修正數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0F"/>
    <w:rsid w:val="000E1C65"/>
    <w:rsid w:val="00175591"/>
    <w:rsid w:val="001D0E5C"/>
    <w:rsid w:val="00203E53"/>
    <w:rsid w:val="002C1B9B"/>
    <w:rsid w:val="00367B0F"/>
    <w:rsid w:val="004A7EFE"/>
    <w:rsid w:val="005770F5"/>
    <w:rsid w:val="005E0B8C"/>
    <w:rsid w:val="00610C0F"/>
    <w:rsid w:val="006604D6"/>
    <w:rsid w:val="006C7AF6"/>
    <w:rsid w:val="0076154D"/>
    <w:rsid w:val="00763A6B"/>
    <w:rsid w:val="00825192"/>
    <w:rsid w:val="00831AB7"/>
    <w:rsid w:val="008A415C"/>
    <w:rsid w:val="008E4CF8"/>
    <w:rsid w:val="00912D0E"/>
    <w:rsid w:val="00A74C01"/>
    <w:rsid w:val="00A8063F"/>
    <w:rsid w:val="00A95D81"/>
    <w:rsid w:val="00B80249"/>
    <w:rsid w:val="00B954D5"/>
    <w:rsid w:val="00C87AFA"/>
    <w:rsid w:val="00C96114"/>
    <w:rsid w:val="00CD62FE"/>
    <w:rsid w:val="00DB226F"/>
    <w:rsid w:val="00E26150"/>
    <w:rsid w:val="00E4040E"/>
    <w:rsid w:val="00E77F4E"/>
    <w:rsid w:val="00E96F76"/>
    <w:rsid w:val="00F216E7"/>
    <w:rsid w:val="00F31595"/>
    <w:rsid w:val="00F3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5FACDB6"/>
  <w15:chartTrackingRefBased/>
  <w15:docId w15:val="{7576B9E9-AC83-4352-95DA-5871990D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2">
    <w:name w:val="heading 2"/>
    <w:basedOn w:val="a"/>
    <w:next w:val="a"/>
    <w:link w:val="20"/>
    <w:qFormat/>
    <w:rsid w:val="006604D6"/>
    <w:pPr>
      <w:keepNext/>
      <w:outlineLvl w:val="1"/>
    </w:pPr>
    <w:rPr>
      <w:rFonts w:ascii="標楷體" w:eastAsia="標楷體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20">
    <w:name w:val="標題 2 字元"/>
    <w:basedOn w:val="a0"/>
    <w:link w:val="2"/>
    <w:rsid w:val="006604D6"/>
    <w:rPr>
      <w:rFonts w:ascii="標楷體" w:eastAsia="標楷體"/>
      <w:b/>
      <w:bCs/>
      <w:kern w:val="2"/>
      <w:sz w:val="32"/>
    </w:rPr>
  </w:style>
  <w:style w:type="character" w:customStyle="1" w:styleId="a5">
    <w:name w:val="頁尾 字元"/>
    <w:basedOn w:val="a0"/>
    <w:link w:val="a4"/>
    <w:uiPriority w:val="99"/>
    <w:rsid w:val="00DB226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oFDF89Dif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WoFDF89Dif歲入決算修正數明細表.dot</Template>
  <TotalTime>91</TotalTime>
  <Pages>1</Pages>
  <Words>293</Words>
  <Characters>506</Characters>
  <Application>Microsoft Office Word</Application>
  <DocSecurity>0</DocSecurity>
  <Lines>4</Lines>
  <Paragraphs>1</Paragraphs>
  <ScaleCrop>false</ScaleCrop>
  <Company>N.A.O.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湯靜芸</dc:creator>
  <cp:keywords/>
  <cp:lastModifiedBy>湯靜芸</cp:lastModifiedBy>
  <cp:revision>22</cp:revision>
  <cp:lastPrinted>2026-06-01T06:13:00Z</cp:lastPrinted>
  <dcterms:created xsi:type="dcterms:W3CDTF">2025-05-26T07:21:00Z</dcterms:created>
  <dcterms:modified xsi:type="dcterms:W3CDTF">2026-06-01T06:21:00Z</dcterms:modified>
</cp:coreProperties>
</file>