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1934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55962236" w14:textId="77777777" w:rsidTr="00BE250B">
        <w:trPr>
          <w:cantSplit/>
          <w:trHeight w:val="270"/>
          <w:tblHeader/>
        </w:trPr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</w:tcPr>
          <w:p w14:paraId="796F6149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F423FB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534C3" w14:textId="2BFBC600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7C55DB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5DD13DF4" w14:textId="77777777" w:rsidTr="00BE250B">
        <w:trPr>
          <w:cantSplit/>
          <w:trHeight w:val="270"/>
          <w:tblHeader/>
        </w:trPr>
        <w:tc>
          <w:tcPr>
            <w:tcW w:w="826" w:type="dxa"/>
            <w:tcBorders>
              <w:top w:val="nil"/>
              <w:left w:val="nil"/>
              <w:right w:val="nil"/>
            </w:tcBorders>
          </w:tcPr>
          <w:p w14:paraId="7BAB57BE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3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775203F7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06F02F5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37ABD8D0" w14:textId="77777777" w:rsidTr="00BE250B">
        <w:trPr>
          <w:cantSplit/>
          <w:tblHeader/>
        </w:trPr>
        <w:tc>
          <w:tcPr>
            <w:tcW w:w="826" w:type="dxa"/>
            <w:vMerge w:val="restart"/>
            <w:tcBorders>
              <w:left w:val="nil"/>
            </w:tcBorders>
            <w:vAlign w:val="center"/>
          </w:tcPr>
          <w:p w14:paraId="3F42A863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4" w:type="dxa"/>
            <w:vMerge w:val="restart"/>
            <w:tcBorders>
              <w:left w:val="nil"/>
            </w:tcBorders>
            <w:vAlign w:val="center"/>
          </w:tcPr>
          <w:p w14:paraId="7B42A345" w14:textId="77777777" w:rsidR="00D867AC" w:rsidRDefault="00D867AC" w:rsidP="00632598">
            <w:pPr>
              <w:rPr>
                <w:rFonts w:ascii="標楷體" w:eastAsia="標楷體" w:hAnsi="標楷體"/>
                <w:sz w:val="20"/>
              </w:rPr>
            </w:pPr>
            <w:r w:rsidRPr="00632598">
              <w:rPr>
                <w:rFonts w:ascii="標楷體" w:eastAsia="標楷體" w:hAnsi="標楷體" w:hint="eastAsia"/>
                <w:spacing w:val="180"/>
                <w:kern w:val="0"/>
                <w:sz w:val="20"/>
                <w:fitText w:val="1880" w:id="-438572544"/>
              </w:rPr>
              <w:t>科目名</w:t>
            </w:r>
            <w:r w:rsidRPr="00632598">
              <w:rPr>
                <w:rFonts w:ascii="標楷體" w:eastAsia="標楷體" w:hAnsi="標楷體" w:hint="eastAsia"/>
                <w:kern w:val="0"/>
                <w:sz w:val="20"/>
                <w:fitText w:val="1880" w:id="-438572544"/>
              </w:rPr>
              <w:t>稱</w:t>
            </w:r>
          </w:p>
        </w:tc>
        <w:tc>
          <w:tcPr>
            <w:tcW w:w="1560" w:type="dxa"/>
            <w:vMerge w:val="restart"/>
            <w:vAlign w:val="center"/>
          </w:tcPr>
          <w:p w14:paraId="467E8EF1" w14:textId="77777777" w:rsidR="00D867AC" w:rsidRDefault="00D867AC" w:rsidP="00632598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003E9D94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7D2FEB10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3259BCC6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33E309DB" w14:textId="77777777" w:rsidTr="00BE250B">
        <w:trPr>
          <w:cantSplit/>
          <w:trHeight w:val="260"/>
          <w:tblHeader/>
        </w:trPr>
        <w:tc>
          <w:tcPr>
            <w:tcW w:w="826" w:type="dxa"/>
            <w:vMerge/>
            <w:tcBorders>
              <w:left w:val="nil"/>
            </w:tcBorders>
            <w:vAlign w:val="center"/>
          </w:tcPr>
          <w:p w14:paraId="56A97815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4" w:type="dxa"/>
            <w:vMerge/>
            <w:vAlign w:val="center"/>
          </w:tcPr>
          <w:p w14:paraId="3E70934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FCEAF8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372FE83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43EC65AA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F0502DF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E4C163A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27FD9A8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71DA5ED" w14:textId="77777777" w:rsidR="00D867AC" w:rsidRDefault="00D867AC" w:rsidP="00342CF0">
            <w:pPr>
              <w:rPr>
                <w:rFonts w:ascii="標楷體" w:eastAsia="標楷體" w:hAnsi="標楷體"/>
                <w:sz w:val="20"/>
              </w:rPr>
            </w:pPr>
            <w:r w:rsidRPr="00342CF0">
              <w:rPr>
                <w:rFonts w:ascii="標楷體" w:eastAsia="標楷體" w:hAnsi="標楷體" w:hint="eastAsia"/>
                <w:spacing w:val="200"/>
                <w:kern w:val="0"/>
                <w:sz w:val="20"/>
                <w:fitText w:val="1400" w:id="-438572543"/>
              </w:rPr>
              <w:t>實現</w:t>
            </w:r>
            <w:r w:rsidRPr="00342CF0">
              <w:rPr>
                <w:rFonts w:ascii="標楷體" w:eastAsia="標楷體" w:hAnsi="標楷體" w:hint="eastAsia"/>
                <w:kern w:val="0"/>
                <w:sz w:val="20"/>
                <w:fitText w:val="1400" w:id="-438572543"/>
              </w:rPr>
              <w:t>數</w:t>
            </w:r>
          </w:p>
        </w:tc>
        <w:tc>
          <w:tcPr>
            <w:tcW w:w="1460" w:type="dxa"/>
            <w:vAlign w:val="center"/>
          </w:tcPr>
          <w:p w14:paraId="5773451F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7C2F8FCC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47AC87A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0DC3BE0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BF1DB09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86CE03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78F7F4B8" w14:textId="77777777" w:rsidTr="00BE250B">
        <w:trPr>
          <w:cantSplit/>
          <w:trHeight w:val="128"/>
          <w:tblHeader/>
        </w:trPr>
        <w:tc>
          <w:tcPr>
            <w:tcW w:w="826" w:type="dxa"/>
            <w:vMerge/>
            <w:tcBorders>
              <w:left w:val="nil"/>
            </w:tcBorders>
            <w:vAlign w:val="center"/>
          </w:tcPr>
          <w:p w14:paraId="27FDE8E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4" w:type="dxa"/>
            <w:vMerge/>
            <w:vAlign w:val="center"/>
          </w:tcPr>
          <w:p w14:paraId="52DCD7A9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7D4A3DE4" w14:textId="77777777" w:rsidR="00D867AC" w:rsidRPr="00632598" w:rsidRDefault="00D867AC" w:rsidP="00632598">
            <w:pPr>
              <w:jc w:val="distribute"/>
              <w:rPr>
                <w:rFonts w:ascii="標楷體" w:eastAsia="標楷體" w:hAnsi="標楷體"/>
                <w:kern w:val="0"/>
                <w:sz w:val="20"/>
              </w:rPr>
            </w:pPr>
            <w:r w:rsidRPr="00632598">
              <w:rPr>
                <w:rFonts w:ascii="標楷體" w:eastAsia="標楷體" w:hAnsi="標楷體" w:hint="eastAsia"/>
                <w:kern w:val="0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4354951" w14:textId="77777777" w:rsidR="00D867AC" w:rsidRDefault="00D867AC" w:rsidP="00632598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632598">
              <w:rPr>
                <w:rFonts w:ascii="標楷體" w:eastAsia="標楷體" w:hAnsi="標楷體" w:hint="eastAsia"/>
                <w:spacing w:val="200"/>
                <w:kern w:val="0"/>
                <w:sz w:val="20"/>
                <w:fitText w:val="1400" w:id="-438573311"/>
              </w:rPr>
              <w:t>應付</w:t>
            </w:r>
            <w:r w:rsidRPr="00632598">
              <w:rPr>
                <w:rFonts w:ascii="標楷體" w:eastAsia="標楷體" w:hAnsi="標楷體" w:hint="eastAsia"/>
                <w:kern w:val="0"/>
                <w:sz w:val="20"/>
                <w:fitText w:val="1400" w:id="-438573311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2B4A7B13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36048CA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FD552C2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5D4D377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0C140CA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0DF66F0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57CF20F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55F005E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89DE499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C57A23E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8F7E424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D323030" w14:textId="77777777" w:rsidTr="00BE250B">
        <w:trPr>
          <w:cantSplit/>
          <w:trHeight w:val="127"/>
          <w:tblHeader/>
        </w:trPr>
        <w:tc>
          <w:tcPr>
            <w:tcW w:w="8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B74272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4" w:type="dxa"/>
            <w:vMerge/>
            <w:tcBorders>
              <w:bottom w:val="single" w:sz="4" w:space="0" w:color="auto"/>
            </w:tcBorders>
            <w:vAlign w:val="center"/>
          </w:tcPr>
          <w:p w14:paraId="120F3487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6C5ED058" w14:textId="77777777" w:rsidR="00D867AC" w:rsidRPr="00632598" w:rsidRDefault="00D867AC" w:rsidP="00632598">
            <w:pPr>
              <w:jc w:val="distribute"/>
              <w:rPr>
                <w:rFonts w:ascii="標楷體" w:eastAsia="標楷體" w:hAnsi="標楷體"/>
                <w:spacing w:val="200"/>
                <w:kern w:val="0"/>
                <w:sz w:val="20"/>
              </w:rPr>
            </w:pPr>
            <w:r w:rsidRPr="00632598">
              <w:rPr>
                <w:rFonts w:ascii="標楷體" w:eastAsia="標楷體" w:hAnsi="標楷體" w:hint="eastAsia"/>
                <w:kern w:val="0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0C6BADBE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vAlign w:val="center"/>
          </w:tcPr>
          <w:p w14:paraId="19F5098C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687C0A30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799FB477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7EDB420C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3C81BA46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57D3E945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77A8CDBC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21E9A50D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1B6DB206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5A5362E6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bottom w:val="single" w:sz="4" w:space="0" w:color="auto"/>
              <w:right w:val="nil"/>
            </w:tcBorders>
            <w:vAlign w:val="center"/>
          </w:tcPr>
          <w:p w14:paraId="4C05FFC6" w14:textId="77777777" w:rsidR="00D867AC" w:rsidRDefault="00D867AC" w:rsidP="00632598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7C55DB" w:rsidRPr="001678AA" w14:paraId="446E11DC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7"/>
        </w:trPr>
        <w:tc>
          <w:tcPr>
            <w:tcW w:w="82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0F1BB4" w14:textId="77777777" w:rsidR="007C55DB" w:rsidRPr="001678AA" w:rsidRDefault="007C55DB" w:rsidP="00E1285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A6835C" w14:textId="77777777" w:rsidR="007C55DB" w:rsidRPr="001678AA" w:rsidRDefault="007C55DB" w:rsidP="00E1285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678AA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0A386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8,539,513,459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22114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325,504,981</w:t>
            </w:r>
          </w:p>
        </w:tc>
        <w:tc>
          <w:tcPr>
            <w:tcW w:w="146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FC6B3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6,120,683,274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A9E1D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49CC2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2,093,325,204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F2A905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F164E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B9BED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DA7F9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E5E97A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325,504,981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ECD7E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6,120,683,274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23AAE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5F849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2,093,325,204</w:t>
            </w:r>
          </w:p>
        </w:tc>
      </w:tr>
      <w:tr w:rsidR="007C55DB" w:rsidRPr="001678AA" w14:paraId="46DFB9C2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B00B93" w14:textId="77777777" w:rsidR="007C55DB" w:rsidRPr="001678AA" w:rsidRDefault="007C55DB" w:rsidP="00E1285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B8DA65" w14:textId="77777777" w:rsidR="007C55DB" w:rsidRPr="001678AA" w:rsidRDefault="007C55DB" w:rsidP="00E1285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678AA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F464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5,556,174,156</w:t>
            </w:r>
          </w:p>
          <w:p w14:paraId="2C58201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2,983,339,303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39CF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87,085,310</w:t>
            </w:r>
          </w:p>
          <w:p w14:paraId="103AB48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238,419,671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2CB3B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4,364,194,058</w:t>
            </w:r>
          </w:p>
          <w:p w14:paraId="48F6C24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1,756,489,216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87047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276,361,157</w:t>
            </w:r>
          </w:p>
          <w:p w14:paraId="7FC4172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- 276,361,157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BA55D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1,381,255,945</w:t>
            </w:r>
          </w:p>
          <w:p w14:paraId="277CFFC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712,069,259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DAF9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7F5169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021D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8CF97B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B1F9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2F6D55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358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84238B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857B4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87,085,310</w:t>
            </w:r>
          </w:p>
          <w:p w14:paraId="6ED7F7C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238,419,671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8D61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4,364,194,058</w:t>
            </w:r>
          </w:p>
          <w:p w14:paraId="7B494F7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1,756,489,216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7AB43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276,361,157</w:t>
            </w:r>
          </w:p>
          <w:p w14:paraId="6C5F908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- 276,361,157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390F0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1,381,255,945</w:t>
            </w:r>
          </w:p>
          <w:p w14:paraId="0D02FE3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BE250B">
              <w:rPr>
                <w:rFonts w:ascii="新細明體" w:hAnsi="新細明體"/>
                <w:b/>
                <w:noProof/>
                <w:sz w:val="20"/>
              </w:rPr>
              <w:t>712,069,259</w:t>
            </w:r>
          </w:p>
        </w:tc>
      </w:tr>
      <w:tr w:rsidR="007C55DB" w14:paraId="234C03AD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61448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106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A4C89B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政權行使支出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0897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97A6E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EAB6A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6CCF5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5B5E2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37C9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32FB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BB8DE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3E9BF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F271E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07971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3BF26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CDF60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63A03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0630A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B84515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2B54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604F5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F7B9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C52D4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675D3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6F6E4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8,496,202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E58FB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C6A90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E898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FF6ED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55DB" w14:paraId="4836CF77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35C7F5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4E01D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5697C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11,299,218</w:t>
            </w:r>
          </w:p>
          <w:p w14:paraId="3609353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60,526,261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4C22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5CFA61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681,239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2301A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11,299,218</w:t>
            </w:r>
          </w:p>
          <w:p w14:paraId="6C02C93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57,327,717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EE3E9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2,307,305</w:t>
            </w:r>
          </w:p>
          <w:p w14:paraId="6BE4DBC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- 2,307,305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D0843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2,307,305</w:t>
            </w:r>
          </w:p>
          <w:p w14:paraId="6B6BFB1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C1FB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2A93CE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1E45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F2FFC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B6B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634C4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71B95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E073B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C3C19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E5B73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681,239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25CC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11,299,218</w:t>
            </w:r>
          </w:p>
          <w:p w14:paraId="779ED13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57,327,717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CA29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2,307,305</w:t>
            </w:r>
          </w:p>
          <w:p w14:paraId="1F86478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- 2,307,305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72191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2,307,305</w:t>
            </w:r>
          </w:p>
          <w:p w14:paraId="1D39A9E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210,000</w:t>
            </w:r>
          </w:p>
        </w:tc>
      </w:tr>
      <w:tr w:rsidR="007C55DB" w14:paraId="1E54ED05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1E0F1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F8027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4422B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150,000</w:t>
            </w:r>
          </w:p>
          <w:p w14:paraId="2AF4E2C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7,201,300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CE8C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769DC4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465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4510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150,000</w:t>
            </w:r>
          </w:p>
          <w:p w14:paraId="7916680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6,732,135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A14AC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5BF834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CD8F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BB89B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468,700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9E139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63060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EA7FB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32C5D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DD40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099F3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E449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0B455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0738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30CAFC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465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F2AF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150,000</w:t>
            </w:r>
          </w:p>
          <w:p w14:paraId="38DF69B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6,732,135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78F9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7C3BD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18D7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6DC61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468,700</w:t>
            </w:r>
          </w:p>
        </w:tc>
      </w:tr>
      <w:tr w:rsidR="007C55DB" w14:paraId="206BE461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15A70B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107－113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61CC0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9BDB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211,201,482</w:t>
            </w:r>
          </w:p>
          <w:p w14:paraId="1270697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160,986,346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8A5BA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992,063</w:t>
            </w:r>
          </w:p>
          <w:p w14:paraId="3FEB380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14,745,385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1A2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199,377,471</w:t>
            </w:r>
          </w:p>
          <w:p w14:paraId="2E5ED9F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105,423,810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D275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8,139,712</w:t>
            </w:r>
          </w:p>
          <w:p w14:paraId="4A39D33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- 8,139,712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8FD2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18,971,660</w:t>
            </w:r>
          </w:p>
          <w:p w14:paraId="01C4E45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32,677,439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98E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767AE6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AA03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019F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A31B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32E0D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E8BFB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0FDC5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85086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992,063</w:t>
            </w:r>
          </w:p>
          <w:p w14:paraId="759FB7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14,745,385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AF44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199,377,471</w:t>
            </w:r>
          </w:p>
          <w:p w14:paraId="3B5A730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105,423,810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AC91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8,139,712</w:t>
            </w:r>
          </w:p>
          <w:p w14:paraId="0B00C45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- 8,139,712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78AF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18,971,660</w:t>
            </w:r>
          </w:p>
          <w:p w14:paraId="2C0394B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32,677,439</w:t>
            </w:r>
          </w:p>
        </w:tc>
      </w:tr>
      <w:tr w:rsidR="007C55DB" w14:paraId="6DB6209D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2518CE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58030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373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36,818,577</w:t>
            </w:r>
          </w:p>
          <w:p w14:paraId="08FC5D1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4,995,500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B70F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74,280</w:t>
            </w:r>
          </w:p>
          <w:p w14:paraId="04790C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DA6AC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36,744,297</w:t>
            </w:r>
          </w:p>
          <w:p w14:paraId="003FF91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4,995,500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44A1A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FB69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675F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E7983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0F0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F5B30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E0BB9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89CA0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9540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9B95B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F13D4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C849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3E6C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74,280</w:t>
            </w:r>
          </w:p>
          <w:p w14:paraId="63787D8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74E18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36,744,297</w:t>
            </w:r>
          </w:p>
          <w:p w14:paraId="3EFD2CC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4,995,500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B5FE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8AEEB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3EA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A8A10E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55DB" w14:paraId="17DAE895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0E0C8F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04CEF2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8403A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8C695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3,812,839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31D3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75316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33,173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6305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AA2CB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1,139,666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3170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17C64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F78D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6C06D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2,640,000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FDA3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8738E4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2718C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ED9CD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A6160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A8006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2464E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3FEAE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46D5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83D4B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33,173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41AB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02AF9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1,139,666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6C8A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21DCE9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8B821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09D91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2,640,000</w:t>
            </w:r>
          </w:p>
        </w:tc>
      </w:tr>
      <w:tr w:rsidR="007C55DB" w14:paraId="36C4167A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954B3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D33630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29D2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12,808,821</w:t>
            </w:r>
          </w:p>
          <w:p w14:paraId="31E32F6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9EDE5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775,611</w:t>
            </w:r>
          </w:p>
          <w:p w14:paraId="30C4412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03C90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12,033,210</w:t>
            </w:r>
          </w:p>
          <w:p w14:paraId="504438A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3D7B1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5A7EBD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F395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117E58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CDFA0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4FD09E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70B1F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688CA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E8AB6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05366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439E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E2D0BE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EB2B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775,611</w:t>
            </w:r>
          </w:p>
          <w:p w14:paraId="478A5AB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C5EDB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12,033,210</w:t>
            </w:r>
          </w:p>
          <w:p w14:paraId="413DBF9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EC584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E0373C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CBCE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D67EB8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55DB" w14:paraId="448ED44D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9F1E24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108－113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53FA0F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ACE70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453,499,002</w:t>
            </w:r>
          </w:p>
          <w:p w14:paraId="46276EE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373,068,408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7583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3,441,410</w:t>
            </w:r>
          </w:p>
          <w:p w14:paraId="6D5FC87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35,861,978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B382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301,399,293</w:t>
            </w:r>
          </w:p>
          <w:p w14:paraId="73C61AC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218,334,319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EA36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14,943,984</w:t>
            </w:r>
          </w:p>
          <w:p w14:paraId="70D08A1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- 14,943,984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EEAC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163,602,283</w:t>
            </w:r>
          </w:p>
          <w:p w14:paraId="6D928EE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103,928,127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19C0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94C47B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7D24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FBD53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FD23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A027A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1EEB5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36699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E176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3,441,410</w:t>
            </w:r>
          </w:p>
          <w:p w14:paraId="5A55B2A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35,861,978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B456E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301,399,293</w:t>
            </w:r>
          </w:p>
          <w:p w14:paraId="35770E1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218,334,319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4ACA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14,943,984</w:t>
            </w:r>
          </w:p>
          <w:p w14:paraId="3841294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- 14,943,984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9B77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163,602,283</w:t>
            </w:r>
          </w:p>
          <w:p w14:paraId="595FA02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103,928,127</w:t>
            </w:r>
          </w:p>
        </w:tc>
      </w:tr>
      <w:tr w:rsidR="007C55DB" w14:paraId="0989F40B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35E4C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558AA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7171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532,071,554</w:t>
            </w:r>
          </w:p>
          <w:p w14:paraId="3D1CF8E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371,274,009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5FEA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4,042,595</w:t>
            </w:r>
          </w:p>
          <w:p w14:paraId="7E8717B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25,948,897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6D4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374,375,419</w:t>
            </w:r>
          </w:p>
          <w:p w14:paraId="5E2E468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184,707,531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5B41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92,304,192</w:t>
            </w:r>
          </w:p>
          <w:p w14:paraId="62E9BB0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- 92,304,192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B8E6F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245,957,732</w:t>
            </w:r>
          </w:p>
          <w:p w14:paraId="3F8263E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68,313,389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EA52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51962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AA56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4A8E3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35E31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56A9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C998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78B694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518A7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4,042,595</w:t>
            </w:r>
          </w:p>
          <w:p w14:paraId="753A361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25,948,897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942E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374,375,419</w:t>
            </w:r>
          </w:p>
          <w:p w14:paraId="10C792C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184,707,531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56720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92,304,192</w:t>
            </w:r>
          </w:p>
          <w:p w14:paraId="36611D9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- 92,304,192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B8A8F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245,957,732</w:t>
            </w:r>
          </w:p>
          <w:p w14:paraId="353691F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68,313,389</w:t>
            </w:r>
          </w:p>
        </w:tc>
      </w:tr>
      <w:tr w:rsidR="007C55DB" w14:paraId="55A5A2CD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3F888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92－113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422529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8991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3,234,775</w:t>
            </w:r>
          </w:p>
          <w:p w14:paraId="6F3609A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1,480,000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1D471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155</w:t>
            </w:r>
          </w:p>
          <w:p w14:paraId="093C840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182,000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A228D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3,234,620</w:t>
            </w:r>
          </w:p>
          <w:p w14:paraId="75054BD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C716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218,000</w:t>
            </w:r>
          </w:p>
          <w:p w14:paraId="14D7F3C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- 218,000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F23C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218,000</w:t>
            </w:r>
          </w:p>
          <w:p w14:paraId="48FD76D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1,080,000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6051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BEAA3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94A57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9BD95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E7B3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F88E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1923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A324D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C841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155</w:t>
            </w:r>
          </w:p>
          <w:p w14:paraId="0A90B06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182,000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CB7CC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3,234,620</w:t>
            </w:r>
          </w:p>
          <w:p w14:paraId="78800FE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EF0C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218,000</w:t>
            </w:r>
          </w:p>
          <w:p w14:paraId="6096DBE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- 218,000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7E10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218,000</w:t>
            </w:r>
          </w:p>
          <w:p w14:paraId="7D44DB7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1,080,000</w:t>
            </w:r>
          </w:p>
        </w:tc>
      </w:tr>
      <w:tr w:rsidR="007C55DB" w14:paraId="6E505B59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3827D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1E474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F6175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2,831,138,404</w:t>
            </w:r>
          </w:p>
          <w:p w14:paraId="60E9952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1,287,186,439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CF13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47,962,409</w:t>
            </w:r>
          </w:p>
          <w:p w14:paraId="178F576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80,684,045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7C9E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2,550,938,792</w:t>
            </w:r>
          </w:p>
          <w:p w14:paraId="38AA70F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749,266,567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BEAD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84,751,400</w:t>
            </w:r>
          </w:p>
          <w:p w14:paraId="2D2C849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- 84,751,400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8142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316,988,603</w:t>
            </w:r>
          </w:p>
          <w:p w14:paraId="255956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372,484,427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632F3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1734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50DAC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E5393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D0CCA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548A63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1D93F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CC2AB4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2558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47,962,409</w:t>
            </w:r>
          </w:p>
          <w:p w14:paraId="2D09055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80,684,045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EFC3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2,550,938,792</w:t>
            </w:r>
          </w:p>
          <w:p w14:paraId="15BF0F3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749,266,567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B6A7A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84,751,400</w:t>
            </w:r>
          </w:p>
          <w:p w14:paraId="4349F41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- 84,751,400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5714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316,988,603</w:t>
            </w:r>
          </w:p>
          <w:p w14:paraId="42771AE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372,484,427</w:t>
            </w:r>
          </w:p>
        </w:tc>
      </w:tr>
      <w:tr w:rsidR="007C55DB" w14:paraId="1B0DB25B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CD4518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101－113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E06297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330F8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139,424,019</w:t>
            </w:r>
          </w:p>
          <w:p w14:paraId="3CE76B4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143,429,095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AAC2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3,547,177</w:t>
            </w:r>
          </w:p>
          <w:p w14:paraId="557C151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8,883,887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41C58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109,873,781</w:t>
            </w:r>
          </w:p>
          <w:p w14:paraId="3A44CD4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77,553,889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82E2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36,862,914</w:t>
            </w:r>
          </w:p>
          <w:p w14:paraId="444A325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- 36,862,914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9086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62,865,975</w:t>
            </w:r>
          </w:p>
          <w:p w14:paraId="5743E2A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20,128,405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B2A7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78CC2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BF0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59831E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BF8CF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1909B7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A981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E526D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108A4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3,547,177</w:t>
            </w:r>
          </w:p>
          <w:p w14:paraId="7796429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8,883,887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85E23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109,873,781</w:t>
            </w:r>
          </w:p>
          <w:p w14:paraId="5D45255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77,553,889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B632A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36,862,914</w:t>
            </w:r>
          </w:p>
          <w:p w14:paraId="28C2056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- 36,862,914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677B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62,865,975</w:t>
            </w:r>
          </w:p>
          <w:p w14:paraId="2E3AA6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20,128,405</w:t>
            </w:r>
          </w:p>
        </w:tc>
      </w:tr>
      <w:tr w:rsidR="007C55DB" w14:paraId="2A0016B5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7FFBBC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E961B9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56A49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714,388</w:t>
            </w:r>
          </w:p>
          <w:p w14:paraId="35F4F90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52,851,850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02D9B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66F63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50,550,000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10A7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714,388</w:t>
            </w:r>
          </w:p>
          <w:p w14:paraId="29FBCA6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1,776,850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FBFD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525,000</w:t>
            </w:r>
          </w:p>
          <w:p w14:paraId="14BF2AF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- 525,000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1193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525,000</w:t>
            </w:r>
          </w:p>
          <w:p w14:paraId="4A91C6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45C3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D1CD1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B4FC6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433B6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4BC04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1D45E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0F998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822F2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8CEB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FEA4E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50,550,000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08559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714,388</w:t>
            </w:r>
          </w:p>
          <w:p w14:paraId="3CC8FD8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1,776,850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375F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525,000</w:t>
            </w:r>
          </w:p>
          <w:p w14:paraId="50C2697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- 525,000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4CC0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525,000</w:t>
            </w:r>
          </w:p>
          <w:p w14:paraId="4924F60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55DB" w14:paraId="0F1726C3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73EA41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EEAAE9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F8AA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58,397,336</w:t>
            </w:r>
          </w:p>
          <w:p w14:paraId="39180D7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98,093,307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9DA1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10,871,787</w:t>
            </w:r>
          </w:p>
          <w:p w14:paraId="5CC1476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6,674,984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DC1A9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47,525,549</w:t>
            </w:r>
          </w:p>
          <w:p w14:paraId="7FF5288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48,788,137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1F32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7A0D1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4F0D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A7440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42,630,186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E908D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062E6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2FD62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A3765B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47001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DC4D6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930FD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D44CC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9250A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10,871,787</w:t>
            </w:r>
          </w:p>
          <w:p w14:paraId="612DC34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6,674,984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9711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47,525,549</w:t>
            </w:r>
          </w:p>
          <w:p w14:paraId="0664EB6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48,788,137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6C88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677FD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9F452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2D976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42,630,186</w:t>
            </w:r>
          </w:p>
        </w:tc>
      </w:tr>
      <w:tr w:rsidR="007C55DB" w14:paraId="58490E35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36CB7A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28C97A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65C6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14,093,830</w:t>
            </w:r>
          </w:p>
          <w:p w14:paraId="06D4E5C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2,250,150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7F691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66,402</w:t>
            </w:r>
          </w:p>
          <w:p w14:paraId="22EE9B5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A8DE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14,027,428</w:t>
            </w:r>
          </w:p>
          <w:p w14:paraId="13B3D32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2,250,150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B95EE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79CF6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6916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ED45D2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77BD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27921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B8CA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EEF29B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20764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65392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DBCE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556EF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F020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66,402</w:t>
            </w:r>
          </w:p>
          <w:p w14:paraId="384D898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A1E8D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14,027,428</w:t>
            </w:r>
          </w:p>
          <w:p w14:paraId="0B6F6AE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2,250,150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5337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173B59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09600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5B4E88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7C55DB" w14:paraId="673EEF1D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2E392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10320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1A71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60,378,829</w:t>
            </w:r>
          </w:p>
          <w:p w14:paraId="4624B7C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20,114,120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AA7E8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CC5780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720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99B29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36,099,648</w:t>
            </w:r>
          </w:p>
          <w:p w14:paraId="1964A71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1,464,312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6BEB2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483,620</w:t>
            </w:r>
          </w:p>
          <w:p w14:paraId="582965C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- 483,620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31592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24,762,801</w:t>
            </w:r>
          </w:p>
          <w:p w14:paraId="4B3533C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18,165,468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1075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8A7DA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03C30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5E402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F289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55640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B305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AA649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E2507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35F45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720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BAB4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36,099,648</w:t>
            </w:r>
          </w:p>
          <w:p w14:paraId="5F15F45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1,464,312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4BA6F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483,620</w:t>
            </w:r>
          </w:p>
          <w:p w14:paraId="39521BA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- 483,620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B335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24,762,801</w:t>
            </w:r>
          </w:p>
          <w:p w14:paraId="48EDD63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18,165,468</w:t>
            </w:r>
          </w:p>
        </w:tc>
      </w:tr>
      <w:tr w:rsidR="007C55DB" w14:paraId="559EAF57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81927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9E367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B5D88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867,635,719</w:t>
            </w:r>
          </w:p>
          <w:p w14:paraId="3540CB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212,013,576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D53F4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11,511,761</w:t>
            </w:r>
          </w:p>
          <w:p w14:paraId="3CE90E9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4,172,555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1662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355,492,012</w:t>
            </w:r>
          </w:p>
          <w:p w14:paraId="091817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142,842,509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5A0B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20,043,127</w:t>
            </w:r>
          </w:p>
          <w:p w14:paraId="7C042BE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- 20,043,127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5346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520,675,073</w:t>
            </w:r>
          </w:p>
          <w:p w14:paraId="13892F0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44,955,385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D51C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596B79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0D676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44D4E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A9614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05270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B6E94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20D37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5D41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11,511,761</w:t>
            </w:r>
          </w:p>
          <w:p w14:paraId="719F860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4,172,555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5D74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355,492,012</w:t>
            </w:r>
          </w:p>
          <w:p w14:paraId="7F813D5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142,842,509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1A744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20,043,127</w:t>
            </w:r>
          </w:p>
          <w:p w14:paraId="3DEB29B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- 20,043,127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AD647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520,675,073</w:t>
            </w:r>
          </w:p>
          <w:p w14:paraId="73F33E0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44,955,385</w:t>
            </w:r>
          </w:p>
        </w:tc>
      </w:tr>
      <w:tr w:rsidR="007C55DB" w14:paraId="141728E4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B97AA4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105－113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A2BDD8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9E04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515,416</w:t>
            </w:r>
          </w:p>
          <w:p w14:paraId="3DFD272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4,386,938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4FC6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35,171</w:t>
            </w:r>
          </w:p>
          <w:p w14:paraId="0CE4F74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0420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480,245</w:t>
            </w:r>
          </w:p>
          <w:p w14:paraId="0A21E67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859,038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2B6C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47B94F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0E8DF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D68119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3,527,900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7D32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EC5E5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EB8A5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28076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19AD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8D230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4F0D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17941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99DEA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35,171</w:t>
            </w:r>
          </w:p>
          <w:p w14:paraId="26FE5B8C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0ABEE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480,245</w:t>
            </w:r>
          </w:p>
          <w:p w14:paraId="424ABB33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859,038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FC631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72B28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3826A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2FE2A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3,527,900</w:t>
            </w:r>
          </w:p>
        </w:tc>
      </w:tr>
      <w:tr w:rsidR="007C55DB" w14:paraId="2FE516F3" w14:textId="77777777" w:rsidTr="00BE250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578"/>
        </w:trPr>
        <w:tc>
          <w:tcPr>
            <w:tcW w:w="8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7886ED8" w14:textId="77777777" w:rsidR="007C55DB" w:rsidRDefault="007C55DB" w:rsidP="00E12853">
            <w:pPr>
              <w:jc w:val="center"/>
              <w:rPr>
                <w:rFonts w:ascii="新細明體" w:hAnsi="新細明體"/>
                <w:sz w:val="20"/>
              </w:rPr>
            </w:pPr>
            <w:r w:rsidRPr="00CB1F30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9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8114144" w14:textId="77777777" w:rsidR="007C55DB" w:rsidRDefault="007C55DB" w:rsidP="00E1285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CB1F30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019DA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322,792,786</w:t>
            </w:r>
          </w:p>
          <w:p w14:paraId="0E09E23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171,172,963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391E7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3,764,489</w:t>
            </w:r>
          </w:p>
          <w:p w14:paraId="2651BE8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10,000,343</w:t>
            </w:r>
          </w:p>
        </w:tc>
        <w:tc>
          <w:tcPr>
            <w:tcW w:w="146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07F77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310,428,687</w:t>
            </w:r>
          </w:p>
          <w:p w14:paraId="31ADA50A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144,530,884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1406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15,781,903</w:t>
            </w:r>
          </w:p>
          <w:p w14:paraId="5E31A6F5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- 15,781,903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DEED8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24,381,513</w:t>
            </w:r>
          </w:p>
          <w:p w14:paraId="504B3CCB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859,833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680F0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15BD90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16095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721CA2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C1699D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FD822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75FA84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C185B3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D702ED7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3,764,489</w:t>
            </w:r>
          </w:p>
          <w:p w14:paraId="73C1AA1F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10,000,343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A8540E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310,428,687</w:t>
            </w:r>
          </w:p>
          <w:p w14:paraId="3FAD9366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144,530,884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FC82A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15,781,903</w:t>
            </w:r>
          </w:p>
          <w:p w14:paraId="722C1468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- 15,781,903</w:t>
            </w: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17C349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24,381,513</w:t>
            </w:r>
          </w:p>
          <w:p w14:paraId="4AAB7CF1" w14:textId="77777777" w:rsidR="007C55DB" w:rsidRPr="00BE250B" w:rsidRDefault="007C55DB" w:rsidP="00E12853">
            <w:pPr>
              <w:jc w:val="right"/>
              <w:rPr>
                <w:rFonts w:ascii="新細明體" w:hAnsi="新細明體"/>
                <w:sz w:val="20"/>
              </w:rPr>
            </w:pPr>
            <w:r w:rsidRPr="00BE250B">
              <w:rPr>
                <w:rFonts w:ascii="新細明體" w:hAnsi="新細明體"/>
                <w:noProof/>
                <w:sz w:val="20"/>
              </w:rPr>
              <w:t>859,833</w:t>
            </w:r>
          </w:p>
        </w:tc>
      </w:tr>
    </w:tbl>
    <w:p w14:paraId="6F4EC85E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 w:rsidSect="009E5C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DA01C" w14:textId="77777777" w:rsidR="007C55DB" w:rsidRDefault="007C55DB">
      <w:r>
        <w:separator/>
      </w:r>
    </w:p>
  </w:endnote>
  <w:endnote w:type="continuationSeparator" w:id="0">
    <w:p w14:paraId="57BACC9A" w14:textId="77777777" w:rsidR="007C55DB" w:rsidRDefault="007C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B00C" w14:textId="77777777" w:rsidR="009E5C37" w:rsidRDefault="009E5C3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21BAF" w14:textId="77777777" w:rsidR="009E5C37" w:rsidRDefault="009E5C37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3829818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3566093" w14:textId="41E3DD06" w:rsidR="00BE250B" w:rsidRPr="00BE250B" w:rsidRDefault="00BE250B">
        <w:pPr>
          <w:pStyle w:val="a4"/>
          <w:jc w:val="center"/>
          <w:rPr>
            <w:rFonts w:ascii="標楷體" w:eastAsia="標楷體" w:hAnsi="標楷體"/>
          </w:rPr>
        </w:pPr>
        <w:r w:rsidRPr="00BE250B">
          <w:rPr>
            <w:rFonts w:ascii="標楷體" w:eastAsia="標楷體" w:hAnsi="標楷體" w:hint="eastAsia"/>
          </w:rPr>
          <w:t>第13</w:t>
        </w:r>
        <w:r w:rsidRPr="00BE250B">
          <w:rPr>
            <w:rFonts w:ascii="標楷體" w:eastAsia="標楷體" w:hAnsi="標楷體"/>
          </w:rPr>
          <w:t>-</w:t>
        </w:r>
        <w:r w:rsidRPr="00BE250B">
          <w:rPr>
            <w:rFonts w:ascii="標楷體" w:eastAsia="標楷體" w:hAnsi="標楷體"/>
          </w:rPr>
          <w:fldChar w:fldCharType="begin"/>
        </w:r>
        <w:r w:rsidRPr="00BE250B">
          <w:rPr>
            <w:rFonts w:ascii="標楷體" w:eastAsia="標楷體" w:hAnsi="標楷體"/>
          </w:rPr>
          <w:instrText>PAGE   \* MERGEFORMAT</w:instrText>
        </w:r>
        <w:r w:rsidRPr="00BE250B">
          <w:rPr>
            <w:rFonts w:ascii="標楷體" w:eastAsia="標楷體" w:hAnsi="標楷體"/>
          </w:rPr>
          <w:fldChar w:fldCharType="separate"/>
        </w:r>
        <w:r w:rsidRPr="00BE250B">
          <w:rPr>
            <w:rFonts w:ascii="標楷體" w:eastAsia="標楷體" w:hAnsi="標楷體"/>
            <w:lang w:val="zh-TW"/>
          </w:rPr>
          <w:t>2</w:t>
        </w:r>
        <w:r w:rsidRPr="00BE250B">
          <w:rPr>
            <w:rFonts w:ascii="標楷體" w:eastAsia="標楷體" w:hAnsi="標楷體"/>
          </w:rPr>
          <w:fldChar w:fldCharType="end"/>
        </w:r>
        <w:r w:rsidRPr="00BE250B">
          <w:rPr>
            <w:rFonts w:ascii="標楷體" w:eastAsia="標楷體" w:hAnsi="標楷體" w:hint="eastAsia"/>
          </w:rPr>
          <w:t>頁</w:t>
        </w:r>
      </w:p>
    </w:sdtContent>
  </w:sdt>
  <w:p w14:paraId="241852FE" w14:textId="77777777" w:rsidR="00BE250B" w:rsidRDefault="00BE250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9ADCB" w14:textId="77777777" w:rsidR="007C55DB" w:rsidRDefault="007C55DB">
      <w:r>
        <w:separator/>
      </w:r>
    </w:p>
  </w:footnote>
  <w:footnote w:type="continuationSeparator" w:id="0">
    <w:p w14:paraId="6AC5C971" w14:textId="77777777" w:rsidR="007C55DB" w:rsidRDefault="007C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D5137" w14:textId="77777777" w:rsidR="009E5C37" w:rsidRDefault="009E5C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F3AEC" w14:textId="0EB063E7" w:rsidR="00D867AC" w:rsidRDefault="00623CB0">
    <w:pPr>
      <w:jc w:val="center"/>
    </w:pPr>
    <w:r w:rsidRPr="00623CB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623CB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623CB0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623CB0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623CB0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A4E80" w14:textId="29035A27" w:rsidR="00D867AC" w:rsidRDefault="00623CB0">
    <w:pPr>
      <w:jc w:val="center"/>
      <w:rPr>
        <w:rFonts w:ascii="標楷體" w:eastAsia="標楷體" w:hAnsi="標楷體"/>
        <w:b/>
        <w:sz w:val="32"/>
      </w:rPr>
    </w:pPr>
    <w:r w:rsidRPr="00623CB0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623CB0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623CB0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623CB0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DB"/>
    <w:rsid w:val="0001712C"/>
    <w:rsid w:val="000A3326"/>
    <w:rsid w:val="001214FD"/>
    <w:rsid w:val="001A4B2C"/>
    <w:rsid w:val="00342CF0"/>
    <w:rsid w:val="003F092B"/>
    <w:rsid w:val="004E0B7F"/>
    <w:rsid w:val="00623CB0"/>
    <w:rsid w:val="00632598"/>
    <w:rsid w:val="00734FFE"/>
    <w:rsid w:val="00775C5D"/>
    <w:rsid w:val="007C55DB"/>
    <w:rsid w:val="008B0CCA"/>
    <w:rsid w:val="008E605A"/>
    <w:rsid w:val="009D2E50"/>
    <w:rsid w:val="009E5C37"/>
    <w:rsid w:val="00AA7593"/>
    <w:rsid w:val="00AB6EA1"/>
    <w:rsid w:val="00B27658"/>
    <w:rsid w:val="00BE250B"/>
    <w:rsid w:val="00CE74C9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957252E"/>
  <w15:chartTrackingRefBased/>
  <w15:docId w15:val="{C2457025-4F84-42E8-B02C-DE16E2FC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E250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mh3YJDTA29ql6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mh3YJDTA29ql6以前年度歲出決算審定表.dot</Template>
  <TotalTime>17</TotalTime>
  <Pages>1</Pages>
  <Words>590</Words>
  <Characters>3368</Characters>
  <Application>Microsoft Office Word</Application>
  <DocSecurity>0</DocSecurity>
  <Lines>28</Lines>
  <Paragraphs>7</Paragraphs>
  <ScaleCrop>false</ScaleCrop>
  <Company>N.A.O.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蔡宜靜</dc:creator>
  <cp:keywords/>
  <cp:lastModifiedBy>黃國星</cp:lastModifiedBy>
  <cp:revision>6</cp:revision>
  <cp:lastPrinted>2026-05-27T07:33:00Z</cp:lastPrinted>
  <dcterms:created xsi:type="dcterms:W3CDTF">2026-05-27T05:57:00Z</dcterms:created>
  <dcterms:modified xsi:type="dcterms:W3CDTF">2026-06-29T06:07:00Z</dcterms:modified>
</cp:coreProperties>
</file>