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37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5"/>
        <w:gridCol w:w="431"/>
        <w:gridCol w:w="1666"/>
        <w:gridCol w:w="1288"/>
        <w:gridCol w:w="1476"/>
        <w:gridCol w:w="1477"/>
        <w:gridCol w:w="287"/>
        <w:gridCol w:w="1190"/>
        <w:gridCol w:w="1477"/>
        <w:gridCol w:w="1504"/>
        <w:gridCol w:w="1505"/>
        <w:gridCol w:w="1505"/>
        <w:gridCol w:w="1505"/>
        <w:gridCol w:w="1515"/>
        <w:gridCol w:w="1515"/>
        <w:gridCol w:w="1515"/>
        <w:gridCol w:w="1516"/>
      </w:tblGrid>
      <w:tr w:rsidR="00D46CDC" w14:paraId="384C7D16" w14:textId="77777777" w:rsidTr="00290612">
        <w:trPr>
          <w:cantSplit/>
          <w:trHeight w:val="270"/>
          <w:tblHeader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7AE55BD8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1717E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4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BCAB5" w14:textId="7D8C1106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C3A0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67F5EC23" w14:textId="77777777" w:rsidTr="00290612">
        <w:trPr>
          <w:cantSplit/>
          <w:trHeight w:val="270"/>
          <w:tblHeader/>
        </w:trPr>
        <w:tc>
          <w:tcPr>
            <w:tcW w:w="465" w:type="dxa"/>
            <w:tcBorders>
              <w:top w:val="nil"/>
              <w:left w:val="nil"/>
              <w:right w:val="nil"/>
            </w:tcBorders>
          </w:tcPr>
          <w:p w14:paraId="69678E3B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5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44C85416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7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544EA3FC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3C8E4727" w14:textId="77777777" w:rsidTr="00C34128">
        <w:trPr>
          <w:cantSplit/>
          <w:trHeight w:val="340"/>
          <w:tblHeader/>
        </w:trPr>
        <w:tc>
          <w:tcPr>
            <w:tcW w:w="896" w:type="dxa"/>
            <w:gridSpan w:val="2"/>
            <w:vMerge w:val="restart"/>
            <w:tcBorders>
              <w:left w:val="nil"/>
            </w:tcBorders>
            <w:vAlign w:val="center"/>
          </w:tcPr>
          <w:p w14:paraId="6070E2A4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666" w:type="dxa"/>
            <w:vMerge w:val="restart"/>
            <w:tcBorders>
              <w:left w:val="nil"/>
            </w:tcBorders>
            <w:vAlign w:val="center"/>
          </w:tcPr>
          <w:p w14:paraId="65B384F1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288" w:type="dxa"/>
            <w:vMerge w:val="restart"/>
            <w:vAlign w:val="center"/>
          </w:tcPr>
          <w:p w14:paraId="330009D0" w14:textId="77777777"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907" w:type="dxa"/>
            <w:gridSpan w:val="5"/>
            <w:vAlign w:val="center"/>
          </w:tcPr>
          <w:p w14:paraId="2385387F" w14:textId="77777777" w:rsidR="00D46CDC" w:rsidRDefault="00D46CDC" w:rsidP="00A74D00">
            <w:pPr>
              <w:ind w:leftChars="-1" w:left="2" w:hangingChars="2" w:hanging="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019" w:type="dxa"/>
            <w:gridSpan w:val="4"/>
            <w:vAlign w:val="center"/>
          </w:tcPr>
          <w:p w14:paraId="48D52200" w14:textId="77777777" w:rsidR="00D46CDC" w:rsidRDefault="00D46CDC" w:rsidP="00A74D00">
            <w:pPr>
              <w:ind w:leftChars="-1" w:left="2" w:hangingChars="2" w:hanging="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61" w:type="dxa"/>
            <w:gridSpan w:val="4"/>
            <w:tcBorders>
              <w:right w:val="nil"/>
            </w:tcBorders>
            <w:vAlign w:val="center"/>
          </w:tcPr>
          <w:p w14:paraId="338626E1" w14:textId="77777777" w:rsidR="00D46CDC" w:rsidRDefault="00D46CDC" w:rsidP="00A74D00">
            <w:pPr>
              <w:ind w:leftChars="-1" w:left="2" w:hangingChars="2" w:hanging="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59924778" w14:textId="77777777" w:rsidTr="00C34128">
        <w:trPr>
          <w:cantSplit/>
          <w:trHeight w:val="340"/>
          <w:tblHeader/>
        </w:trPr>
        <w:tc>
          <w:tcPr>
            <w:tcW w:w="896" w:type="dxa"/>
            <w:gridSpan w:val="2"/>
            <w:vMerge/>
            <w:tcBorders>
              <w:left w:val="nil"/>
            </w:tcBorders>
            <w:vAlign w:val="center"/>
          </w:tcPr>
          <w:p w14:paraId="394C6C99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66" w:type="dxa"/>
            <w:vMerge/>
            <w:vAlign w:val="center"/>
          </w:tcPr>
          <w:p w14:paraId="43EF03B9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88" w:type="dxa"/>
            <w:vMerge/>
            <w:vAlign w:val="center"/>
          </w:tcPr>
          <w:p w14:paraId="436E976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6" w:type="dxa"/>
            <w:vAlign w:val="center"/>
          </w:tcPr>
          <w:p w14:paraId="04B2A03D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77" w:type="dxa"/>
            <w:vAlign w:val="center"/>
          </w:tcPr>
          <w:p w14:paraId="53B9ED85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7" w:type="dxa"/>
            <w:gridSpan w:val="2"/>
            <w:vAlign w:val="center"/>
          </w:tcPr>
          <w:p w14:paraId="1ED9EB59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77" w:type="dxa"/>
            <w:vAlign w:val="center"/>
          </w:tcPr>
          <w:p w14:paraId="29267B9E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44611E69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A74D00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5CD87CF5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5" w:type="dxa"/>
            <w:vAlign w:val="center"/>
          </w:tcPr>
          <w:p w14:paraId="783EA289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5" w:type="dxa"/>
            <w:vAlign w:val="center"/>
          </w:tcPr>
          <w:p w14:paraId="15EE5251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15" w:type="dxa"/>
            <w:vAlign w:val="center"/>
          </w:tcPr>
          <w:p w14:paraId="72D89A4E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A74D00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15" w:type="dxa"/>
            <w:vAlign w:val="center"/>
          </w:tcPr>
          <w:p w14:paraId="7AA49AF8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15" w:type="dxa"/>
            <w:tcBorders>
              <w:right w:val="nil"/>
            </w:tcBorders>
            <w:vAlign w:val="center"/>
          </w:tcPr>
          <w:p w14:paraId="17DA0705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16" w:type="dxa"/>
            <w:tcBorders>
              <w:right w:val="nil"/>
            </w:tcBorders>
            <w:vAlign w:val="center"/>
          </w:tcPr>
          <w:p w14:paraId="224C0616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14:paraId="78DAE8F9" w14:textId="77777777" w:rsidTr="00C34128">
        <w:trPr>
          <w:cantSplit/>
          <w:trHeight w:val="340"/>
          <w:tblHeader/>
        </w:trPr>
        <w:tc>
          <w:tcPr>
            <w:tcW w:w="896" w:type="dxa"/>
            <w:gridSpan w:val="2"/>
            <w:vMerge/>
            <w:tcBorders>
              <w:left w:val="nil"/>
            </w:tcBorders>
            <w:vAlign w:val="center"/>
          </w:tcPr>
          <w:p w14:paraId="5BCC9963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66" w:type="dxa"/>
            <w:vMerge/>
            <w:vAlign w:val="center"/>
          </w:tcPr>
          <w:p w14:paraId="53256027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88" w:type="dxa"/>
            <w:vAlign w:val="center"/>
          </w:tcPr>
          <w:p w14:paraId="5BE6954D" w14:textId="77777777" w:rsidR="00D46CDC" w:rsidRPr="0041255C" w:rsidRDefault="00D46CDC" w:rsidP="0041255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proofErr w:type="gramStart"/>
            <w:r w:rsidRPr="0041255C">
              <w:rPr>
                <w:rFonts w:ascii="標楷體" w:eastAsia="標楷體" w:hAnsi="標楷體" w:hint="eastAsia"/>
                <w:spacing w:val="-4"/>
                <w:sz w:val="20"/>
              </w:rPr>
              <w:t>應收數</w:t>
            </w:r>
            <w:proofErr w:type="gramEnd"/>
          </w:p>
        </w:tc>
        <w:tc>
          <w:tcPr>
            <w:tcW w:w="1476" w:type="dxa"/>
            <w:vAlign w:val="center"/>
          </w:tcPr>
          <w:p w14:paraId="37FAA2B5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77" w:type="dxa"/>
            <w:vAlign w:val="center"/>
          </w:tcPr>
          <w:p w14:paraId="2540DDA3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77" w:type="dxa"/>
            <w:gridSpan w:val="2"/>
            <w:vAlign w:val="center"/>
          </w:tcPr>
          <w:p w14:paraId="44836E90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77" w:type="dxa"/>
            <w:vAlign w:val="center"/>
          </w:tcPr>
          <w:p w14:paraId="01355492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75FA18BD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1693F13E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449A89CD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77A552BD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15" w:type="dxa"/>
            <w:vAlign w:val="center"/>
          </w:tcPr>
          <w:p w14:paraId="1C6411A0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15" w:type="dxa"/>
            <w:vAlign w:val="center"/>
          </w:tcPr>
          <w:p w14:paraId="4604EF6E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15" w:type="dxa"/>
            <w:tcBorders>
              <w:right w:val="nil"/>
            </w:tcBorders>
            <w:vAlign w:val="center"/>
          </w:tcPr>
          <w:p w14:paraId="466233AA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16" w:type="dxa"/>
            <w:tcBorders>
              <w:right w:val="nil"/>
            </w:tcBorders>
            <w:vAlign w:val="center"/>
          </w:tcPr>
          <w:p w14:paraId="4064DF64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14:paraId="0121E730" w14:textId="77777777" w:rsidTr="00C34128">
        <w:trPr>
          <w:cantSplit/>
          <w:trHeight w:val="340"/>
          <w:tblHeader/>
        </w:trPr>
        <w:tc>
          <w:tcPr>
            <w:tcW w:w="896" w:type="dxa"/>
            <w:gridSpan w:val="2"/>
            <w:vMerge/>
            <w:tcBorders>
              <w:left w:val="nil"/>
            </w:tcBorders>
            <w:vAlign w:val="center"/>
          </w:tcPr>
          <w:p w14:paraId="01289D02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66" w:type="dxa"/>
            <w:vMerge/>
            <w:vAlign w:val="center"/>
          </w:tcPr>
          <w:p w14:paraId="0E1C15A5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88" w:type="dxa"/>
            <w:vAlign w:val="center"/>
          </w:tcPr>
          <w:p w14:paraId="66770C18" w14:textId="77777777" w:rsidR="00D46CDC" w:rsidRPr="0041255C" w:rsidRDefault="00D46CDC" w:rsidP="0041255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41255C">
              <w:rPr>
                <w:rFonts w:ascii="標楷體" w:eastAsia="標楷體" w:hAnsi="標楷體" w:hint="eastAsia"/>
                <w:spacing w:val="-4"/>
                <w:sz w:val="20"/>
              </w:rPr>
              <w:t>保留數</w:t>
            </w:r>
          </w:p>
        </w:tc>
        <w:tc>
          <w:tcPr>
            <w:tcW w:w="1476" w:type="dxa"/>
            <w:vAlign w:val="center"/>
          </w:tcPr>
          <w:p w14:paraId="0017E00F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7" w:type="dxa"/>
            <w:vAlign w:val="center"/>
          </w:tcPr>
          <w:p w14:paraId="2EFB4776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7" w:type="dxa"/>
            <w:gridSpan w:val="2"/>
            <w:vAlign w:val="center"/>
          </w:tcPr>
          <w:p w14:paraId="78F1538E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7" w:type="dxa"/>
            <w:vAlign w:val="center"/>
          </w:tcPr>
          <w:p w14:paraId="5D1F6652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18A53BD2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15F4AD93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66B3A26A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146A9753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15" w:type="dxa"/>
            <w:vAlign w:val="center"/>
          </w:tcPr>
          <w:p w14:paraId="583C0452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15" w:type="dxa"/>
            <w:vAlign w:val="center"/>
          </w:tcPr>
          <w:p w14:paraId="117EAE56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15" w:type="dxa"/>
            <w:tcBorders>
              <w:right w:val="nil"/>
            </w:tcBorders>
            <w:vAlign w:val="center"/>
          </w:tcPr>
          <w:p w14:paraId="43F2C5F9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16" w:type="dxa"/>
            <w:tcBorders>
              <w:right w:val="nil"/>
            </w:tcBorders>
            <w:vAlign w:val="center"/>
          </w:tcPr>
          <w:p w14:paraId="53A1CC27" w14:textId="77777777" w:rsidR="00D46CDC" w:rsidRDefault="00D46CDC" w:rsidP="00A74D00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425757" w:rsidRPr="00214B3E" w14:paraId="022606CD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36FAAE15" w14:textId="77777777" w:rsidR="00425757" w:rsidRPr="00214B3E" w:rsidRDefault="00425757" w:rsidP="0042575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49F51E04" w14:textId="77777777" w:rsidR="00425757" w:rsidRPr="00214B3E" w:rsidRDefault="00425757" w:rsidP="0042575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14B3E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B8D56BE" w14:textId="64BF8B90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16,653,654,753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45A850" w14:textId="4D2AD47C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347,183,001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356F77B" w14:textId="01711BE0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10,138,180,245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3A60EB2C" w14:textId="1DA10899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32AC762" w14:textId="63D2A15B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6,168,291,507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B2FD09F" w14:textId="77777777" w:rsidR="00425757" w:rsidRPr="00214B3E" w:rsidRDefault="00425757" w:rsidP="0042575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4632B51" w14:textId="77777777" w:rsidR="00425757" w:rsidRPr="00214B3E" w:rsidRDefault="00425757" w:rsidP="0042575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B81AE2D" w14:textId="77777777" w:rsidR="00425757" w:rsidRPr="00214B3E" w:rsidRDefault="00425757" w:rsidP="0042575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903AF78" w14:textId="77777777" w:rsidR="00425757" w:rsidRPr="00214B3E" w:rsidRDefault="00425757" w:rsidP="0042575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D6F4E23" w14:textId="33270343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b/>
                <w:noProof/>
                <w:sz w:val="20"/>
              </w:rPr>
              <w:t>347,183,001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2154965" w14:textId="0AFE11EE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b/>
                <w:noProof/>
                <w:sz w:val="20"/>
              </w:rPr>
              <w:t>10,138,180,245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5AD4F68" w14:textId="0EF48FB4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4CC0699" w14:textId="5B2F3CDE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b/>
                <w:noProof/>
                <w:sz w:val="20"/>
              </w:rPr>
              <w:t>6,168,291,507</w:t>
            </w:r>
          </w:p>
        </w:tc>
      </w:tr>
      <w:tr w:rsidR="00425757" w:rsidRPr="00214B3E" w14:paraId="60B165B5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07DF87E5" w14:textId="77777777" w:rsidR="00425757" w:rsidRPr="00214B3E" w:rsidRDefault="00425757" w:rsidP="0042575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256D101F" w14:textId="77777777" w:rsidR="00425757" w:rsidRPr="00214B3E" w:rsidRDefault="00425757" w:rsidP="0042575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14B3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AD71BAB" w14:textId="77777777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13,677,957,506</w:t>
            </w:r>
          </w:p>
          <w:p w14:paraId="5DB4B0CD" w14:textId="394D393A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2,975,697,247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2796FC" w14:textId="77777777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114,047,100</w:t>
            </w:r>
          </w:p>
          <w:p w14:paraId="3C35D3EA" w14:textId="4BD80DD3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233,135,901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4CE4665" w14:textId="77777777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8,983,752,995</w:t>
            </w:r>
          </w:p>
          <w:p w14:paraId="069A97AF" w14:textId="086F67D6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1,154,427,250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5886B597" w14:textId="77777777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31,684</w:t>
            </w:r>
          </w:p>
          <w:p w14:paraId="37CC7CF3" w14:textId="42F148F5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- 31,684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0CC0C47" w14:textId="77777777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4,580,189,095</w:t>
            </w:r>
          </w:p>
          <w:p w14:paraId="15ACF1A5" w14:textId="6EFFE9F7" w:rsidR="00425757" w:rsidRPr="00425757" w:rsidRDefault="00425757" w:rsidP="00425757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25757">
              <w:rPr>
                <w:rFonts w:ascii="新細明體" w:hAnsi="新細明體"/>
                <w:b/>
                <w:noProof/>
                <w:sz w:val="20"/>
              </w:rPr>
              <w:t>1,588,102,412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6BF00DD" w14:textId="77777777" w:rsidR="00425757" w:rsidRPr="00214B3E" w:rsidRDefault="00425757" w:rsidP="0042575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890E16D" w14:textId="77777777" w:rsidR="00425757" w:rsidRPr="00214B3E" w:rsidRDefault="00425757" w:rsidP="0042575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924BC7C" w14:textId="77777777" w:rsidR="00425757" w:rsidRPr="00214B3E" w:rsidRDefault="00425757" w:rsidP="0042575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15FA921" w14:textId="77777777" w:rsidR="00425757" w:rsidRPr="00214B3E" w:rsidRDefault="00425757" w:rsidP="0042575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DE826C9" w14:textId="77777777" w:rsidR="00425757" w:rsidRPr="00214B3E" w:rsidRDefault="00425757" w:rsidP="0042575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E24D805" w14:textId="77777777" w:rsidR="00425757" w:rsidRPr="00214B3E" w:rsidRDefault="00425757" w:rsidP="0042575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67FF9FA" w14:textId="77777777" w:rsidR="00425757" w:rsidRPr="00214B3E" w:rsidRDefault="00425757" w:rsidP="0042575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6A5D493" w14:textId="77777777" w:rsidR="00425757" w:rsidRPr="00214B3E" w:rsidRDefault="00425757" w:rsidP="0042575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14B3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E5B5FFC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b/>
                <w:noProof/>
                <w:sz w:val="20"/>
              </w:rPr>
              <w:t>114,047,100</w:t>
            </w:r>
          </w:p>
          <w:p w14:paraId="6FBDD3CE" w14:textId="127E4F85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b/>
                <w:noProof/>
                <w:sz w:val="20"/>
              </w:rPr>
              <w:t>233,135,901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4A43ED6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b/>
                <w:noProof/>
                <w:sz w:val="20"/>
              </w:rPr>
              <w:t>8,983,752,995</w:t>
            </w:r>
          </w:p>
          <w:p w14:paraId="48D9172D" w14:textId="2C0B4513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b/>
                <w:noProof/>
                <w:sz w:val="20"/>
              </w:rPr>
              <w:t>1,154,427,250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57508CF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b/>
                <w:noProof/>
                <w:sz w:val="20"/>
              </w:rPr>
              <w:t>31,684</w:t>
            </w:r>
          </w:p>
          <w:p w14:paraId="7AD16E60" w14:textId="15DFC312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b/>
                <w:noProof/>
                <w:sz w:val="20"/>
              </w:rPr>
              <w:t>- 31,684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65C4986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b/>
                <w:noProof/>
                <w:sz w:val="20"/>
              </w:rPr>
              <w:t>4,580,189,095</w:t>
            </w:r>
          </w:p>
          <w:p w14:paraId="20AB24D9" w14:textId="6D7D540C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b/>
                <w:noProof/>
                <w:sz w:val="20"/>
              </w:rPr>
              <w:t>1,588,102,412</w:t>
            </w:r>
          </w:p>
        </w:tc>
      </w:tr>
      <w:tr w:rsidR="00425757" w14:paraId="59A9EC1E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1097B888" w14:textId="13D4CC6B" w:rsidR="00425757" w:rsidRDefault="00425757" w:rsidP="00425757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1</w:t>
            </w:r>
            <w:r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278F02D6" w14:textId="77777777" w:rsidR="00425757" w:rsidRDefault="00425757" w:rsidP="0042575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0376AC6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5,496,998,552</w:t>
            </w:r>
          </w:p>
          <w:p w14:paraId="47249649" w14:textId="7907FFE6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27,446,090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4F8A91B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300,155</w:t>
            </w:r>
          </w:p>
          <w:p w14:paraId="40A92052" w14:textId="427C450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775,611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DC0B168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5,496,698,397</w:t>
            </w:r>
          </w:p>
          <w:p w14:paraId="3169B793" w14:textId="1462E1A3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23,415,479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5E203E92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01B17153" w14:textId="160D50C4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E514B5C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311D855" w14:textId="5FC4B2FB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3,255,000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EA51EFA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A23E74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E42B5B2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412112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D9E53E1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04BC41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6B6BF7D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DCE8E4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5EB04FC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300,155</w:t>
            </w:r>
          </w:p>
          <w:p w14:paraId="02F7EB8B" w14:textId="142AF764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775,611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5E6C28B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5,496,698,397</w:t>
            </w:r>
          </w:p>
          <w:p w14:paraId="20D0444F" w14:textId="60C2342C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23,415,479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BAD111E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B32BF00" w14:textId="3976B551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76517F94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69255E92" w14:textId="2F9844D5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3,255,000</w:t>
            </w:r>
          </w:p>
        </w:tc>
      </w:tr>
      <w:tr w:rsidR="00425757" w14:paraId="42AFB204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66D41602" w14:textId="2D536F92" w:rsidR="00425757" w:rsidRDefault="00425757" w:rsidP="00425757">
            <w:pPr>
              <w:jc w:val="center"/>
              <w:rPr>
                <w:rFonts w:ascii="新細明體" w:hAnsi="新細明體"/>
                <w:sz w:val="20"/>
              </w:rPr>
            </w:pPr>
            <w:r w:rsidRPr="00212A1D">
              <w:rPr>
                <w:rFonts w:ascii="新細明體" w:hAnsi="新細明體" w:hint="eastAsia"/>
                <w:noProof/>
                <w:sz w:val="20"/>
              </w:rPr>
              <w:t>88下及89－11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715D4621" w14:textId="77777777" w:rsidR="00425757" w:rsidRDefault="00425757" w:rsidP="0042575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1E3A979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984,452,524</w:t>
            </w:r>
          </w:p>
          <w:p w14:paraId="345D9EE4" w14:textId="05E94EF8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545B711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91,190,673</w:t>
            </w:r>
          </w:p>
          <w:p w14:paraId="0FBB392C" w14:textId="0E8CEF54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11BEDE0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368,126,202</w:t>
            </w:r>
          </w:p>
          <w:p w14:paraId="68885E57" w14:textId="27816B31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514CDB14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2E9DC15A" w14:textId="0C7D611A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6931C5D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525,135,649</w:t>
            </w:r>
          </w:p>
          <w:p w14:paraId="6D3A7BA7" w14:textId="74B3DC38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7A6B677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B2FCB9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A962B09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FDCC57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C94F7CE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F35748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7681689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355425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0AF152E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91,190,673</w:t>
            </w:r>
          </w:p>
          <w:p w14:paraId="77A18115" w14:textId="77CC397C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F4F8B45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368,126,202</w:t>
            </w:r>
          </w:p>
          <w:p w14:paraId="3FBE69AD" w14:textId="299EDA2B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4871C3C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30A3B0BD" w14:textId="2E530762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E0F6D63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525,135,649</w:t>
            </w:r>
          </w:p>
          <w:p w14:paraId="6F9F05D5" w14:textId="60E44FEC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425757" w14:paraId="7AE128D6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694D242F" w14:textId="098EB1BC" w:rsidR="00425757" w:rsidRDefault="00425757" w:rsidP="00425757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10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  <w:r w:rsidRPr="009311BC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4F720C05" w14:textId="77777777" w:rsidR="00425757" w:rsidRDefault="00425757" w:rsidP="0042575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E994EA4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70,017,177</w:t>
            </w:r>
          </w:p>
          <w:p w14:paraId="7BCF38B7" w14:textId="4A6AB2DC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44,684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F9910D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3,499,480</w:t>
            </w:r>
          </w:p>
          <w:p w14:paraId="73FD32E7" w14:textId="6F3E67E0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727B0E4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60,961,699</w:t>
            </w:r>
          </w:p>
          <w:p w14:paraId="59B64886" w14:textId="38B9EB4D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13,000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33AB31CE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31,684</w:t>
            </w:r>
          </w:p>
          <w:p w14:paraId="15CE5130" w14:textId="49A27198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- 31,684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E7C6002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5,587,682</w:t>
            </w:r>
          </w:p>
          <w:p w14:paraId="47149846" w14:textId="147C09B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C227DCF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4159DF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0219A9A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34D094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9326DF2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B0AEE3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B32095D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9E18E3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6AAD7F9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3,499,480</w:t>
            </w:r>
          </w:p>
          <w:p w14:paraId="70C8D384" w14:textId="532C2EAB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B632690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60,961,699</w:t>
            </w:r>
          </w:p>
          <w:p w14:paraId="1253E0F4" w14:textId="55CB58D9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13,000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D46BE5C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31,684</w:t>
            </w:r>
          </w:p>
          <w:p w14:paraId="3DA5B4EC" w14:textId="7E01B1F3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- 31,684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EFDE4F3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5,587,682</w:t>
            </w:r>
          </w:p>
          <w:p w14:paraId="2CC0C8B9" w14:textId="3D44F92C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425757" w14:paraId="2F6C765F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2AE88C76" w14:textId="77777777" w:rsidR="00425757" w:rsidRDefault="00425757" w:rsidP="00425757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101－102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366141F1" w14:textId="77777777" w:rsidR="00425757" w:rsidRDefault="00425757" w:rsidP="0042575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信託管理收入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ECB2121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12,645,241</w:t>
            </w:r>
          </w:p>
          <w:p w14:paraId="3C1152B8" w14:textId="61C2CD06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9BE933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1AF5FE42" w14:textId="1B4E5319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4A23409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15988620" w14:textId="2DB2ED9A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1504366F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171CA045" w14:textId="5DA8FED0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4DC1FC2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12,645,241</w:t>
            </w:r>
          </w:p>
          <w:p w14:paraId="06FA5823" w14:textId="1BBB346A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D13DD74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238176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32A48F0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3CD417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0A132FA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2D6944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02C3918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9738B8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0ABCD96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0B64E81E" w14:textId="79FAC071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9736092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06E6CAF3" w14:textId="2A4C8321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0002533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894F895" w14:textId="209FB9B8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751C7C1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12,645,241</w:t>
            </w:r>
          </w:p>
          <w:p w14:paraId="2E4BDD10" w14:textId="6768EF75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425757" w14:paraId="1E11D483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6F05DFE5" w14:textId="7437E990" w:rsidR="00425757" w:rsidRDefault="00425757" w:rsidP="00425757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81－11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4F6B35AC" w14:textId="77777777" w:rsidR="00425757" w:rsidRDefault="00425757" w:rsidP="0042575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ADEA109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1,016,934,141</w:t>
            </w:r>
          </w:p>
          <w:p w14:paraId="4200A9E0" w14:textId="49D4BE0C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80,970,847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E74E64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804,278</w:t>
            </w:r>
          </w:p>
          <w:p w14:paraId="42BC3B12" w14:textId="3BB73BC1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A44CF1B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268,006,337</w:t>
            </w:r>
          </w:p>
          <w:p w14:paraId="1F83D9B1" w14:textId="1CCA240A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160,000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405D5497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824B3C2" w14:textId="578305A9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21A6876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748,123,526</w:t>
            </w:r>
          </w:p>
          <w:p w14:paraId="7B5C0737" w14:textId="5A2667EF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80,810,847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48DD1E1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B952D2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3AB10F7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B6A2ED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D955E14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46E209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85A32A8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564A7E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5F01B53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804,278</w:t>
            </w:r>
          </w:p>
          <w:p w14:paraId="3E080592" w14:textId="175525BB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15FE396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268,006,337</w:t>
            </w:r>
          </w:p>
          <w:p w14:paraId="799E85D2" w14:textId="66AAD4EC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160,000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AABE59F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3D30320" w14:textId="7F94B636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52B412CB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748,123,526</w:t>
            </w:r>
          </w:p>
          <w:p w14:paraId="65CA5453" w14:textId="6141E730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80,810,847</w:t>
            </w:r>
          </w:p>
        </w:tc>
      </w:tr>
      <w:tr w:rsidR="00425757" w14:paraId="2930783A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2D126FB2" w14:textId="74AAA4AF" w:rsidR="00425757" w:rsidRDefault="00425757" w:rsidP="00425757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/>
                <w:noProof/>
                <w:sz w:val="20"/>
              </w:rPr>
              <w:t>111</w:t>
            </w:r>
            <w:r w:rsidRPr="009311BC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3753CBCB" w14:textId="77777777" w:rsidR="00425757" w:rsidRPr="00EA7972" w:rsidRDefault="00425757" w:rsidP="00425757">
            <w:pPr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A797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30CEC618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5,100,000,000</w:t>
            </w:r>
          </w:p>
          <w:p w14:paraId="2627DE2B" w14:textId="079255FF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F49D91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3F1D37D" w14:textId="504DA9CD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AA6374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2,030,000,000</w:t>
            </w:r>
          </w:p>
          <w:p w14:paraId="03EBB995" w14:textId="19B63A53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30C24C1B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BC1E14B" w14:textId="28EE7044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7D9EF94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3,070,000,000</w:t>
            </w:r>
          </w:p>
          <w:p w14:paraId="01F8F408" w14:textId="1EC8C4CE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6B693AC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4C133D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28AEF44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09D0F5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EA204E4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A2A061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1EF8553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DAA410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8509335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0AAFD114" w14:textId="562C2966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F839E66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2,030,000,000</w:t>
            </w:r>
          </w:p>
          <w:p w14:paraId="63EED5B6" w14:textId="77609E9F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D52EDE9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25DF5DBE" w14:textId="517DF4A3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4ADCF74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3,070,000,000</w:t>
            </w:r>
          </w:p>
          <w:p w14:paraId="1E832BB5" w14:textId="1AFC3DAE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477AA0" w14:paraId="0E96E3D9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438108C2" w14:textId="77777777" w:rsidR="00477AA0" w:rsidRDefault="00477AA0" w:rsidP="00477AA0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106－109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4839E373" w14:textId="77777777" w:rsidR="00477AA0" w:rsidRDefault="00477AA0" w:rsidP="00477AA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補助收入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E0E548A" w14:textId="77777777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/>
                <w:noProof/>
                <w:sz w:val="20"/>
              </w:rPr>
              <w:t>240,899</w:t>
            </w:r>
          </w:p>
          <w:p w14:paraId="3DFA9B63" w14:textId="36CE1723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/>
                <w:noProof/>
                <w:sz w:val="20"/>
              </w:rPr>
              <w:t>413,864,511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356A15" w14:textId="77777777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61840C3C" w14:textId="5733ADAD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/>
                <w:noProof/>
                <w:sz w:val="20"/>
              </w:rPr>
              <w:t>33,925,329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AADB774" w14:textId="77777777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31BB838F" w14:textId="2563C478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/>
                <w:noProof/>
                <w:sz w:val="20"/>
              </w:rPr>
              <w:t>174,160,190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44FDFB44" w14:textId="77777777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66A396F" w14:textId="5E9D4B13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4D4246D" w14:textId="77777777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/>
                <w:noProof/>
                <w:sz w:val="20"/>
              </w:rPr>
              <w:t>240,899</w:t>
            </w:r>
          </w:p>
          <w:p w14:paraId="1190423B" w14:textId="798642C2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/>
                <w:noProof/>
                <w:sz w:val="20"/>
              </w:rPr>
              <w:t>205,778,992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01F76E0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C7FBBB3" w14:textId="52201AD5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602A820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B424A4F" w14:textId="1EF89B55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F5E80C4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93E1CF2" w14:textId="277EC5DB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62EB0D0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6188A49" w14:textId="5842037D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A5A0930" w14:textId="77777777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3923489C" w14:textId="1B1F64CF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/>
                <w:noProof/>
                <w:sz w:val="20"/>
              </w:rPr>
              <w:t>33,925,329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F0555AA" w14:textId="77777777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7881D01B" w14:textId="5AB41C8B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/>
                <w:noProof/>
                <w:sz w:val="20"/>
              </w:rPr>
              <w:t>174,160,190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D03071A" w14:textId="77777777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18C89BC7" w14:textId="48343980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7D951DAE" w14:textId="77777777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/>
                <w:noProof/>
                <w:sz w:val="20"/>
              </w:rPr>
              <w:t>240,899</w:t>
            </w:r>
          </w:p>
          <w:p w14:paraId="7D57063A" w14:textId="5CA0899B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Theme="minorEastAsia" w:eastAsiaTheme="minorEastAsia" w:hAnsiTheme="minorEastAsia"/>
                <w:noProof/>
                <w:sz w:val="20"/>
              </w:rPr>
              <w:t>205,778,992</w:t>
            </w:r>
          </w:p>
        </w:tc>
      </w:tr>
      <w:tr w:rsidR="00477AA0" w14:paraId="17BF3C44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4DAFAA36" w14:textId="38AAA299" w:rsidR="00477AA0" w:rsidRDefault="00477AA0" w:rsidP="00477AA0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110－11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6721C42A" w14:textId="77777777" w:rsidR="00477AA0" w:rsidRDefault="00477AA0" w:rsidP="00477AA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A2BE785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680,949,961</w:t>
            </w:r>
          </w:p>
          <w:p w14:paraId="6D69125A" w14:textId="015DDEB1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2,358,975,615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E5111C2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17,183,842</w:t>
            </w:r>
          </w:p>
          <w:p w14:paraId="49477F94" w14:textId="17230CB1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198,380,108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D2BF7D4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481,050,039</w:t>
            </w:r>
          </w:p>
          <w:p w14:paraId="3D124AE1" w14:textId="2ACF6CF7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926,927,434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318142F1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B2DAD7F" w14:textId="46F1F895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1059DE5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182,716,080</w:t>
            </w:r>
          </w:p>
          <w:p w14:paraId="407B9740" w14:textId="1F872605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1,233,668,073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4EEF59A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DE9B264" w14:textId="6E50E9D6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A7A20E8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A3F3342" w14:textId="1A4D4025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8E56144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1DA2D96" w14:textId="32D11FAE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B584A2E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B9D9936" w14:textId="75228D71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09C3A8A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17,183,842</w:t>
            </w:r>
          </w:p>
          <w:p w14:paraId="0E90B87A" w14:textId="547E8285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198,380,108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E97CE9A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481,050,039</w:t>
            </w:r>
          </w:p>
          <w:p w14:paraId="1E85E684" w14:textId="70DDB5FF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926,927,434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AD98EF5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6A81547" w14:textId="374E30F6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F2E1B73" w14:textId="77777777" w:rsidR="00477AA0" w:rsidRPr="00477AA0" w:rsidRDefault="00477AA0" w:rsidP="00477AA0">
            <w:pPr>
              <w:jc w:val="right"/>
              <w:rPr>
                <w:rFonts w:ascii="新細明體" w:hAnsi="新細明體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182,716,080</w:t>
            </w:r>
          </w:p>
          <w:p w14:paraId="196D78C7" w14:textId="36DFDCF9" w:rsidR="00477AA0" w:rsidRPr="00477AA0" w:rsidRDefault="00477AA0" w:rsidP="00477AA0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77AA0">
              <w:rPr>
                <w:rFonts w:ascii="新細明體" w:hAnsi="新細明體"/>
                <w:noProof/>
                <w:sz w:val="20"/>
              </w:rPr>
              <w:t>1,233,668,073</w:t>
            </w:r>
          </w:p>
        </w:tc>
      </w:tr>
      <w:tr w:rsidR="00425757" w14:paraId="062B5EE0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1E77CB9B" w14:textId="0D088C77" w:rsidR="00425757" w:rsidRDefault="00425757" w:rsidP="00425757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11</w:t>
            </w:r>
            <w:r>
              <w:rPr>
                <w:rFonts w:ascii="新細明體" w:hAnsi="新細明體"/>
                <w:noProof/>
                <w:sz w:val="20"/>
              </w:rPr>
              <w:t>2</w:t>
            </w:r>
            <w:r w:rsidRPr="009311BC">
              <w:rPr>
                <w:rFonts w:ascii="新細明體" w:hAnsi="新細明體" w:hint="eastAsia"/>
                <w:noProof/>
                <w:sz w:val="20"/>
              </w:rPr>
              <w:t>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74CAB70C" w14:textId="77777777" w:rsidR="00425757" w:rsidRDefault="00425757" w:rsidP="0042575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E3D019E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60,685,637</w:t>
            </w:r>
          </w:p>
          <w:p w14:paraId="052C46CA" w14:textId="0574098E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94,395,500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D3A731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4,534</w:t>
            </w:r>
          </w:p>
          <w:p w14:paraId="5549E93D" w14:textId="4EC1C7A9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54,853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1480C42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38,959,838</w:t>
            </w:r>
          </w:p>
          <w:p w14:paraId="1529E468" w14:textId="440AF21B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29,751,147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7EC2F061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0F7C14A" w14:textId="178CC56F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48EA1F9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21,721,265</w:t>
            </w:r>
          </w:p>
          <w:p w14:paraId="7EF692EB" w14:textId="5EE8AD24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64,589,500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46F30A4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A9D360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61EF4E0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A4F789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FB92B85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C7649C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56B7F9A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0B0300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E508F2F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4,534</w:t>
            </w:r>
          </w:p>
          <w:p w14:paraId="224403CF" w14:textId="2391FAC2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54,853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73B2CC2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38,959,838</w:t>
            </w:r>
          </w:p>
          <w:p w14:paraId="572315E6" w14:textId="6430F174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29,751,147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2BC3823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000DDF75" w14:textId="59C245EB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2086695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21,721,265</w:t>
            </w:r>
          </w:p>
          <w:p w14:paraId="1D489FE9" w14:textId="17541B01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64,589,500</w:t>
            </w:r>
          </w:p>
        </w:tc>
      </w:tr>
      <w:tr w:rsidR="00425757" w14:paraId="22698E76" w14:textId="77777777" w:rsidTr="00C341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896" w:type="dxa"/>
            <w:gridSpan w:val="2"/>
            <w:shd w:val="clear" w:color="auto" w:fill="auto"/>
            <w:vAlign w:val="center"/>
          </w:tcPr>
          <w:p w14:paraId="48E377D0" w14:textId="7C5BE71B" w:rsidR="00425757" w:rsidRDefault="00425757" w:rsidP="00425757">
            <w:pPr>
              <w:jc w:val="center"/>
              <w:rPr>
                <w:rFonts w:ascii="新細明體" w:hAnsi="新細明體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z w:val="20"/>
              </w:rPr>
              <w:t>88－11</w:t>
            </w:r>
            <w:r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5978487E" w14:textId="77777777" w:rsidR="00425757" w:rsidRDefault="00425757" w:rsidP="0042575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311BC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052B4705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255,033,374</w:t>
            </w:r>
          </w:p>
          <w:p w14:paraId="7258D4EF" w14:textId="68504FE6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6B0911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1,064,138</w:t>
            </w:r>
          </w:p>
          <w:p w14:paraId="41A80F96" w14:textId="7347AAB6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53E1F9A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239,950,483</w:t>
            </w:r>
          </w:p>
          <w:p w14:paraId="04BBCD15" w14:textId="2B4F319C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gridSpan w:val="2"/>
            <w:shd w:val="clear" w:color="auto" w:fill="auto"/>
            <w:vAlign w:val="center"/>
          </w:tcPr>
          <w:p w14:paraId="5E03CC7C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1C0939A5" w14:textId="52C8A9C1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B829B0E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14,018,753</w:t>
            </w:r>
          </w:p>
          <w:p w14:paraId="620D73D2" w14:textId="0C835DA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9213839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76C2FD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9234D69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5D8564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0D33BC6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A8EABA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541CC92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51BF33" w14:textId="77777777" w:rsidR="00425757" w:rsidRPr="00B205E3" w:rsidRDefault="00425757" w:rsidP="0042575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311B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43FD1B4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1,064,138</w:t>
            </w:r>
          </w:p>
          <w:p w14:paraId="21AEAB16" w14:textId="7F5CC685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1B2C92B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239,950,483</w:t>
            </w:r>
          </w:p>
          <w:p w14:paraId="4EAF81CA" w14:textId="12DC258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EA5D42C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7A209FD7" w14:textId="4AC979B8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7B958DB" w14:textId="77777777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/>
                <w:noProof/>
                <w:sz w:val="20"/>
              </w:rPr>
              <w:t>14,018,753</w:t>
            </w:r>
          </w:p>
          <w:p w14:paraId="4A405E2C" w14:textId="5C92AB43" w:rsidR="00425757" w:rsidRPr="00425757" w:rsidRDefault="00425757" w:rsidP="00425757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425757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</w:tbl>
    <w:p w14:paraId="58EFC29F" w14:textId="05C6A247" w:rsidR="00D46CDC" w:rsidRDefault="00D46CDC" w:rsidP="00EA7972">
      <w:pPr>
        <w:ind w:right="414" w:firstLineChars="21" w:firstLine="46"/>
        <w:rPr>
          <w:rFonts w:eastAsia="標楷體"/>
          <w:sz w:val="22"/>
        </w:rPr>
      </w:pPr>
    </w:p>
    <w:sectPr w:rsidR="00D46CDC" w:rsidSect="006F4454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F5E36" w14:textId="77777777" w:rsidR="001C3A07" w:rsidRDefault="001C3A07">
      <w:r>
        <w:separator/>
      </w:r>
    </w:p>
  </w:endnote>
  <w:endnote w:type="continuationSeparator" w:id="0">
    <w:p w14:paraId="1512138E" w14:textId="77777777" w:rsidR="001C3A07" w:rsidRDefault="001C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3863864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BC245B0" w14:textId="4A66D150" w:rsidR="006F4454" w:rsidRPr="00072269" w:rsidRDefault="006F4454">
        <w:pPr>
          <w:pStyle w:val="a4"/>
          <w:jc w:val="center"/>
          <w:rPr>
            <w:rFonts w:ascii="標楷體" w:eastAsia="標楷體" w:hAnsi="標楷體"/>
          </w:rPr>
        </w:pPr>
        <w:r w:rsidRPr="00072269">
          <w:rPr>
            <w:rFonts w:ascii="標楷體" w:eastAsia="標楷體" w:hAnsi="標楷體" w:hint="eastAsia"/>
          </w:rPr>
          <w:t>第12-</w:t>
        </w:r>
        <w:r w:rsidRPr="00072269">
          <w:rPr>
            <w:rFonts w:ascii="標楷體" w:eastAsia="標楷體" w:hAnsi="標楷體"/>
          </w:rPr>
          <w:fldChar w:fldCharType="begin"/>
        </w:r>
        <w:r w:rsidRPr="00072269">
          <w:rPr>
            <w:rFonts w:ascii="標楷體" w:eastAsia="標楷體" w:hAnsi="標楷體"/>
          </w:rPr>
          <w:instrText>PAGE   \* MERGEFORMAT</w:instrText>
        </w:r>
        <w:r w:rsidRPr="00072269">
          <w:rPr>
            <w:rFonts w:ascii="標楷體" w:eastAsia="標楷體" w:hAnsi="標楷體"/>
          </w:rPr>
          <w:fldChar w:fldCharType="separate"/>
        </w:r>
        <w:r w:rsidRPr="00072269">
          <w:rPr>
            <w:rFonts w:ascii="標楷體" w:eastAsia="標楷體" w:hAnsi="標楷體"/>
            <w:lang w:val="zh-TW"/>
          </w:rPr>
          <w:t>2</w:t>
        </w:r>
        <w:r w:rsidRPr="00072269">
          <w:rPr>
            <w:rFonts w:ascii="標楷體" w:eastAsia="標楷體" w:hAnsi="標楷體"/>
          </w:rPr>
          <w:fldChar w:fldCharType="end"/>
        </w:r>
        <w:r w:rsidRPr="00072269">
          <w:rPr>
            <w:rFonts w:ascii="標楷體" w:eastAsia="標楷體" w:hAnsi="標楷體" w:hint="eastAsia"/>
          </w:rPr>
          <w:t>頁</w:t>
        </w:r>
      </w:p>
    </w:sdtContent>
  </w:sdt>
  <w:p w14:paraId="4CD3D10D" w14:textId="77777777" w:rsidR="006F4454" w:rsidRDefault="006F445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A268E" w14:textId="77777777" w:rsidR="001C3A07" w:rsidRDefault="001C3A07">
      <w:r>
        <w:separator/>
      </w:r>
    </w:p>
  </w:footnote>
  <w:footnote w:type="continuationSeparator" w:id="0">
    <w:p w14:paraId="2C168C52" w14:textId="77777777" w:rsidR="001C3A07" w:rsidRDefault="001C3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78D9C" w14:textId="23CC7808" w:rsidR="00D46CDC" w:rsidRDefault="00661400">
    <w:pPr>
      <w:jc w:val="center"/>
    </w:pPr>
    <w:r w:rsidRPr="0066140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6140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61400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661400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38BFF" w14:textId="7A963916" w:rsidR="00D46CDC" w:rsidRDefault="00661400">
    <w:pPr>
      <w:jc w:val="center"/>
      <w:rPr>
        <w:b/>
        <w:sz w:val="32"/>
      </w:rPr>
    </w:pPr>
    <w:r w:rsidRPr="0066140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661400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425757">
      <w:rPr>
        <w:rFonts w:ascii="標楷體" w:eastAsia="標楷體" w:hAnsi="標楷體"/>
        <w:b/>
        <w:spacing w:val="60"/>
        <w:sz w:val="32"/>
        <w:u w:val="single"/>
      </w:rPr>
      <w:t>4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661400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1F4CCA">
      <w:rPr>
        <w:rFonts w:ascii="標楷體" w:eastAsia="標楷體" w:hint="eastAsia"/>
        <w:b/>
        <w:spacing w:val="60"/>
        <w:sz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A07"/>
    <w:rsid w:val="00072269"/>
    <w:rsid w:val="001021E7"/>
    <w:rsid w:val="001512E9"/>
    <w:rsid w:val="001C3A07"/>
    <w:rsid w:val="001F4CCA"/>
    <w:rsid w:val="00290612"/>
    <w:rsid w:val="003179F9"/>
    <w:rsid w:val="0034287E"/>
    <w:rsid w:val="0041255C"/>
    <w:rsid w:val="00425757"/>
    <w:rsid w:val="00477AA0"/>
    <w:rsid w:val="005E1975"/>
    <w:rsid w:val="00653A7E"/>
    <w:rsid w:val="00661400"/>
    <w:rsid w:val="006F4454"/>
    <w:rsid w:val="007D75E7"/>
    <w:rsid w:val="00815394"/>
    <w:rsid w:val="0085742D"/>
    <w:rsid w:val="00860F6F"/>
    <w:rsid w:val="009564E5"/>
    <w:rsid w:val="009E1C1B"/>
    <w:rsid w:val="00A74D00"/>
    <w:rsid w:val="00B205E3"/>
    <w:rsid w:val="00B40E8D"/>
    <w:rsid w:val="00BB53F0"/>
    <w:rsid w:val="00C34128"/>
    <w:rsid w:val="00CB1EE5"/>
    <w:rsid w:val="00D46CDC"/>
    <w:rsid w:val="00E17170"/>
    <w:rsid w:val="00EA1B26"/>
    <w:rsid w:val="00EA7972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6088CD2"/>
  <w15:chartTrackingRefBased/>
  <w15:docId w15:val="{C352C2FB-122D-479C-993E-71891E6C5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6F445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cKcslx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7cKcslx以前年度歲入決算審定表.dot</Template>
  <TotalTime>83</TotalTime>
  <Pages>1</Pages>
  <Words>316</Words>
  <Characters>1807</Characters>
  <Application>Microsoft Office Word</Application>
  <DocSecurity>0</DocSecurity>
  <Lines>15</Lines>
  <Paragraphs>4</Paragraphs>
  <ScaleCrop>false</ScaleCrop>
  <Company>N.A.O.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陳俊玎</dc:creator>
  <cp:keywords/>
  <cp:lastModifiedBy>杜姿慧</cp:lastModifiedBy>
  <cp:revision>14</cp:revision>
  <cp:lastPrinted>2025-06-06T05:45:00Z</cp:lastPrinted>
  <dcterms:created xsi:type="dcterms:W3CDTF">2025-06-05T03:53:00Z</dcterms:created>
  <dcterms:modified xsi:type="dcterms:W3CDTF">2026-06-03T08:24:00Z</dcterms:modified>
</cp:coreProperties>
</file>