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5BA7DB8D" w14:textId="77777777" w:rsidTr="00EE354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B6F27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40FB8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FD0F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E354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8D70158" w14:textId="77777777" w:rsidTr="00EE354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519E856A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49712181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41F1E38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3EC78D05" w14:textId="77777777" w:rsidTr="00EE3548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3B5B4CE2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8A1519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1FC4FA3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62C08F7C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104D7106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5F5B90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54FB9EEB" w14:textId="77777777" w:rsidTr="00EE3548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0879C5FF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42AD7E8F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14DD1343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038A69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85CB47F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7852F5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0B764EE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4BE546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24B8D4C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61C6A1B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1C36CCC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7D5A222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5DD907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1FFC95D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380CA30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57D65805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E3548" w:rsidRPr="00FC4EBA" w14:paraId="7DD6DA51" w14:textId="77777777" w:rsidTr="009922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540C74D0" w14:textId="77777777" w:rsidR="00EE3548" w:rsidRPr="00FC4EBA" w:rsidRDefault="00EE3548" w:rsidP="009922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CEA286D" w14:textId="77777777" w:rsidR="00EE3548" w:rsidRPr="00FC4EBA" w:rsidRDefault="00EE3548" w:rsidP="009922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3E1DC7C6" w14:textId="77777777" w:rsidR="00EE3548" w:rsidRPr="00FC4EBA" w:rsidRDefault="00EE3548" w:rsidP="009922B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C4EB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vAlign w:val="center"/>
          </w:tcPr>
          <w:p w14:paraId="1785B93E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349,129,000</w:t>
            </w:r>
          </w:p>
        </w:tc>
        <w:tc>
          <w:tcPr>
            <w:tcW w:w="1410" w:type="dxa"/>
            <w:vAlign w:val="center"/>
          </w:tcPr>
          <w:p w14:paraId="00204FDA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468,637,499</w:t>
            </w:r>
          </w:p>
        </w:tc>
        <w:tc>
          <w:tcPr>
            <w:tcW w:w="1410" w:type="dxa"/>
            <w:vAlign w:val="center"/>
          </w:tcPr>
          <w:p w14:paraId="72A406E1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40,472,944</w:t>
            </w:r>
          </w:p>
        </w:tc>
        <w:tc>
          <w:tcPr>
            <w:tcW w:w="1410" w:type="dxa"/>
            <w:vAlign w:val="center"/>
          </w:tcPr>
          <w:p w14:paraId="19A8D7C9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D6AE70C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509,110,443</w:t>
            </w:r>
          </w:p>
        </w:tc>
        <w:tc>
          <w:tcPr>
            <w:tcW w:w="1400" w:type="dxa"/>
            <w:vAlign w:val="center"/>
          </w:tcPr>
          <w:p w14:paraId="092EBDEF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- 1,143,960</w:t>
            </w:r>
          </w:p>
        </w:tc>
        <w:tc>
          <w:tcPr>
            <w:tcW w:w="1400" w:type="dxa"/>
            <w:vAlign w:val="center"/>
          </w:tcPr>
          <w:p w14:paraId="613935FD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6AD925A4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785F2A6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467,493,539</w:t>
            </w:r>
          </w:p>
        </w:tc>
        <w:tc>
          <w:tcPr>
            <w:tcW w:w="1380" w:type="dxa"/>
            <w:vAlign w:val="center"/>
          </w:tcPr>
          <w:p w14:paraId="58BA9DB3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40,472,944</w:t>
            </w:r>
          </w:p>
        </w:tc>
        <w:tc>
          <w:tcPr>
            <w:tcW w:w="1380" w:type="dxa"/>
            <w:vAlign w:val="center"/>
          </w:tcPr>
          <w:p w14:paraId="0A40BC3D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0822C53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507,966,483</w:t>
            </w:r>
          </w:p>
        </w:tc>
        <w:tc>
          <w:tcPr>
            <w:tcW w:w="2040" w:type="dxa"/>
            <w:vAlign w:val="center"/>
          </w:tcPr>
          <w:p w14:paraId="4CEB66E2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158,837,483</w:t>
            </w:r>
          </w:p>
        </w:tc>
      </w:tr>
      <w:tr w:rsidR="00EE3548" w:rsidRPr="00FC4EBA" w14:paraId="55B20B8F" w14:textId="77777777" w:rsidTr="009922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36825D0C" w14:textId="4D1DC80B" w:rsidR="00EE3548" w:rsidRPr="00FC4EBA" w:rsidRDefault="00B633B8" w:rsidP="009922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vAlign w:val="center"/>
          </w:tcPr>
          <w:p w14:paraId="42386682" w14:textId="77777777" w:rsidR="00EE3548" w:rsidRPr="00FC4EBA" w:rsidRDefault="00EE3548" w:rsidP="009922B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vAlign w:val="center"/>
          </w:tcPr>
          <w:p w14:paraId="08C15834" w14:textId="77777777" w:rsidR="00EE3548" w:rsidRPr="00FC4EBA" w:rsidRDefault="00EE3548" w:rsidP="009922B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FC4EBA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7C618799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349,129,000</w:t>
            </w:r>
          </w:p>
        </w:tc>
        <w:tc>
          <w:tcPr>
            <w:tcW w:w="1410" w:type="dxa"/>
            <w:vAlign w:val="center"/>
          </w:tcPr>
          <w:p w14:paraId="449BE813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468,637,499</w:t>
            </w:r>
          </w:p>
        </w:tc>
        <w:tc>
          <w:tcPr>
            <w:tcW w:w="1410" w:type="dxa"/>
            <w:vAlign w:val="center"/>
          </w:tcPr>
          <w:p w14:paraId="2C230588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40,472,944</w:t>
            </w:r>
          </w:p>
        </w:tc>
        <w:tc>
          <w:tcPr>
            <w:tcW w:w="1410" w:type="dxa"/>
            <w:vAlign w:val="center"/>
          </w:tcPr>
          <w:p w14:paraId="56980A12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1C74250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509,110,443</w:t>
            </w:r>
          </w:p>
        </w:tc>
        <w:tc>
          <w:tcPr>
            <w:tcW w:w="1400" w:type="dxa"/>
            <w:vAlign w:val="center"/>
          </w:tcPr>
          <w:p w14:paraId="7447AE82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- 1,143,960</w:t>
            </w:r>
          </w:p>
        </w:tc>
        <w:tc>
          <w:tcPr>
            <w:tcW w:w="1400" w:type="dxa"/>
            <w:vAlign w:val="center"/>
          </w:tcPr>
          <w:p w14:paraId="7CFE9AF2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E8B4181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F5CDAFD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467,493,539</w:t>
            </w:r>
          </w:p>
        </w:tc>
        <w:tc>
          <w:tcPr>
            <w:tcW w:w="1380" w:type="dxa"/>
            <w:vAlign w:val="center"/>
          </w:tcPr>
          <w:p w14:paraId="3849EFAE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40,472,944</w:t>
            </w:r>
          </w:p>
        </w:tc>
        <w:tc>
          <w:tcPr>
            <w:tcW w:w="1380" w:type="dxa"/>
            <w:vAlign w:val="center"/>
          </w:tcPr>
          <w:p w14:paraId="077CC2E7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584DBF7B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507,966,483</w:t>
            </w:r>
          </w:p>
        </w:tc>
        <w:tc>
          <w:tcPr>
            <w:tcW w:w="2040" w:type="dxa"/>
            <w:vAlign w:val="center"/>
          </w:tcPr>
          <w:p w14:paraId="39B7A7ED" w14:textId="77777777" w:rsidR="00EE3548" w:rsidRPr="00FC4EBA" w:rsidRDefault="00EE3548" w:rsidP="009922B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C4EBA">
              <w:rPr>
                <w:rFonts w:ascii="新細明體" w:hAnsi="新細明體"/>
                <w:b/>
                <w:noProof/>
                <w:spacing w:val="-6"/>
                <w:sz w:val="20"/>
              </w:rPr>
              <w:t>158,837,483</w:t>
            </w:r>
          </w:p>
        </w:tc>
      </w:tr>
      <w:tr w:rsidR="00EE3548" w14:paraId="6DE83465" w14:textId="77777777" w:rsidTr="009922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2A724C56" w14:textId="77777777" w:rsidR="00EE3548" w:rsidRDefault="00EE3548" w:rsidP="009922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7DE73B7B" w14:textId="16FC7727" w:rsidR="00EE3548" w:rsidRDefault="001D02EF" w:rsidP="009922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vAlign w:val="center"/>
          </w:tcPr>
          <w:p w14:paraId="2AE1DF63" w14:textId="77777777" w:rsidR="00EE3548" w:rsidRDefault="00EE3548" w:rsidP="009922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94718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vAlign w:val="center"/>
          </w:tcPr>
          <w:p w14:paraId="36439CA0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300,829,000</w:t>
            </w:r>
          </w:p>
        </w:tc>
        <w:tc>
          <w:tcPr>
            <w:tcW w:w="1410" w:type="dxa"/>
            <w:vAlign w:val="center"/>
          </w:tcPr>
          <w:p w14:paraId="5ADC80C9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420,337,499</w:t>
            </w:r>
          </w:p>
        </w:tc>
        <w:tc>
          <w:tcPr>
            <w:tcW w:w="1410" w:type="dxa"/>
            <w:vAlign w:val="center"/>
          </w:tcPr>
          <w:p w14:paraId="584596FB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40,472,944</w:t>
            </w:r>
          </w:p>
        </w:tc>
        <w:tc>
          <w:tcPr>
            <w:tcW w:w="1410" w:type="dxa"/>
            <w:vAlign w:val="center"/>
          </w:tcPr>
          <w:p w14:paraId="00BDED9C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15125A8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460,810,443</w:t>
            </w:r>
          </w:p>
        </w:tc>
        <w:tc>
          <w:tcPr>
            <w:tcW w:w="1400" w:type="dxa"/>
            <w:vAlign w:val="center"/>
          </w:tcPr>
          <w:p w14:paraId="711E6968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- 1,143,960</w:t>
            </w:r>
          </w:p>
        </w:tc>
        <w:tc>
          <w:tcPr>
            <w:tcW w:w="1400" w:type="dxa"/>
            <w:vAlign w:val="center"/>
          </w:tcPr>
          <w:p w14:paraId="36BEBC25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4E44B553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3CED21D8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419,193,539</w:t>
            </w:r>
          </w:p>
        </w:tc>
        <w:tc>
          <w:tcPr>
            <w:tcW w:w="1380" w:type="dxa"/>
            <w:vAlign w:val="center"/>
          </w:tcPr>
          <w:p w14:paraId="70383C80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40,472,944</w:t>
            </w:r>
          </w:p>
        </w:tc>
        <w:tc>
          <w:tcPr>
            <w:tcW w:w="1380" w:type="dxa"/>
            <w:vAlign w:val="center"/>
          </w:tcPr>
          <w:p w14:paraId="3875DCF5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1CAA708F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459,666,483</w:t>
            </w:r>
          </w:p>
        </w:tc>
        <w:tc>
          <w:tcPr>
            <w:tcW w:w="2040" w:type="dxa"/>
            <w:vAlign w:val="center"/>
          </w:tcPr>
          <w:p w14:paraId="51ACD159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158,837,483</w:t>
            </w:r>
          </w:p>
        </w:tc>
      </w:tr>
      <w:tr w:rsidR="00EE3548" w14:paraId="739F6AB4" w14:textId="77777777" w:rsidTr="009922B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vAlign w:val="center"/>
          </w:tcPr>
          <w:p w14:paraId="002F0A92" w14:textId="77777777" w:rsidR="00EE3548" w:rsidRDefault="00EE3548" w:rsidP="009922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vAlign w:val="center"/>
          </w:tcPr>
          <w:p w14:paraId="27B52A87" w14:textId="6E21F0E0" w:rsidR="00EE3548" w:rsidRDefault="001D02EF" w:rsidP="009922B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vAlign w:val="center"/>
          </w:tcPr>
          <w:p w14:paraId="6C2D4C51" w14:textId="77777777" w:rsidR="00EE3548" w:rsidRDefault="00EE3548" w:rsidP="009922B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94718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財產作價</w:t>
            </w:r>
          </w:p>
        </w:tc>
        <w:tc>
          <w:tcPr>
            <w:tcW w:w="1560" w:type="dxa"/>
            <w:vAlign w:val="center"/>
          </w:tcPr>
          <w:p w14:paraId="20D5AE66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410" w:type="dxa"/>
            <w:vAlign w:val="center"/>
          </w:tcPr>
          <w:p w14:paraId="409032FB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410" w:type="dxa"/>
            <w:vAlign w:val="center"/>
          </w:tcPr>
          <w:p w14:paraId="77009C4D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D791CFF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5A5A598C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400" w:type="dxa"/>
            <w:vAlign w:val="center"/>
          </w:tcPr>
          <w:p w14:paraId="572A33E3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0915781D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vAlign w:val="center"/>
          </w:tcPr>
          <w:p w14:paraId="17ADB28D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7DA77FAB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380" w:type="dxa"/>
            <w:vAlign w:val="center"/>
          </w:tcPr>
          <w:p w14:paraId="1DD9C905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47018F12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vAlign w:val="center"/>
          </w:tcPr>
          <w:p w14:paraId="21DA7F9B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2040" w:type="dxa"/>
            <w:vAlign w:val="center"/>
          </w:tcPr>
          <w:p w14:paraId="565E1D85" w14:textId="77777777" w:rsidR="00EE3548" w:rsidRPr="00DF667B" w:rsidRDefault="00EE3548" w:rsidP="009922B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4718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5CD711A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1D0433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31689" w14:textId="77777777" w:rsidR="00EE3548" w:rsidRDefault="00EE3548">
      <w:r>
        <w:separator/>
      </w:r>
    </w:p>
  </w:endnote>
  <w:endnote w:type="continuationSeparator" w:id="0">
    <w:p w14:paraId="10B08172" w14:textId="77777777" w:rsidR="00EE3548" w:rsidRDefault="00EE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313301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634D97F" w14:textId="0711A401" w:rsidR="001D0433" w:rsidRPr="001D0433" w:rsidRDefault="001D0433">
        <w:pPr>
          <w:pStyle w:val="a4"/>
          <w:jc w:val="center"/>
          <w:rPr>
            <w:rFonts w:ascii="標楷體" w:eastAsia="標楷體" w:hAnsi="標楷體"/>
          </w:rPr>
        </w:pPr>
        <w:r w:rsidRPr="001D0433">
          <w:rPr>
            <w:rFonts w:ascii="標楷體" w:eastAsia="標楷體" w:hAnsi="標楷體" w:hint="eastAsia"/>
          </w:rPr>
          <w:t>第9-3-</w:t>
        </w:r>
        <w:r w:rsidRPr="001D0433">
          <w:rPr>
            <w:rFonts w:ascii="標楷體" w:eastAsia="標楷體" w:hAnsi="標楷體"/>
          </w:rPr>
          <w:fldChar w:fldCharType="begin"/>
        </w:r>
        <w:r w:rsidRPr="001D0433">
          <w:rPr>
            <w:rFonts w:ascii="標楷體" w:eastAsia="標楷體" w:hAnsi="標楷體"/>
          </w:rPr>
          <w:instrText>PAGE   \* MERGEFORMAT</w:instrText>
        </w:r>
        <w:r w:rsidRPr="001D0433">
          <w:rPr>
            <w:rFonts w:ascii="標楷體" w:eastAsia="標楷體" w:hAnsi="標楷體"/>
          </w:rPr>
          <w:fldChar w:fldCharType="separate"/>
        </w:r>
        <w:r w:rsidRPr="001D0433">
          <w:rPr>
            <w:rFonts w:ascii="標楷體" w:eastAsia="標楷體" w:hAnsi="標楷體"/>
            <w:lang w:val="zh-TW"/>
          </w:rPr>
          <w:t>2</w:t>
        </w:r>
        <w:r w:rsidRPr="001D0433">
          <w:rPr>
            <w:rFonts w:ascii="標楷體" w:eastAsia="標楷體" w:hAnsi="標楷體"/>
          </w:rPr>
          <w:fldChar w:fldCharType="end"/>
        </w:r>
        <w:r w:rsidRPr="001D0433">
          <w:rPr>
            <w:rFonts w:ascii="標楷體" w:eastAsia="標楷體" w:hAnsi="標楷體" w:hint="eastAsia"/>
          </w:rPr>
          <w:t>頁</w:t>
        </w:r>
      </w:p>
    </w:sdtContent>
  </w:sdt>
  <w:p w14:paraId="25D9767F" w14:textId="77777777" w:rsidR="001D0433" w:rsidRDefault="001D04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1F339" w14:textId="77777777" w:rsidR="00EE3548" w:rsidRDefault="00EE3548">
      <w:r>
        <w:separator/>
      </w:r>
    </w:p>
  </w:footnote>
  <w:footnote w:type="continuationSeparator" w:id="0">
    <w:p w14:paraId="47EC14F9" w14:textId="77777777" w:rsidR="00EE3548" w:rsidRDefault="00EE3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22482" w14:textId="77777777" w:rsidR="00A82CB1" w:rsidRDefault="00954DB3">
    <w:pPr>
      <w:pStyle w:val="a3"/>
      <w:jc w:val="center"/>
    </w:pPr>
    <w:r w:rsidRPr="00954DB3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954DB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954DB3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954DB3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954DB3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E955" w14:textId="4786881E" w:rsidR="00A82CB1" w:rsidRDefault="001D043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954DB3" w:rsidRPr="00954DB3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954DB3" w:rsidRPr="00954DB3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954DB3" w:rsidRPr="00954DB3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548"/>
    <w:rsid w:val="000E0216"/>
    <w:rsid w:val="00183F3F"/>
    <w:rsid w:val="001D02EF"/>
    <w:rsid w:val="001D0433"/>
    <w:rsid w:val="003C15BB"/>
    <w:rsid w:val="003D0752"/>
    <w:rsid w:val="006C572C"/>
    <w:rsid w:val="00954DB3"/>
    <w:rsid w:val="00986278"/>
    <w:rsid w:val="009C47CC"/>
    <w:rsid w:val="00A82CB1"/>
    <w:rsid w:val="00B633B8"/>
    <w:rsid w:val="00CB0F10"/>
    <w:rsid w:val="00DF667B"/>
    <w:rsid w:val="00EE3548"/>
    <w:rsid w:val="00F4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DBBA3"/>
  <w15:chartTrackingRefBased/>
  <w15:docId w15:val="{A486BE16-A966-4170-8318-3C35E4E3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1D043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Rm3QSoysRpS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dRm3QSoysRpS歲入來源別總表.dot</Template>
  <TotalTime>17</TotalTime>
  <Pages>1</Pages>
  <Words>146</Words>
  <Characters>408</Characters>
  <Application>Microsoft Office Word</Application>
  <DocSecurity>0</DocSecurity>
  <Lines>3</Lines>
  <Paragraphs>1</Paragraphs>
  <ScaleCrop>false</ScaleCrop>
  <Company>N.A.O.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黃國星</dc:creator>
  <cp:keywords/>
  <cp:lastModifiedBy>黃國星</cp:lastModifiedBy>
  <cp:revision>6</cp:revision>
  <cp:lastPrinted>2026-06-04T06:44:00Z</cp:lastPrinted>
  <dcterms:created xsi:type="dcterms:W3CDTF">2026-05-29T08:49:00Z</dcterms:created>
  <dcterms:modified xsi:type="dcterms:W3CDTF">2026-06-04T06:50:00Z</dcterms:modified>
</cp:coreProperties>
</file>