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74"/>
        <w:gridCol w:w="1386"/>
        <w:gridCol w:w="1344"/>
        <w:gridCol w:w="1244"/>
        <w:gridCol w:w="1301"/>
        <w:gridCol w:w="1077"/>
        <w:gridCol w:w="1393"/>
      </w:tblGrid>
      <w:tr w:rsidR="00C5153E" w14:paraId="13A750F1" w14:textId="77777777" w:rsidTr="000923CC">
        <w:trPr>
          <w:cantSplit/>
          <w:trHeight w:val="20"/>
        </w:trPr>
        <w:tc>
          <w:tcPr>
            <w:tcW w:w="102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09F921" w14:textId="5A006B20" w:rsidR="00ED430D" w:rsidRPr="000923CC" w:rsidRDefault="000923CC" w:rsidP="000923CC">
            <w:pPr>
              <w:ind w:leftChars="512" w:left="1229"/>
              <w:jc w:val="center"/>
              <w:rPr>
                <w:rFonts w:ascii="標楷體" w:eastAsia="標楷體" w:hAnsi="標楷體"/>
                <w:bCs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t>二、基金來源用途及餘</w:t>
            </w:r>
            <w:proofErr w:type="gramStart"/>
            <w:r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審定數額綜計表　</w:t>
            </w:r>
            <w:r w:rsidRPr="00DB2307">
              <w:rPr>
                <w:rFonts w:ascii="標楷體" w:eastAsia="標楷體" w:hAnsi="標楷體" w:hint="eastAsia"/>
                <w:bCs/>
                <w:sz w:val="32"/>
                <w:szCs w:val="32"/>
              </w:rPr>
              <w:t>（基金別）</w:t>
            </w:r>
          </w:p>
        </w:tc>
      </w:tr>
      <w:tr w:rsidR="00ED430D" w14:paraId="06EA7B57" w14:textId="77777777" w:rsidTr="000923CC">
        <w:trPr>
          <w:cantSplit/>
          <w:trHeight w:val="20"/>
        </w:trPr>
        <w:tc>
          <w:tcPr>
            <w:tcW w:w="10219" w:type="dxa"/>
            <w:gridSpan w:val="7"/>
            <w:tcBorders>
              <w:top w:val="nil"/>
              <w:left w:val="nil"/>
              <w:right w:val="nil"/>
            </w:tcBorders>
          </w:tcPr>
          <w:p w14:paraId="5E51E5D1" w14:textId="403CBF80" w:rsidR="00ED430D" w:rsidRPr="00ED430D" w:rsidRDefault="00ED430D" w:rsidP="00ED430D">
            <w:pPr>
              <w:tabs>
                <w:tab w:val="right" w:pos="10440"/>
              </w:tabs>
              <w:snapToGrid w:val="0"/>
              <w:ind w:leftChars="1716" w:left="4118"/>
              <w:jc w:val="center"/>
              <w:rPr>
                <w:rFonts w:ascii="標楷體" w:eastAsia="標楷體" w:hAnsi="標楷體"/>
                <w:spacing w:val="-20"/>
                <w:szCs w:val="24"/>
              </w:rPr>
            </w:pPr>
            <w:r w:rsidRPr="007A3D52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A942E4">
              <w:rPr>
                <w:rFonts w:ascii="標楷體" w:eastAsia="標楷體" w:hAnsi="標楷體" w:hint="eastAsia"/>
              </w:rPr>
              <w:t>11</w:t>
            </w:r>
            <w:r w:rsidR="003A0E36">
              <w:rPr>
                <w:rFonts w:ascii="標楷體" w:eastAsia="標楷體" w:hAnsi="標楷體"/>
              </w:rPr>
              <w:t>4</w:t>
            </w:r>
            <w:proofErr w:type="gramEnd"/>
            <w:r w:rsidRPr="007A3D52">
              <w:rPr>
                <w:rFonts w:ascii="標楷體" w:eastAsia="標楷體" w:hAnsi="標楷體" w:hint="eastAsia"/>
              </w:rPr>
              <w:t>年度</w:t>
            </w:r>
            <w:r w:rsidRPr="007A3D52">
              <w:rPr>
                <w:rFonts w:ascii="標楷體" w:eastAsia="標楷體" w:hAnsi="標楷體" w:hint="eastAsia"/>
              </w:rPr>
              <w:tab/>
            </w:r>
            <w:r w:rsidRPr="00ED430D">
              <w:rPr>
                <w:rFonts w:ascii="標楷體" w:eastAsia="標楷體" w:hAnsi="標楷體" w:hint="eastAsia"/>
                <w:spacing w:val="-20"/>
                <w:szCs w:val="24"/>
              </w:rPr>
              <w:t>單位：新臺幣元</w:t>
            </w:r>
          </w:p>
        </w:tc>
      </w:tr>
      <w:tr w:rsidR="00A25423" w14:paraId="0C937D02" w14:textId="77777777" w:rsidTr="00281C1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80"/>
          <w:tblHeader/>
        </w:trPr>
        <w:tc>
          <w:tcPr>
            <w:tcW w:w="2474" w:type="dxa"/>
            <w:tcBorders>
              <w:top w:val="single" w:sz="8" w:space="0" w:color="000000"/>
              <w:left w:val="nil"/>
              <w:bottom w:val="single" w:sz="8" w:space="0" w:color="000000"/>
            </w:tcBorders>
            <w:noWrap/>
            <w:vAlign w:val="center"/>
          </w:tcPr>
          <w:p w14:paraId="6C8A681C" w14:textId="77777777" w:rsidR="00C5153E" w:rsidRPr="00ED430D" w:rsidRDefault="00C5153E" w:rsidP="00BD30DC">
            <w:pPr>
              <w:spacing w:line="240" w:lineRule="exact"/>
              <w:ind w:rightChars="20" w:right="48"/>
              <w:jc w:val="distribute"/>
              <w:rPr>
                <w:rFonts w:eastAsia="標楷體"/>
                <w:spacing w:val="-12"/>
                <w:szCs w:val="22"/>
              </w:rPr>
            </w:pPr>
            <w:r w:rsidRPr="00ED430D">
              <w:rPr>
                <w:rFonts w:eastAsia="標楷體" w:hint="eastAsia"/>
                <w:spacing w:val="-12"/>
                <w:szCs w:val="22"/>
              </w:rPr>
              <w:t>基金名稱</w:t>
            </w:r>
          </w:p>
        </w:tc>
        <w:tc>
          <w:tcPr>
            <w:tcW w:w="1386" w:type="dxa"/>
            <w:tcBorders>
              <w:top w:val="single" w:sz="8" w:space="0" w:color="000000"/>
              <w:bottom w:val="single" w:sz="8" w:space="0" w:color="000000"/>
            </w:tcBorders>
            <w:noWrap/>
            <w:vAlign w:val="center"/>
          </w:tcPr>
          <w:p w14:paraId="14C8DA28" w14:textId="77777777" w:rsidR="00C5153E" w:rsidRPr="00ED430D" w:rsidRDefault="00C5153E" w:rsidP="00ED430D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基金來源</w:t>
            </w:r>
          </w:p>
        </w:tc>
        <w:tc>
          <w:tcPr>
            <w:tcW w:w="1344" w:type="dxa"/>
            <w:tcBorders>
              <w:top w:val="single" w:sz="8" w:space="0" w:color="000000"/>
              <w:bottom w:val="single" w:sz="8" w:space="0" w:color="000000"/>
            </w:tcBorders>
            <w:noWrap/>
            <w:vAlign w:val="center"/>
          </w:tcPr>
          <w:p w14:paraId="7865FE3B" w14:textId="77777777" w:rsidR="00C5153E" w:rsidRPr="00ED430D" w:rsidRDefault="00C5153E" w:rsidP="00ED430D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基金用途</w:t>
            </w:r>
          </w:p>
        </w:tc>
        <w:tc>
          <w:tcPr>
            <w:tcW w:w="1244" w:type="dxa"/>
            <w:tcBorders>
              <w:top w:val="single" w:sz="8" w:space="0" w:color="000000"/>
              <w:bottom w:val="single" w:sz="8" w:space="0" w:color="000000"/>
            </w:tcBorders>
            <w:noWrap/>
            <w:vAlign w:val="center"/>
          </w:tcPr>
          <w:p w14:paraId="7BD70522" w14:textId="77777777" w:rsidR="00C5153E" w:rsidRPr="00ED430D" w:rsidRDefault="00C5153E" w:rsidP="00ED430D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本期餘</w:t>
            </w:r>
            <w:proofErr w:type="gramStart"/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絀</w:t>
            </w:r>
            <w:proofErr w:type="gramEnd"/>
          </w:p>
        </w:tc>
        <w:tc>
          <w:tcPr>
            <w:tcW w:w="1301" w:type="dxa"/>
            <w:tcBorders>
              <w:top w:val="single" w:sz="8" w:space="0" w:color="000000"/>
              <w:bottom w:val="single" w:sz="8" w:space="0" w:color="000000"/>
            </w:tcBorders>
            <w:noWrap/>
            <w:vAlign w:val="center"/>
          </w:tcPr>
          <w:p w14:paraId="02ECD22E" w14:textId="77777777" w:rsidR="00C5153E" w:rsidRPr="00ED430D" w:rsidRDefault="00C5153E" w:rsidP="00ED430D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期初基金餘額</w:t>
            </w:r>
          </w:p>
        </w:tc>
        <w:tc>
          <w:tcPr>
            <w:tcW w:w="107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247E6AE" w14:textId="77777777" w:rsidR="00C5153E" w:rsidRPr="00ED430D" w:rsidRDefault="00C5153E" w:rsidP="00ED430D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proofErr w:type="gramStart"/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解繳公庫</w:t>
            </w:r>
            <w:proofErr w:type="gramEnd"/>
          </w:p>
        </w:tc>
        <w:tc>
          <w:tcPr>
            <w:tcW w:w="1393" w:type="dxa"/>
            <w:tcBorders>
              <w:top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2B69955B" w14:textId="77777777" w:rsidR="00C5153E" w:rsidRPr="00ED430D" w:rsidRDefault="00C5153E" w:rsidP="003A0E36">
            <w:pPr>
              <w:spacing w:line="240" w:lineRule="exact"/>
              <w:ind w:leftChars="2" w:left="5" w:rightChars="6" w:right="14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期末基金餘額</w:t>
            </w:r>
          </w:p>
        </w:tc>
      </w:tr>
      <w:tr w:rsidR="003A0E36" w14:paraId="5BC8D091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12F6B01" w14:textId="5688EC70" w:rsidR="003A0E36" w:rsidRPr="009537EA" w:rsidRDefault="003A0E36" w:rsidP="003A0E36">
            <w:pPr>
              <w:ind w:left="57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ED430D">
              <w:rPr>
                <w:rFonts w:ascii="標楷體" w:eastAsia="標楷體" w:hAnsi="標楷體" w:hint="eastAsia"/>
                <w:b/>
                <w:spacing w:val="-18"/>
                <w:kern w:val="0"/>
                <w:szCs w:val="22"/>
              </w:rPr>
              <w:t>合計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328BE75" w14:textId="7A26986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1,405,390,549,531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D1F7814" w14:textId="1FBA0ED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1,300,519,581,677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B4E6E7C" w14:textId="6336587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104,870,967,854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7AF14F01" w14:textId="08D8D01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pacing w:val="-4"/>
                <w:sz w:val="18"/>
                <w:szCs w:val="18"/>
              </w:rPr>
              <w:t>1,007,491,336,292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1670CFE7" w14:textId="1F751F2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1,873,388,000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0E4922F" w14:textId="7EDABBE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1,110,488,916,146</w:t>
            </w:r>
          </w:p>
        </w:tc>
      </w:tr>
      <w:tr w:rsidR="003A0E36" w14:paraId="1AC7C11A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1F62D0F" w14:textId="77777777" w:rsidR="003A0E36" w:rsidRPr="009537EA" w:rsidRDefault="003A0E36" w:rsidP="003A0E36">
            <w:pPr>
              <w:ind w:left="57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一、</w:t>
            </w:r>
            <w:r w:rsidRPr="00723444">
              <w:rPr>
                <w:rFonts w:ascii="標楷體" w:eastAsia="標楷體" w:hAnsi="標楷體" w:hint="eastAsia"/>
                <w:b/>
                <w:spacing w:val="179"/>
                <w:kern w:val="0"/>
                <w:sz w:val="22"/>
                <w:fitText w:val="1956" w:id="-686015996"/>
              </w:rPr>
              <w:t>債務基</w:t>
            </w:r>
            <w:r w:rsidRPr="00723444">
              <w:rPr>
                <w:rFonts w:ascii="標楷體" w:eastAsia="標楷體" w:hAnsi="標楷體" w:hint="eastAsia"/>
                <w:b/>
                <w:spacing w:val="1"/>
                <w:kern w:val="0"/>
                <w:sz w:val="22"/>
                <w:fitText w:val="1956" w:id="-686015996"/>
              </w:rPr>
              <w:t>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C2B6A59" w14:textId="339BA5E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958,118,791,219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489BA043" w14:textId="7BA537A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958,113,986,366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15601291" w14:textId="2C31361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4,804,853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21B5118E" w14:textId="3788361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84,622,820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3A6F3600" w14:textId="336D907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5777676E" w14:textId="63ABAAB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89,427,673</w:t>
            </w:r>
          </w:p>
        </w:tc>
      </w:tr>
      <w:tr w:rsidR="003A0E36" w14:paraId="5476EE71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C47C9A0" w14:textId="350C7031" w:rsidR="003A0E36" w:rsidRPr="009537EA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財政部主管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90EEE64" w14:textId="33E5243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958,118,791,219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CDC687D" w14:textId="6EEFF4C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958,113,986,366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EA16E69" w14:textId="34AC655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4,804,853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0215744F" w14:textId="49CA381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84,622,820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0C1BBD17" w14:textId="48893FA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F31CC4A" w14:textId="437865A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89,427,673</w:t>
            </w:r>
          </w:p>
        </w:tc>
      </w:tr>
      <w:tr w:rsidR="003A0E36" w14:paraId="6283594E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1A63F26" w14:textId="00A1FF04" w:rsidR="003A0E36" w:rsidRPr="004E5BC9" w:rsidRDefault="003A0E36" w:rsidP="003A0E36">
            <w:pPr>
              <w:ind w:leftChars="200" w:left="480" w:rightChars="27" w:right="65"/>
              <w:jc w:val="distribute"/>
              <w:rPr>
                <w:rFonts w:ascii="標楷體" w:eastAsia="標楷體" w:hAnsi="標楷體"/>
                <w:b/>
                <w:spacing w:val="-24"/>
                <w:kern w:val="0"/>
                <w:sz w:val="22"/>
                <w:highlight w:val="yellow"/>
              </w:rPr>
            </w:pPr>
            <w:r w:rsidRPr="004E5BC9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中央政府債務基金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1D19217" w14:textId="5B3024A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958,118,791,219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FDE2472" w14:textId="1C652D2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958,113,986,366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7828E3B5" w14:textId="2973BC6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4,804,853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53B47CBB" w14:textId="54ECBC5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84,622,820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4E21F404" w14:textId="77104DC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79B0E61" w14:textId="44D1715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89,427,673</w:t>
            </w:r>
          </w:p>
        </w:tc>
      </w:tr>
      <w:tr w:rsidR="003A0E36" w14:paraId="7AFA2FB8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405FCC5" w14:textId="7F1B58F4" w:rsidR="003A0E36" w:rsidRPr="009537EA" w:rsidRDefault="003A0E36" w:rsidP="003A0E36">
            <w:pPr>
              <w:ind w:left="57" w:rightChars="-8" w:right="-19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二、</w:t>
            </w:r>
            <w:r w:rsidRPr="00723444">
              <w:rPr>
                <w:rFonts w:ascii="標楷體" w:eastAsia="標楷體" w:hAnsi="標楷體" w:hint="eastAsia"/>
                <w:b/>
                <w:spacing w:val="64"/>
                <w:kern w:val="0"/>
                <w:sz w:val="22"/>
                <w:fitText w:val="1956" w:id="-686015996"/>
              </w:rPr>
              <w:t>特別收入基</w:t>
            </w:r>
            <w:r w:rsidRPr="00723444">
              <w:rPr>
                <w:rFonts w:ascii="標楷體" w:eastAsia="標楷體" w:hAnsi="標楷體" w:hint="eastAsia"/>
                <w:b/>
                <w:spacing w:val="-2"/>
                <w:kern w:val="0"/>
                <w:sz w:val="22"/>
                <w:fitText w:val="1956" w:id="-686015996"/>
              </w:rPr>
              <w:t>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4BEFFEF" w14:textId="46CD8C4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436,943,915,339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E6D6305" w14:textId="3D75B0F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315,807,101,807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057C7F93" w14:textId="3653C89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121,136,813,532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1436EC31" w14:textId="6094AA4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935,886,481,156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1A0FD9B6" w14:textId="038FCDB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1,873,388,000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D1FE0A6" w14:textId="4796CDD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1,055,149,906,688</w:t>
            </w:r>
          </w:p>
        </w:tc>
      </w:tr>
      <w:tr w:rsidR="003A0E36" w14:paraId="544EA374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B05A9F1" w14:textId="77777777" w:rsidR="003A0E36" w:rsidRPr="00BD30DC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總統府主管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3556561" w14:textId="2D9620E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4,418,969,720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0E1F2A8F" w14:textId="683D67F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4,390,189,408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5CB06E23" w14:textId="6D4E2CA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28,780,312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777E2BC6" w14:textId="0F483EB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4,402,527,129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3E623CD2" w14:textId="05A6B0A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59C421B9" w14:textId="3BA6CF9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4,431,307,441</w:t>
            </w:r>
          </w:p>
        </w:tc>
      </w:tr>
      <w:tr w:rsidR="003A0E36" w14:paraId="600503E7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7E16C89" w14:textId="77777777" w:rsidR="003A0E36" w:rsidRPr="000F73A6" w:rsidRDefault="003A0E36" w:rsidP="003A0E36">
            <w:pPr>
              <w:ind w:leftChars="200" w:left="480" w:right="108"/>
              <w:jc w:val="distribute"/>
              <w:rPr>
                <w:rFonts w:ascii="標楷體" w:eastAsia="標楷體" w:hAnsi="標楷體"/>
                <w:b/>
                <w:spacing w:val="-40"/>
                <w:w w:val="85"/>
                <w:kern w:val="0"/>
                <w:sz w:val="22"/>
                <w:highlight w:val="yellow"/>
              </w:rPr>
            </w:pPr>
            <w:r w:rsidRPr="000F73A6">
              <w:rPr>
                <w:rFonts w:ascii="標楷體" w:eastAsia="標楷體" w:hAnsi="標楷體" w:hint="eastAsia"/>
                <w:spacing w:val="-40"/>
                <w:w w:val="85"/>
                <w:kern w:val="0"/>
                <w:sz w:val="22"/>
              </w:rPr>
              <w:t>中央研究院科學研究基金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E0DA3FA" w14:textId="18E3D04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4,418,969,720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C589059" w14:textId="529FAE1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4,390,189,408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6CA6A110" w14:textId="1D917E5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28,780,312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4F7DD108" w14:textId="584F0B6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4,402,527,129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28C9013D" w14:textId="655D2A9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42415920" w14:textId="4BEA61F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4,431,307,441</w:t>
            </w:r>
          </w:p>
        </w:tc>
      </w:tr>
      <w:tr w:rsidR="003A0E36" w14:paraId="7E98DA2C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B73A89C" w14:textId="77777777" w:rsidR="003A0E36" w:rsidRPr="00BD30DC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行政院主管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F182D88" w14:textId="6FC97BF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47,515,781,814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D979179" w14:textId="216C94C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47,031,743,455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7AB4AB57" w14:textId="1402E24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484,038,359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001E2763" w14:textId="62E0647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36,199,727,229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1FD9C155" w14:textId="6B8AB73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FDA8E7A" w14:textId="620E113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36,683,765,588</w:t>
            </w:r>
          </w:p>
        </w:tc>
      </w:tr>
      <w:tr w:rsidR="003A0E36" w14:paraId="5F9E2380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8F6D3ED" w14:textId="77777777" w:rsidR="003A0E36" w:rsidRPr="000F73A6" w:rsidRDefault="003A0E36" w:rsidP="003A0E36">
            <w:pPr>
              <w:ind w:leftChars="200" w:left="480" w:right="108"/>
              <w:jc w:val="distribute"/>
              <w:rPr>
                <w:rFonts w:ascii="標楷體" w:eastAsia="標楷體" w:hAnsi="標楷體"/>
                <w:b/>
                <w:spacing w:val="-40"/>
                <w:w w:val="80"/>
                <w:kern w:val="0"/>
                <w:sz w:val="22"/>
                <w:highlight w:val="yellow"/>
              </w:rPr>
            </w:pPr>
            <w:r w:rsidRPr="000F73A6">
              <w:rPr>
                <w:rFonts w:ascii="標楷體" w:eastAsia="標楷體" w:hAnsi="標楷體" w:hint="eastAsia"/>
                <w:spacing w:val="-40"/>
                <w:w w:val="80"/>
                <w:kern w:val="0"/>
                <w:sz w:val="22"/>
              </w:rPr>
              <w:t>行政院國家科學技術發展基金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02D145F" w14:textId="431D1EC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46,575,717,009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1C736239" w14:textId="54DFEC7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43,332,061,242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118BD2CB" w14:textId="3DE5473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3,243,655,767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3C225E0F" w14:textId="58A413C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14,017,567,624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0D7F34A7" w14:textId="45FD43D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4139DEB" w14:textId="2E432AC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17,261,223,391</w:t>
            </w:r>
          </w:p>
        </w:tc>
      </w:tr>
      <w:tr w:rsidR="003A0E36" w14:paraId="5BEED968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0C4CB40" w14:textId="77777777" w:rsidR="003A0E36" w:rsidRPr="00BD30DC" w:rsidRDefault="003A0E36" w:rsidP="003A0E36">
            <w:pPr>
              <w:ind w:leftChars="200" w:left="480" w:rightChars="33" w:right="79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BD30DC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離島建設基金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28B649B7" w14:textId="00B8173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849,940,032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436C7CC" w14:textId="27C4353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827,268,204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749BC089" w14:textId="4AD3190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22,671,828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16364979" w14:textId="17E9A82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886,069,426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3BAD6A9E" w14:textId="7705FCB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6E00A11" w14:textId="5758D47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908,741,254</w:t>
            </w:r>
          </w:p>
        </w:tc>
      </w:tr>
      <w:tr w:rsidR="003A0E36" w14:paraId="4A36293C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5176390" w14:textId="77777777" w:rsidR="003A0E36" w:rsidRPr="00BD30DC" w:rsidRDefault="003A0E36" w:rsidP="00A62E18">
            <w:pPr>
              <w:ind w:leftChars="200" w:left="480" w:rightChars="28" w:right="67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0F73A6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花東地區永續發展基金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D538406" w14:textId="58632BD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26,354,184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7FCA5A2" w14:textId="76B639E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2,652,878,830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26B0E52" w14:textId="7F81861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- 2,626,524,646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00112ACC" w14:textId="067CC58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19,814,732,693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2DA380C5" w14:textId="7646642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48FC2EE" w14:textId="1CEE102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17,188,208,047</w:t>
            </w:r>
          </w:p>
        </w:tc>
      </w:tr>
      <w:tr w:rsidR="003A0E36" w14:paraId="5A8A6EE5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AD8B78B" w14:textId="77777777" w:rsidR="003A0E36" w:rsidRPr="00BD30DC" w:rsidRDefault="003A0E36" w:rsidP="003A0E36">
            <w:pPr>
              <w:ind w:leftChars="200" w:left="480" w:rightChars="27" w:right="65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BD30DC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促進轉型正義基金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070613AF" w14:textId="7AC5651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63,770,589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0F2DDF4B" w14:textId="79DDA56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219,535,179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6DDBF4FE" w14:textId="255E372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- 155,764,590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2A52AFAF" w14:textId="4961BE1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1,481,357,486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412A8658" w14:textId="58C9BE6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770B989" w14:textId="05ECC6B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1,325,592,896</w:t>
            </w:r>
          </w:p>
        </w:tc>
      </w:tr>
      <w:tr w:rsidR="003A0E36" w14:paraId="217BABE4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BCD34E4" w14:textId="77777777" w:rsidR="003A0E36" w:rsidRPr="00BD30DC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內政部主管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A72BF4E" w14:textId="48DCE23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10,906,564,509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F22012D" w14:textId="57CEFB5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1,307,842,362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5694267D" w14:textId="3D5A73C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9,598,722,147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0C956F17" w14:textId="27BC746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31,664,847,731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5BD38B7D" w14:textId="62BD998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5D9B14D9" w14:textId="2CDCC08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41,263,569,878</w:t>
            </w:r>
          </w:p>
        </w:tc>
      </w:tr>
      <w:tr w:rsidR="003A0E36" w14:paraId="647B9BBA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207E0240" w14:textId="77777777" w:rsidR="003A0E36" w:rsidRPr="00BD30DC" w:rsidRDefault="003A0E36" w:rsidP="003A0E36">
            <w:pPr>
              <w:ind w:leftChars="200" w:left="480" w:rightChars="27" w:right="65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BD30DC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新住民發展基金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D29227A" w14:textId="7E3ED8F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407,234,666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4E1C51E6" w14:textId="7321BEA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367,641,618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F7ECB82" w14:textId="2CF740B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39,593,048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2E5203BC" w14:textId="16754B3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1,079,312,024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1B65FE0B" w14:textId="6609B11A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32CFAF0F" w14:textId="41099B9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1,118,905,072</w:t>
            </w:r>
          </w:p>
        </w:tc>
      </w:tr>
      <w:tr w:rsidR="003A0E36" w14:paraId="4CB82DA5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5122122" w14:textId="77777777" w:rsidR="003A0E36" w:rsidRPr="008B2909" w:rsidRDefault="003A0E36" w:rsidP="00A62E18">
            <w:pPr>
              <w:ind w:leftChars="200" w:left="480" w:right="96"/>
              <w:jc w:val="distribute"/>
              <w:rPr>
                <w:rFonts w:ascii="標楷體" w:eastAsia="標楷體" w:hAnsi="標楷體"/>
                <w:b/>
                <w:spacing w:val="-36"/>
                <w:w w:val="80"/>
                <w:kern w:val="0"/>
                <w:sz w:val="22"/>
                <w:highlight w:val="yellow"/>
              </w:rPr>
            </w:pPr>
            <w:r w:rsidRPr="008B2909">
              <w:rPr>
                <w:rFonts w:ascii="標楷體" w:eastAsia="標楷體" w:hAnsi="標楷體" w:hint="eastAsia"/>
                <w:spacing w:val="-36"/>
                <w:w w:val="80"/>
                <w:kern w:val="0"/>
                <w:sz w:val="22"/>
              </w:rPr>
              <w:t>研發及產業訓儲替代役基金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38E0B23" w14:textId="1E33C51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347,606,888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0B4E2C3D" w14:textId="38B42AB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392,466,980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5103D090" w14:textId="528138D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- 44,860,092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1A650B31" w14:textId="38EAA5D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1,447,874,896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316B1957" w14:textId="217ECF4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4B7DD78" w14:textId="1EB50DD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1,403,014,804</w:t>
            </w:r>
          </w:p>
        </w:tc>
      </w:tr>
      <w:tr w:rsidR="003A0E36" w14:paraId="74E9E2C7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0BBDFE4" w14:textId="77777777" w:rsidR="003A0E36" w:rsidRPr="008B2909" w:rsidRDefault="003A0E36" w:rsidP="003A0E36">
            <w:pPr>
              <w:spacing w:line="240" w:lineRule="exact"/>
              <w:ind w:leftChars="200" w:left="480" w:right="66"/>
              <w:jc w:val="distribute"/>
              <w:rPr>
                <w:rFonts w:ascii="標楷體" w:eastAsia="標楷體" w:hAnsi="標楷體"/>
                <w:b/>
                <w:spacing w:val="-24"/>
                <w:w w:val="90"/>
                <w:kern w:val="0"/>
                <w:sz w:val="22"/>
                <w:highlight w:val="yellow"/>
              </w:rPr>
            </w:pPr>
            <w:r w:rsidRPr="008B2909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警</w:t>
            </w:r>
            <w:r w:rsidRPr="008B2909">
              <w:rPr>
                <w:rFonts w:ascii="標楷體" w:eastAsia="標楷體" w:hAnsi="標楷體" w:cs="標楷體" w:hint="eastAsia"/>
                <w:noProof/>
                <w:color w:val="000000" w:themeColor="text1"/>
                <w:spacing w:val="-24"/>
                <w:w w:val="90"/>
                <w:kern w:val="0"/>
                <w:sz w:val="22"/>
                <w:szCs w:val="24"/>
              </w:rPr>
              <w:t>察消防海巡移民空勤人員</w:t>
            </w:r>
            <w:r w:rsidRPr="008B2909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及協勤民力安全基金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2891C92" w14:textId="11BA13B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5,339,348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119F8B5" w14:textId="5337093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11,371,337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0C6738A2" w14:textId="471CBC4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- 6,031,989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6EF46282" w14:textId="45C9E19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859,021,826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30741641" w14:textId="7F0AF4F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0868D5B" w14:textId="41AC73B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852,989,837</w:t>
            </w:r>
          </w:p>
        </w:tc>
      </w:tr>
      <w:tr w:rsidR="003A0E36" w14:paraId="5354552D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BADDCE9" w14:textId="77777777" w:rsidR="003A0E36" w:rsidRPr="00BD30DC" w:rsidRDefault="003A0E36" w:rsidP="003A0E36">
            <w:pPr>
              <w:ind w:leftChars="200" w:left="480" w:rightChars="27" w:right="65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BD30DC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國土永續發展基金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800B0C8" w14:textId="441B24F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10,146,383,607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D8AD633" w14:textId="4E5F508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536,362,427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524851CC" w14:textId="1339D3E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9,610,021,180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3B76CEE9" w14:textId="4E93229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28,278,638,985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57EC8547" w14:textId="77A1CE4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27C1DD52" w14:textId="67920B3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37,888,660,165</w:t>
            </w:r>
          </w:p>
        </w:tc>
      </w:tr>
      <w:tr w:rsidR="003A0E36" w14:paraId="188E96D4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55476A3" w14:textId="77777777" w:rsidR="003A0E36" w:rsidRPr="00BD30DC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教育部主管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74583C81" w14:textId="473D8FC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9,883,471,972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8161347" w14:textId="4B12153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8,622,356,351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01EE72B9" w14:textId="2849D90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1,261,115,621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33B3D449" w14:textId="777D4D9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25,069,524,589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14E3CD64" w14:textId="31D4B77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24B29C8" w14:textId="198F3CC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26,330,640,210</w:t>
            </w:r>
          </w:p>
        </w:tc>
      </w:tr>
      <w:tr w:rsidR="003A0E36" w14:paraId="127162DD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13D0D33" w14:textId="77777777" w:rsidR="003A0E36" w:rsidRPr="009537EA" w:rsidRDefault="003A0E36" w:rsidP="003A0E36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學產基金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0E302144" w14:textId="7E0334D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1,008,210,303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6778E8F8" w14:textId="2CDCCCA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661,669,749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48E65EF" w14:textId="0E02A95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346,540,554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05E954A0" w14:textId="7B2166D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6,651,001,564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63602696" w14:textId="1BA2ECF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AB525A0" w14:textId="7585418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6,997,542,118</w:t>
            </w:r>
          </w:p>
        </w:tc>
      </w:tr>
      <w:tr w:rsidR="003A0E36" w14:paraId="0B400EF3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22EA75F4" w14:textId="77777777" w:rsidR="003A0E36" w:rsidRPr="009537EA" w:rsidRDefault="003A0E36" w:rsidP="003A0E36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運動發展基金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7BBD7ED" w14:textId="347DB74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8,490,480,475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1C57611D" w14:textId="70F9729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7,945,690,267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5F3549FC" w14:textId="070E18B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544,790,208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1A642815" w14:textId="33EBA13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15,855,017,656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0F6277D0" w14:textId="6661300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4F9B134B" w14:textId="0E1CFBF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16,399,807,864</w:t>
            </w:r>
          </w:p>
        </w:tc>
      </w:tr>
      <w:tr w:rsidR="003A0E36" w14:paraId="68F818D8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38A2691" w14:textId="77777777" w:rsidR="003A0E36" w:rsidRPr="00B67FD2" w:rsidRDefault="003A0E36" w:rsidP="003A0E36">
            <w:pPr>
              <w:spacing w:line="220" w:lineRule="exact"/>
              <w:ind w:leftChars="200" w:left="480" w:right="26"/>
              <w:jc w:val="distribute"/>
              <w:rPr>
                <w:rFonts w:ascii="標楷體" w:eastAsia="標楷體" w:hAnsi="標楷體"/>
                <w:b/>
                <w:kern w:val="0"/>
                <w:sz w:val="22"/>
                <w:highlight w:val="yellow"/>
              </w:rPr>
            </w:pPr>
            <w:r w:rsidRPr="00B67FD2">
              <w:rPr>
                <w:rFonts w:ascii="標楷體" w:eastAsia="標楷體" w:hAnsi="標楷體" w:hint="eastAsia"/>
                <w:kern w:val="0"/>
                <w:sz w:val="22"/>
              </w:rPr>
              <w:t>私立高級中等以上學校退場基金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5F65B8C" w14:textId="191CB66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384,781,194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6722DFA6" w14:textId="042947D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14,996,335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3FEAE2AF" w14:textId="57E5F4F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369,784,859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31072552" w14:textId="19E6277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2,563,505,369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7A2F9B25" w14:textId="5426187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F5FCAE9" w14:textId="4E6B73D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2,933,290,228</w:t>
            </w:r>
          </w:p>
        </w:tc>
      </w:tr>
      <w:tr w:rsidR="003A0E36" w14:paraId="68F08968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0DE0C42" w14:textId="77777777" w:rsidR="003A0E36" w:rsidRPr="009537EA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法務部主管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31890822" w14:textId="6C246EC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670,730,730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109D71E" w14:textId="2998416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647,224,120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18E80C7" w14:textId="317CE00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23,506,610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72EF14E7" w14:textId="4399FC3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132,801,639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5901CE1D" w14:textId="40568AC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354D1377" w14:textId="4BDDFBB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156,308,249</w:t>
            </w:r>
          </w:p>
        </w:tc>
      </w:tr>
      <w:tr w:rsidR="003A0E36" w14:paraId="30E6A1FD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1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ED43810" w14:textId="77777777" w:rsidR="003A0E36" w:rsidRPr="009537EA" w:rsidRDefault="003A0E36" w:rsidP="003A0E36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毒品防制基金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E77C37C" w14:textId="42F2F0E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670,730,730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39347AF" w14:textId="6A77C9B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647,224,120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3431E409" w14:textId="0120673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23,506,610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7905F07A" w14:textId="3B50FD3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132,801,639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73E775E6" w14:textId="5465F07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1A2E2E2" w14:textId="1058CF9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156,308,249</w:t>
            </w:r>
          </w:p>
        </w:tc>
      </w:tr>
      <w:tr w:rsidR="003A0E36" w14:paraId="33E2A662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6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AE12EFE" w14:textId="77777777" w:rsidR="003A0E36" w:rsidRPr="00BD30DC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經濟部主管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BD49612" w14:textId="7F9AD35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94,532,088,702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58E1B8A" w14:textId="1828C72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31,036,308,556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27C33F4C" w14:textId="5EAFCAC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63,495,780,146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08600900" w14:textId="53626CC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481,161,950,992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6745F5ED" w14:textId="60E4133A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1F87665" w14:textId="49A6BD2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544,657,731,138</w:t>
            </w:r>
          </w:p>
        </w:tc>
      </w:tr>
      <w:tr w:rsidR="003A0E36" w14:paraId="4D537774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6"/>
        </w:trPr>
        <w:tc>
          <w:tcPr>
            <w:tcW w:w="2474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915BF18" w14:textId="1C8E3E7B" w:rsidR="003A0E36" w:rsidRPr="009537EA" w:rsidRDefault="003A0E36" w:rsidP="003A0E36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經濟特別收入基金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7250BCC1" w14:textId="1988B0B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32,032,735,308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1E662B6E" w14:textId="59EDE28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24,445,671,347</w:t>
            </w:r>
          </w:p>
        </w:tc>
        <w:tc>
          <w:tcPr>
            <w:tcW w:w="1244" w:type="dxa"/>
            <w:tcBorders>
              <w:top w:val="nil"/>
              <w:bottom w:val="nil"/>
            </w:tcBorders>
            <w:noWrap/>
            <w:vAlign w:val="center"/>
          </w:tcPr>
          <w:p w14:paraId="509CE36A" w14:textId="5314970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7,587,063,961</w:t>
            </w:r>
          </w:p>
        </w:tc>
        <w:tc>
          <w:tcPr>
            <w:tcW w:w="1301" w:type="dxa"/>
            <w:tcBorders>
              <w:top w:val="nil"/>
              <w:bottom w:val="nil"/>
            </w:tcBorders>
            <w:noWrap/>
            <w:vAlign w:val="center"/>
          </w:tcPr>
          <w:p w14:paraId="2DCD4C26" w14:textId="0E6620B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23,663,043,043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37EF2433" w14:textId="62EB283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C4C7C8F" w14:textId="29BEF0C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31,250,107,004</w:t>
            </w:r>
          </w:p>
        </w:tc>
      </w:tr>
      <w:tr w:rsidR="003A0E36" w14:paraId="7B70450A" w14:textId="77777777" w:rsidTr="00ED43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6"/>
        </w:trPr>
        <w:tc>
          <w:tcPr>
            <w:tcW w:w="2474" w:type="dxa"/>
            <w:tcBorders>
              <w:top w:val="nil"/>
              <w:left w:val="nil"/>
              <w:bottom w:val="single" w:sz="8" w:space="0" w:color="auto"/>
            </w:tcBorders>
            <w:noWrap/>
            <w:vAlign w:val="center"/>
          </w:tcPr>
          <w:p w14:paraId="161A8093" w14:textId="16830839" w:rsidR="003A0E36" w:rsidRPr="00A25423" w:rsidRDefault="003A0E36" w:rsidP="003A0E36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24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核能發電後端營運基金</w:t>
            </w:r>
          </w:p>
        </w:tc>
        <w:tc>
          <w:tcPr>
            <w:tcW w:w="1386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1C33C4E" w14:textId="3F404DE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62,499,353,394</w:t>
            </w:r>
          </w:p>
        </w:tc>
        <w:tc>
          <w:tcPr>
            <w:tcW w:w="134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09ED38F5" w14:textId="23CAFF0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6,590,637,209</w:t>
            </w:r>
          </w:p>
        </w:tc>
        <w:tc>
          <w:tcPr>
            <w:tcW w:w="124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6CAEC074" w14:textId="5D3024C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55,908,716,185</w:t>
            </w:r>
          </w:p>
        </w:tc>
        <w:tc>
          <w:tcPr>
            <w:tcW w:w="1301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071A1DDA" w14:textId="0FCBC90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457,498,907,949</w:t>
            </w:r>
          </w:p>
        </w:tc>
        <w:tc>
          <w:tcPr>
            <w:tcW w:w="1077" w:type="dxa"/>
            <w:tcBorders>
              <w:top w:val="nil"/>
              <w:bottom w:val="single" w:sz="8" w:space="0" w:color="auto"/>
            </w:tcBorders>
            <w:vAlign w:val="center"/>
          </w:tcPr>
          <w:p w14:paraId="0FF7E37A" w14:textId="697CC2B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93" w:type="dxa"/>
            <w:tcBorders>
              <w:top w:val="nil"/>
              <w:bottom w:val="single" w:sz="8" w:space="0" w:color="auto"/>
              <w:right w:val="nil"/>
            </w:tcBorders>
            <w:noWrap/>
            <w:vAlign w:val="center"/>
          </w:tcPr>
          <w:p w14:paraId="33DE8A66" w14:textId="29A7243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513,407,624,134</w:t>
            </w:r>
          </w:p>
        </w:tc>
      </w:tr>
    </w:tbl>
    <w:p w14:paraId="0179A263" w14:textId="1CDD0686" w:rsidR="00F3279F" w:rsidRPr="00DB2307" w:rsidRDefault="00AE0698" w:rsidP="000923CC">
      <w:pPr>
        <w:spacing w:line="240" w:lineRule="exact"/>
        <w:ind w:leftChars="-5" w:left="336" w:rightChars="52" w:right="125" w:hangingChars="174" w:hanging="348"/>
        <w:jc w:val="both"/>
        <w:rPr>
          <w:sz w:val="2"/>
          <w:szCs w:val="2"/>
        </w:rPr>
      </w:pPr>
      <w:proofErr w:type="gramStart"/>
      <w:r w:rsidRPr="00DB2307">
        <w:rPr>
          <w:rFonts w:ascii="標楷體" w:eastAsia="標楷體" w:hAnsi="標楷體" w:hint="eastAsia"/>
          <w:sz w:val="20"/>
        </w:rPr>
        <w:t>註</w:t>
      </w:r>
      <w:proofErr w:type="gramEnd"/>
      <w:r w:rsidR="00370542" w:rsidRPr="00DB2307">
        <w:rPr>
          <w:rFonts w:ascii="標楷體" w:eastAsia="標楷體" w:hAnsi="標楷體" w:hint="eastAsia"/>
          <w:sz w:val="20"/>
        </w:rPr>
        <w:t>：</w:t>
      </w:r>
      <w:r w:rsidR="003A0E36" w:rsidRPr="00DB2307">
        <w:rPr>
          <w:rFonts w:ascii="標楷體" w:eastAsia="標楷體" w:hAnsi="標楷體" w:hint="eastAsia"/>
          <w:sz w:val="20"/>
          <w:szCs w:val="16"/>
        </w:rPr>
        <w:t>海洋污染防治基金係</w:t>
      </w:r>
      <w:proofErr w:type="gramStart"/>
      <w:r w:rsidR="003A0E36" w:rsidRPr="00DB2307">
        <w:rPr>
          <w:rFonts w:ascii="標楷體" w:eastAsia="標楷體" w:hAnsi="標楷體" w:hint="eastAsia"/>
          <w:sz w:val="20"/>
          <w:szCs w:val="16"/>
        </w:rPr>
        <w:t>114</w:t>
      </w:r>
      <w:proofErr w:type="gramEnd"/>
      <w:r w:rsidR="003A0E36" w:rsidRPr="00DB2307">
        <w:rPr>
          <w:rFonts w:ascii="標楷體" w:eastAsia="標楷體" w:hAnsi="標楷體" w:hint="eastAsia"/>
          <w:sz w:val="20"/>
          <w:szCs w:val="16"/>
        </w:rPr>
        <w:t>年度成立，</w:t>
      </w:r>
      <w:proofErr w:type="gramStart"/>
      <w:r w:rsidR="003A0E36" w:rsidRPr="00DB2307">
        <w:rPr>
          <w:rFonts w:ascii="標楷體" w:eastAsia="標楷體" w:hAnsi="標楷體" w:hint="eastAsia"/>
          <w:sz w:val="20"/>
          <w:szCs w:val="16"/>
        </w:rPr>
        <w:t>故期初</w:t>
      </w:r>
      <w:proofErr w:type="gramEnd"/>
      <w:r w:rsidR="003A0E36" w:rsidRPr="00DB2307">
        <w:rPr>
          <w:rFonts w:ascii="標楷體" w:eastAsia="標楷體" w:hAnsi="標楷體" w:hint="eastAsia"/>
          <w:sz w:val="20"/>
          <w:szCs w:val="16"/>
        </w:rPr>
        <w:t>基金</w:t>
      </w:r>
      <w:proofErr w:type="gramStart"/>
      <w:r w:rsidR="003A0E36" w:rsidRPr="00DB2307">
        <w:rPr>
          <w:rFonts w:ascii="標楷體" w:eastAsia="標楷體" w:hAnsi="標楷體" w:hint="eastAsia"/>
          <w:sz w:val="20"/>
          <w:szCs w:val="16"/>
        </w:rPr>
        <w:t>餘額無列數</w:t>
      </w:r>
      <w:proofErr w:type="gramEnd"/>
      <w:r w:rsidR="00370542" w:rsidRPr="00DB2307">
        <w:rPr>
          <w:rFonts w:ascii="標楷體" w:eastAsia="標楷體" w:hAnsi="標楷體" w:hint="eastAsia"/>
          <w:sz w:val="20"/>
        </w:rPr>
        <w:t>。</w:t>
      </w:r>
    </w:p>
    <w:tbl>
      <w:tblPr>
        <w:tblW w:w="10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78"/>
        <w:gridCol w:w="1386"/>
        <w:gridCol w:w="1344"/>
        <w:gridCol w:w="1245"/>
        <w:gridCol w:w="1302"/>
        <w:gridCol w:w="1064"/>
        <w:gridCol w:w="1400"/>
      </w:tblGrid>
      <w:tr w:rsidR="00F3279F" w14:paraId="5A97D9DD" w14:textId="77777777" w:rsidTr="000923CC">
        <w:trPr>
          <w:cantSplit/>
          <w:trHeight w:val="283"/>
        </w:trPr>
        <w:tc>
          <w:tcPr>
            <w:tcW w:w="102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574FA9" w14:textId="2FF68A15" w:rsidR="000923CC" w:rsidRPr="00CB670F" w:rsidRDefault="00F3279F" w:rsidP="000923CC">
            <w:pPr>
              <w:tabs>
                <w:tab w:val="center" w:pos="5088"/>
                <w:tab w:val="right" w:pos="10440"/>
              </w:tabs>
              <w:snapToGrid w:val="0"/>
              <w:ind w:leftChars="778" w:left="9090" w:hangingChars="2255" w:hanging="7223"/>
              <w:jc w:val="center"/>
              <w:rPr>
                <w:rFonts w:ascii="標楷體" w:eastAsia="標楷體" w:hAnsi="標楷體"/>
              </w:rPr>
            </w:pPr>
            <w:r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二、基金來源用途及餘</w:t>
            </w:r>
            <w:proofErr w:type="gramStart"/>
            <w:r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t>審定數額綜計表</w:t>
            </w:r>
            <w:r w:rsidR="00764880" w:rsidRPr="00CB670F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913AB0" w:rsidRPr="00DB2307">
              <w:rPr>
                <w:rFonts w:ascii="標楷體" w:eastAsia="標楷體" w:hAnsi="標楷體" w:hint="eastAsia"/>
                <w:bCs/>
                <w:spacing w:val="-40"/>
                <w:sz w:val="32"/>
                <w:szCs w:val="32"/>
              </w:rPr>
              <w:t>（</w:t>
            </w:r>
            <w:r w:rsidRPr="00DB2307">
              <w:rPr>
                <w:rFonts w:ascii="標楷體" w:eastAsia="標楷體" w:hAnsi="標楷體" w:hint="eastAsia"/>
                <w:bCs/>
                <w:spacing w:val="-40"/>
                <w:sz w:val="32"/>
                <w:szCs w:val="32"/>
              </w:rPr>
              <w:t>基金別</w:t>
            </w:r>
            <w:r w:rsidR="00913AB0" w:rsidRPr="00DB2307">
              <w:rPr>
                <w:rFonts w:ascii="標楷體" w:eastAsia="標楷體" w:hAnsi="標楷體" w:hint="eastAsia"/>
                <w:bCs/>
                <w:spacing w:val="-40"/>
                <w:sz w:val="32"/>
                <w:szCs w:val="32"/>
              </w:rPr>
              <w:t>）（續）</w:t>
            </w:r>
          </w:p>
        </w:tc>
      </w:tr>
      <w:tr w:rsidR="000923CC" w:rsidRPr="004E5BC9" w14:paraId="6AAAC9B0" w14:textId="77777777" w:rsidTr="000923CC">
        <w:trPr>
          <w:cantSplit/>
          <w:trHeight w:val="283"/>
        </w:trPr>
        <w:tc>
          <w:tcPr>
            <w:tcW w:w="102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BFB76" w14:textId="143DE828" w:rsidR="000923CC" w:rsidRPr="000923CC" w:rsidRDefault="000923CC" w:rsidP="000923CC">
            <w:pPr>
              <w:tabs>
                <w:tab w:val="center" w:pos="5349"/>
                <w:tab w:val="right" w:pos="10440"/>
              </w:tabs>
              <w:snapToGrid w:val="0"/>
              <w:jc w:val="right"/>
              <w:rPr>
                <w:rFonts w:ascii="標楷體" w:eastAsia="標楷體" w:hAnsi="標楷體"/>
                <w:spacing w:val="-20"/>
                <w:szCs w:val="24"/>
              </w:rPr>
            </w:pPr>
            <w:r w:rsidRPr="007A3D52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A942E4">
              <w:rPr>
                <w:rFonts w:ascii="標楷體" w:eastAsia="標楷體" w:hAnsi="標楷體" w:hint="eastAsia"/>
              </w:rPr>
              <w:t>11</w:t>
            </w:r>
            <w:r w:rsidR="003A0E36">
              <w:rPr>
                <w:rFonts w:ascii="標楷體" w:eastAsia="標楷體" w:hAnsi="標楷體"/>
              </w:rPr>
              <w:t>4</w:t>
            </w:r>
            <w:proofErr w:type="gramEnd"/>
            <w:r w:rsidRPr="007A3D52">
              <w:rPr>
                <w:rFonts w:ascii="標楷體" w:eastAsia="標楷體" w:hAnsi="標楷體" w:hint="eastAsia"/>
              </w:rPr>
              <w:t>年度</w:t>
            </w:r>
            <w:r w:rsidRPr="007A3D52">
              <w:rPr>
                <w:rFonts w:ascii="標楷體" w:eastAsia="標楷體" w:hAnsi="標楷體" w:hint="eastAsia"/>
              </w:rPr>
              <w:tab/>
            </w:r>
            <w:r w:rsidRPr="000923CC">
              <w:rPr>
                <w:rFonts w:ascii="標楷體" w:eastAsia="標楷體" w:hAnsi="標楷體" w:hint="eastAsia"/>
                <w:spacing w:val="-20"/>
                <w:szCs w:val="24"/>
              </w:rPr>
              <w:t>單位：新臺幣元</w:t>
            </w:r>
          </w:p>
        </w:tc>
      </w:tr>
      <w:tr w:rsidR="000923CC" w:rsidRPr="00A57969" w14:paraId="5D641BBC" w14:textId="06E7F3E2" w:rsidTr="00281C1C">
        <w:trPr>
          <w:cantSplit/>
          <w:trHeight w:val="680"/>
        </w:trPr>
        <w:tc>
          <w:tcPr>
            <w:tcW w:w="24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F22123" w14:textId="6EF94957" w:rsidR="000923CC" w:rsidRPr="004E5BC9" w:rsidRDefault="000923CC" w:rsidP="000923CC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ED430D">
              <w:rPr>
                <w:rFonts w:eastAsia="標楷體" w:hint="eastAsia"/>
                <w:spacing w:val="-12"/>
                <w:szCs w:val="22"/>
              </w:rPr>
              <w:t>基金名稱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D484981" w14:textId="7018A0AC" w:rsidR="000923CC" w:rsidRPr="000923CC" w:rsidRDefault="000923CC" w:rsidP="000923CC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基金來源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7D404CB" w14:textId="4BE5B65F" w:rsidR="000923CC" w:rsidRPr="000923CC" w:rsidRDefault="000923CC" w:rsidP="000923CC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基金用途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58699D8" w14:textId="74731565" w:rsidR="000923CC" w:rsidRPr="000923CC" w:rsidRDefault="000923CC" w:rsidP="000923CC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本期餘</w:t>
            </w:r>
            <w:proofErr w:type="gramStart"/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絀</w:t>
            </w:r>
            <w:proofErr w:type="gramEnd"/>
          </w:p>
        </w:tc>
        <w:tc>
          <w:tcPr>
            <w:tcW w:w="13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4E92D1" w14:textId="30E2BEDB" w:rsidR="000923CC" w:rsidRPr="000923CC" w:rsidRDefault="000923CC" w:rsidP="000923CC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期初基金餘額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E273D" w14:textId="48185921" w:rsidR="000923CC" w:rsidRPr="000923CC" w:rsidRDefault="000923CC" w:rsidP="000923CC">
            <w:pPr>
              <w:spacing w:line="240" w:lineRule="exact"/>
              <w:ind w:leftChars="2" w:left="5" w:rightChars="20" w:right="48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proofErr w:type="gramStart"/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解繳公庫</w:t>
            </w:r>
            <w:proofErr w:type="gramEnd"/>
          </w:p>
        </w:tc>
        <w:tc>
          <w:tcPr>
            <w:tcW w:w="14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B83DA4E" w14:textId="10BAB524" w:rsidR="000923CC" w:rsidRPr="000923CC" w:rsidRDefault="000923CC" w:rsidP="003A0E36">
            <w:pPr>
              <w:spacing w:line="240" w:lineRule="exact"/>
              <w:ind w:leftChars="2" w:left="5" w:rightChars="6" w:right="14"/>
              <w:jc w:val="distribute"/>
              <w:rPr>
                <w:rFonts w:eastAsia="標楷體"/>
                <w:spacing w:val="-20"/>
                <w:w w:val="95"/>
                <w:szCs w:val="22"/>
              </w:rPr>
            </w:pPr>
            <w:r w:rsidRPr="00ED430D">
              <w:rPr>
                <w:rFonts w:eastAsia="標楷體" w:hint="eastAsia"/>
                <w:spacing w:val="-20"/>
                <w:w w:val="95"/>
                <w:szCs w:val="22"/>
              </w:rPr>
              <w:t>期末基金餘額</w:t>
            </w:r>
          </w:p>
        </w:tc>
      </w:tr>
      <w:tr w:rsidR="003A0E36" w14:paraId="48569A42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single" w:sz="8" w:space="0" w:color="auto"/>
              <w:left w:val="nil"/>
              <w:bottom w:val="nil"/>
            </w:tcBorders>
            <w:noWrap/>
            <w:vAlign w:val="center"/>
          </w:tcPr>
          <w:p w14:paraId="1D15969B" w14:textId="458CAA95" w:rsidR="003A0E36" w:rsidRPr="00BD30DC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交通部主管</w:t>
            </w:r>
          </w:p>
        </w:tc>
        <w:tc>
          <w:tcPr>
            <w:tcW w:w="1386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603F8974" w14:textId="4ADA4E1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10,015,701,131</w:t>
            </w:r>
          </w:p>
        </w:tc>
        <w:tc>
          <w:tcPr>
            <w:tcW w:w="1344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00891C7C" w14:textId="6207CF1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10,480,009,267</w:t>
            </w:r>
          </w:p>
        </w:tc>
        <w:tc>
          <w:tcPr>
            <w:tcW w:w="1245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27165F65" w14:textId="091F889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- 464,308,136</w:t>
            </w:r>
          </w:p>
        </w:tc>
        <w:tc>
          <w:tcPr>
            <w:tcW w:w="1302" w:type="dxa"/>
            <w:tcBorders>
              <w:top w:val="single" w:sz="8" w:space="0" w:color="auto"/>
              <w:bottom w:val="nil"/>
            </w:tcBorders>
            <w:noWrap/>
            <w:vAlign w:val="center"/>
          </w:tcPr>
          <w:p w14:paraId="20566ED3" w14:textId="4F71879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11,012,633,851</w:t>
            </w:r>
          </w:p>
        </w:tc>
        <w:tc>
          <w:tcPr>
            <w:tcW w:w="1064" w:type="dxa"/>
            <w:tcBorders>
              <w:top w:val="single" w:sz="8" w:space="0" w:color="auto"/>
              <w:bottom w:val="nil"/>
            </w:tcBorders>
            <w:vAlign w:val="center"/>
          </w:tcPr>
          <w:p w14:paraId="2EE65E6C" w14:textId="2CE513E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1,067,845,000</w:t>
            </w:r>
          </w:p>
        </w:tc>
        <w:tc>
          <w:tcPr>
            <w:tcW w:w="1400" w:type="dxa"/>
            <w:tcBorders>
              <w:top w:val="single" w:sz="8" w:space="0" w:color="auto"/>
              <w:bottom w:val="nil"/>
              <w:right w:val="nil"/>
            </w:tcBorders>
            <w:noWrap/>
            <w:vAlign w:val="center"/>
          </w:tcPr>
          <w:p w14:paraId="56C1152F" w14:textId="1331677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9,480,480,715</w:t>
            </w:r>
          </w:p>
        </w:tc>
      </w:tr>
      <w:tr w:rsidR="003A0E36" w14:paraId="1B1BA7E7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D68A09B" w14:textId="77777777" w:rsidR="003A0E36" w:rsidRPr="00BD30DC" w:rsidRDefault="003A0E36" w:rsidP="003A0E36">
            <w:pPr>
              <w:ind w:leftChars="200" w:left="480" w:right="57"/>
              <w:jc w:val="distribute"/>
              <w:rPr>
                <w:rFonts w:ascii="標楷體" w:eastAsia="標楷體" w:hAnsi="標楷體"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航港建設基金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71E630D9" w14:textId="377F198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10,015,701,131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6ECED2B" w14:textId="609AF3D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10,480,009,267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6A5359AB" w14:textId="3D92439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- 464,308,136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1AA3E72A" w14:textId="2B523C5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11,012,633,851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CE7FB45" w14:textId="1BCE838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1,067,845,000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A9F44B6" w14:textId="68AD874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9,480,480,715</w:t>
            </w:r>
          </w:p>
        </w:tc>
      </w:tr>
      <w:tr w:rsidR="003A0E36" w14:paraId="5B2EF862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F04FBB9" w14:textId="77777777" w:rsidR="003A0E36" w:rsidRPr="00BD30DC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核能安全委員會主管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D39A187" w14:textId="6E0152C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126,657,002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6F69029" w14:textId="51B435E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94,761,607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2C053FC0" w14:textId="22549C6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31,895,395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06B6DD5" w14:textId="4F5B9CF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980,816,150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461705B" w14:textId="3FFAFD9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91FFCB7" w14:textId="6AEB58C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1,012,711,545</w:t>
            </w:r>
          </w:p>
        </w:tc>
      </w:tr>
      <w:tr w:rsidR="003A0E36" w14:paraId="77DBE836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3FBA3D7" w14:textId="77777777" w:rsidR="003A0E36" w:rsidRPr="00A25423" w:rsidRDefault="003A0E36" w:rsidP="003A0E36">
            <w:pPr>
              <w:ind w:leftChars="200" w:left="480" w:right="73"/>
              <w:jc w:val="distribute"/>
              <w:rPr>
                <w:rFonts w:ascii="標楷體" w:eastAsia="標楷體" w:hAnsi="標楷體"/>
                <w:b/>
                <w:spacing w:val="-24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核子事故緊急應變基金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7C93995" w14:textId="2D97B2F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126,657,002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5DB2F819" w14:textId="715253C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94,761,607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35E4B14C" w14:textId="08E2E85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31,895,395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21727EC3" w14:textId="4E37F17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980,816,150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4075C3A0" w14:textId="0062F3C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0DEA13A" w14:textId="0C7C3BD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1,012,711,545</w:t>
            </w:r>
          </w:p>
        </w:tc>
      </w:tr>
      <w:tr w:rsidR="003A0E36" w14:paraId="3129F96C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A685E06" w14:textId="77777777" w:rsidR="003A0E36" w:rsidRPr="009537EA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農業部主管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20EBDBAE" w14:textId="1C6A72E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62,264,278,897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13577157" w14:textId="5817B10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59,092,034,126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1CA3C2E4" w14:textId="319C817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3,172,244,771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517865B7" w14:textId="160152E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64,267,880,685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2E302DD" w14:textId="6596FA1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29F1828C" w14:textId="135A127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67,440,125,456</w:t>
            </w:r>
          </w:p>
        </w:tc>
      </w:tr>
      <w:tr w:rsidR="003A0E36" w14:paraId="4CE0876C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2525F6E" w14:textId="77777777" w:rsidR="003A0E36" w:rsidRPr="00BD30DC" w:rsidRDefault="003A0E36" w:rsidP="003A0E36">
            <w:pPr>
              <w:ind w:leftChars="200" w:left="480" w:right="57"/>
              <w:jc w:val="distribute"/>
              <w:rPr>
                <w:rFonts w:ascii="標楷體" w:eastAsia="標楷體" w:hAnsi="標楷體"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農業特別收入基金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D23C579" w14:textId="73A9512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62,264,278,897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005B6384" w14:textId="60D72C4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59,092,034,126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4D05670A" w14:textId="4B44136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3,172,244,771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34ECB4A" w14:textId="58F39EB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64,267,880,685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60D9CA3F" w14:textId="27EC484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E30B01A" w14:textId="194018D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67,440,125,456</w:t>
            </w:r>
          </w:p>
        </w:tc>
      </w:tr>
      <w:tr w:rsidR="003A0E36" w14:paraId="01920CE5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CB819FE" w14:textId="77777777" w:rsidR="003A0E36" w:rsidRPr="009537EA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勞動部主管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DCA045C" w14:textId="4F3FB04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30,169,371,551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6A160427" w14:textId="244E4ED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24,337,942,588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69AA37FD" w14:textId="14FDC26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5,831,428,963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4232CD5C" w14:textId="3CD21CC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43,561,275,364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31FD2434" w14:textId="30E186EA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5762BA4D" w14:textId="7168E47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49,392,704,327</w:t>
            </w:r>
          </w:p>
        </w:tc>
      </w:tr>
      <w:tr w:rsidR="003A0E36" w14:paraId="53112A06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B055667" w14:textId="77777777" w:rsidR="003A0E36" w:rsidRPr="009537EA" w:rsidRDefault="003A0E36" w:rsidP="003A0E36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就業安定基金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76D08382" w14:textId="3ECC7D7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30,169,371,551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8521294" w14:textId="6CF1CDB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24,337,942,588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3F9F9773" w14:textId="56F4B0A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5,831,428,963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881EEE4" w14:textId="4CD8C5F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43,561,275,364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BB6920B" w14:textId="419CDB9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60D9B72" w14:textId="5DDBCB3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49,392,704,327</w:t>
            </w:r>
          </w:p>
        </w:tc>
      </w:tr>
      <w:tr w:rsidR="003A0E36" w14:paraId="0A0865E5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485F834" w14:textId="77777777" w:rsidR="003A0E36" w:rsidRPr="009537EA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衛生福利部主管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328FBC6E" w14:textId="021DC08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138,320,167,763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4F3CA41F" w14:textId="2F520B8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105,173,676,160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64712322" w14:textId="6BCC3C2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33,146,491,603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35DC271" w14:textId="0FBE8E3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224,711,824,374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EF942E4" w14:textId="3C4CCCCA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5B87F680" w14:textId="1E81340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257,858,315,977</w:t>
            </w:r>
          </w:p>
        </w:tc>
      </w:tr>
      <w:tr w:rsidR="003A0E36" w14:paraId="2DBD09AA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F39AA0D" w14:textId="77777777" w:rsidR="003A0E36" w:rsidRPr="00A25423" w:rsidRDefault="003A0E36" w:rsidP="003A0E36">
            <w:pPr>
              <w:ind w:leftChars="200" w:left="480" w:right="57"/>
              <w:jc w:val="distribute"/>
              <w:rPr>
                <w:rFonts w:ascii="標楷體" w:eastAsia="標楷體" w:hAnsi="標楷體"/>
                <w:b/>
                <w:spacing w:val="-16"/>
                <w:w w:val="90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spacing w:val="-16"/>
                <w:w w:val="90"/>
                <w:kern w:val="0"/>
                <w:sz w:val="22"/>
              </w:rPr>
              <w:t>衛生福利特別收入基金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23DA6D6" w14:textId="3A31EE2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138,320,167,763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2365228" w14:textId="3370220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105,173,676,160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28FAB062" w14:textId="1FEE5E3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33,146,491,603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344D7027" w14:textId="5E89738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224,711,824,374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9D445C3" w14:textId="5E03558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F850927" w14:textId="1B6DF35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257,858,315,977</w:t>
            </w:r>
          </w:p>
        </w:tc>
      </w:tr>
      <w:tr w:rsidR="003A0E36" w14:paraId="75CBC8A3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8289932" w14:textId="77777777" w:rsidR="003A0E36" w:rsidRPr="009537EA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環境部主管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5889F638" w14:textId="3B7C7DB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9,092,100,380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3FB7A121" w14:textId="39CB127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7,533,849,428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02AD4037" w14:textId="524E4E5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1,558,250,952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4B852D8F" w14:textId="02C3592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6,871,985,657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4F31ADE7" w14:textId="2470A0C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3FE9576D" w14:textId="63068E8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8,430,236,609</w:t>
            </w:r>
          </w:p>
        </w:tc>
      </w:tr>
      <w:tr w:rsidR="003A0E36" w14:paraId="14678A07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25DCFF77" w14:textId="77777777" w:rsidR="003A0E36" w:rsidRPr="009537EA" w:rsidRDefault="003A0E36" w:rsidP="003A0E36">
            <w:pPr>
              <w:ind w:leftChars="200" w:left="480" w:right="59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環境保護基金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2A414196" w14:textId="7369900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9,092,100,380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47DEAAA" w14:textId="2BE35D6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7,533,849,428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0DA04710" w14:textId="479A436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1,558,250,952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58D2F958" w14:textId="2F7271D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6,871,985,657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30B47837" w14:textId="178615D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674A841" w14:textId="6F7E853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8,430,236,609</w:t>
            </w:r>
          </w:p>
        </w:tc>
      </w:tr>
      <w:tr w:rsidR="003A0E36" w14:paraId="754B3232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326DBCC" w14:textId="77777777" w:rsidR="003A0E36" w:rsidRPr="009537EA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文化部主管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4CB1638" w14:textId="5E51DDDA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74,082,989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5E205EE0" w14:textId="21EF70F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15,721,322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1AE48CDF" w14:textId="58C3850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58,361,667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4CFD0427" w14:textId="2015258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491,424,794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21952E67" w14:textId="1A31C5D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7321DDE9" w14:textId="55C2DE5A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549,786,461</w:t>
            </w:r>
          </w:p>
        </w:tc>
      </w:tr>
      <w:tr w:rsidR="003A0E36" w14:paraId="24FB75A1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0D1A06C" w14:textId="77777777" w:rsidR="003A0E36" w:rsidRPr="009537EA" w:rsidRDefault="003A0E36" w:rsidP="003A0E36">
            <w:pPr>
              <w:ind w:leftChars="200" w:left="480" w:right="73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文化發展基金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5043D9A" w14:textId="3606124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74,082,989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6EBC2C23" w14:textId="4D3F50D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15,721,322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43F629D5" w14:textId="15EBD59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58,361,667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55AFB89A" w14:textId="2203CFF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491,424,794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149DF2F" w14:textId="03F3F27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A03F5DA" w14:textId="66C9B87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549,786,461</w:t>
            </w:r>
          </w:p>
        </w:tc>
      </w:tr>
      <w:tr w:rsidR="003A0E36" w14:paraId="57515711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4EB8329" w14:textId="77777777" w:rsidR="003A0E36" w:rsidRPr="00A25423" w:rsidRDefault="003A0E36" w:rsidP="003A0E36">
            <w:pPr>
              <w:ind w:leftChars="100" w:left="240" w:right="73"/>
              <w:jc w:val="distribute"/>
              <w:rPr>
                <w:rFonts w:ascii="標楷體" w:eastAsia="標楷體" w:hAnsi="標楷體"/>
                <w:b/>
                <w:spacing w:val="-24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b/>
                <w:spacing w:val="-24"/>
                <w:kern w:val="0"/>
                <w:sz w:val="22"/>
              </w:rPr>
              <w:t>金融監督管理委員會主管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A13828D" w14:textId="6EC1542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16,617,688,955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69844013" w14:textId="3F67697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15,027,531,660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119B057A" w14:textId="10CDABE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1,590,157,295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032DD45E" w14:textId="1BA88B6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3,589,016,885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1038D2B9" w14:textId="1B9EB85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805,543,000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EF8BC01" w14:textId="6CF940C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4,373,631,180</w:t>
            </w:r>
          </w:p>
        </w:tc>
      </w:tr>
      <w:tr w:rsidR="003A0E36" w14:paraId="0729B9E4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68605CF" w14:textId="77777777" w:rsidR="003A0E36" w:rsidRPr="009537EA" w:rsidRDefault="003A0E36" w:rsidP="003A0E36">
            <w:pPr>
              <w:ind w:leftChars="200" w:left="480" w:right="73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金融監督管理基金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3E99BFD9" w14:textId="0E9291F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16,617,688,955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B61C605" w14:textId="5B4B604F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15,027,531,660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60F66DA7" w14:textId="11BDAA8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1,590,157,295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8D99694" w14:textId="04B7967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3,589,016,885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E728FB7" w14:textId="40B2242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805,543,000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C006B86" w14:textId="41C1937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4,373,631,180</w:t>
            </w:r>
          </w:p>
        </w:tc>
      </w:tr>
      <w:tr w:rsidR="003A0E36" w14:paraId="40B616B6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D83E639" w14:textId="0F266334" w:rsidR="003A0E36" w:rsidRPr="00A25423" w:rsidRDefault="003A0E36" w:rsidP="00A62E18">
            <w:pPr>
              <w:ind w:leftChars="100" w:left="240" w:right="70"/>
              <w:jc w:val="distribute"/>
              <w:rPr>
                <w:rFonts w:ascii="標楷體" w:eastAsia="標楷體" w:hAnsi="標楷體"/>
                <w:b/>
                <w:spacing w:val="-24"/>
                <w:kern w:val="0"/>
                <w:sz w:val="22"/>
              </w:rPr>
            </w:pPr>
            <w:r w:rsidRPr="00B6344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海洋委員會主管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823E26F" w14:textId="3A43A91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365,780,691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43B2B256" w14:textId="50BA447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204,633,077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39706A4E" w14:textId="14E1B87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161,147,614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28AAFCBE" w14:textId="326F67C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42AEC6A9" w14:textId="76ED2B5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46081FBB" w14:textId="03A5621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161,147,614</w:t>
            </w:r>
          </w:p>
        </w:tc>
      </w:tr>
      <w:tr w:rsidR="003A0E36" w14:paraId="6C277BE5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2F6F3BA" w14:textId="31686DC0" w:rsidR="003A0E36" w:rsidRPr="00A25423" w:rsidRDefault="003A0E36" w:rsidP="003A0E36">
            <w:pPr>
              <w:ind w:leftChars="200" w:left="480" w:right="70"/>
              <w:jc w:val="distribute"/>
              <w:rPr>
                <w:rFonts w:ascii="標楷體" w:eastAsia="標楷體" w:hAnsi="標楷體"/>
                <w:b/>
                <w:spacing w:val="-24"/>
                <w:kern w:val="0"/>
                <w:sz w:val="22"/>
              </w:rPr>
            </w:pPr>
            <w:bookmarkStart w:id="0" w:name="_Hlk233007552"/>
            <w:r w:rsidRPr="003A0E36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海洋污染防治基金</w:t>
            </w:r>
            <w:bookmarkEnd w:id="0"/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6F0E416" w14:textId="7AB17F0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365,780,691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226AFEB4" w14:textId="0663D60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204,633,077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7DBA09A4" w14:textId="3F16053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161,147,614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510D901" w14:textId="4AD3A7F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261E217" w14:textId="34DF680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02B6752" w14:textId="79A792D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161,147,614</w:t>
            </w:r>
          </w:p>
        </w:tc>
      </w:tr>
      <w:tr w:rsidR="003A0E36" w14:paraId="44A84EC8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6212620F" w14:textId="77777777" w:rsidR="003A0E36" w:rsidRPr="00A25423" w:rsidRDefault="003A0E36" w:rsidP="003A0E36">
            <w:pPr>
              <w:ind w:leftChars="100" w:left="240" w:right="73"/>
              <w:jc w:val="distribute"/>
              <w:rPr>
                <w:rFonts w:ascii="標楷體" w:eastAsia="標楷體" w:hAnsi="標楷體"/>
                <w:b/>
                <w:spacing w:val="-24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b/>
                <w:spacing w:val="-24"/>
                <w:kern w:val="0"/>
                <w:sz w:val="22"/>
              </w:rPr>
              <w:t>國家通訊傳播委員會主管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7648BDC6" w14:textId="5232FE8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721,913,833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5FA55D73" w14:textId="0EBD98A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757,328,561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65FEDCD1" w14:textId="1C791E2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- 35,414,728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7D6A282C" w14:textId="3694CDC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898,913,102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6C940F8D" w14:textId="0CA6B06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7257FE6" w14:textId="1939D51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863,498,374</w:t>
            </w:r>
          </w:p>
        </w:tc>
      </w:tr>
      <w:tr w:rsidR="003A0E36" w14:paraId="2D6FE1A3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7E3194A" w14:textId="77777777" w:rsidR="003A0E36" w:rsidRPr="00A25423" w:rsidRDefault="003A0E36" w:rsidP="00A62E18">
            <w:pPr>
              <w:ind w:leftChars="200" w:left="480" w:right="70"/>
              <w:jc w:val="distribute"/>
              <w:rPr>
                <w:rFonts w:ascii="標楷體" w:eastAsia="標楷體" w:hAnsi="標楷體"/>
                <w:b/>
                <w:spacing w:val="-20"/>
                <w:w w:val="90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spacing w:val="-20"/>
                <w:w w:val="90"/>
                <w:kern w:val="0"/>
                <w:sz w:val="22"/>
              </w:rPr>
              <w:t>通訊傳播監督管理基金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2E4DDC10" w14:textId="3C1E2582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446,262,230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C0023C8" w14:textId="4FC7AA1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498,440,125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2C69A4EC" w14:textId="5B05127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- 52,177,895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6BE8AF8C" w14:textId="43D9A6A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473,093,301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8A38871" w14:textId="4E309BC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4B63730" w14:textId="53783BB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420,915,406</w:t>
            </w:r>
          </w:p>
        </w:tc>
      </w:tr>
      <w:tr w:rsidR="003A0E36" w14:paraId="4B9F4C58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83002B5" w14:textId="77777777" w:rsidR="003A0E36" w:rsidRPr="00764880" w:rsidRDefault="003A0E36" w:rsidP="00A62E18">
            <w:pPr>
              <w:ind w:leftChars="200" w:left="480" w:right="86"/>
              <w:jc w:val="distribute"/>
              <w:rPr>
                <w:rFonts w:ascii="標楷體" w:eastAsia="標楷體" w:hAnsi="標楷體"/>
                <w:spacing w:val="-26"/>
                <w:w w:val="86"/>
                <w:kern w:val="0"/>
                <w:sz w:val="22"/>
              </w:rPr>
            </w:pPr>
            <w:r w:rsidRPr="00764880">
              <w:rPr>
                <w:rFonts w:ascii="標楷體" w:eastAsia="標楷體" w:hAnsi="標楷體" w:hint="eastAsia"/>
                <w:spacing w:val="-26"/>
                <w:w w:val="86"/>
                <w:kern w:val="0"/>
                <w:sz w:val="22"/>
              </w:rPr>
              <w:t>有線廣播電視事業發展基金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24E4A116" w14:textId="5C29D29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275,651,603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2049FD5" w14:textId="0445F71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258,888,436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36749C3A" w14:textId="25FC619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16,763,167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329A1BA3" w14:textId="163B250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425,819,801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D230964" w14:textId="4122BF2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242C1E9E" w14:textId="0D08D24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442,582,968</w:t>
            </w:r>
          </w:p>
        </w:tc>
      </w:tr>
      <w:tr w:rsidR="003A0E36" w14:paraId="51A2F5B4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3940A79B" w14:textId="77777777" w:rsidR="003A0E36" w:rsidRPr="009537EA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公平交易委員會主管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006AC4C5" w14:textId="30175F8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1,248,564,700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1B0B7CC8" w14:textId="3212154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53,949,759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22BEB583" w14:textId="61E4257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1,194,614,941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0946320E" w14:textId="02DF017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869,330,985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64FAFB8B" w14:textId="46A833C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B90EB63" w14:textId="7D56DBA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2,063,945,926</w:t>
            </w:r>
          </w:p>
        </w:tc>
      </w:tr>
      <w:tr w:rsidR="003A0E36" w14:paraId="20EEB399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2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3B8D1D4" w14:textId="77777777" w:rsidR="003A0E36" w:rsidRPr="009537EA" w:rsidRDefault="003A0E36" w:rsidP="003A0E36">
            <w:pPr>
              <w:ind w:leftChars="200" w:left="480" w:right="73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spacing w:val="-18"/>
                <w:kern w:val="0"/>
                <w:sz w:val="22"/>
              </w:rPr>
              <w:t>反托拉斯基金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1456B13F" w14:textId="79590644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1,248,564,700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5CDA81D8" w14:textId="5BC2769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53,949,759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45B43201" w14:textId="0696F05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1,194,614,941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2CEF37D7" w14:textId="7F5E4CB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869,330,985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03E0706" w14:textId="359795A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16A05BCE" w14:textId="49EC4DE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2,063,945,926</w:t>
            </w:r>
          </w:p>
        </w:tc>
      </w:tr>
      <w:tr w:rsidR="003A0E36" w14:paraId="6FB575DC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6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06CAC2F" w14:textId="77777777" w:rsidR="003A0E36" w:rsidRPr="00A21B3D" w:rsidRDefault="003A0E36" w:rsidP="003A0E36">
            <w:pPr>
              <w:ind w:left="57" w:rightChars="-8" w:right="-19"/>
              <w:rPr>
                <w:rFonts w:ascii="標楷體" w:eastAsia="標楷體" w:hAnsi="標楷體"/>
                <w:b/>
                <w:spacing w:val="-18"/>
                <w:kern w:val="0"/>
                <w:sz w:val="22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三、</w:t>
            </w:r>
            <w:r w:rsidRPr="00723444">
              <w:rPr>
                <w:rFonts w:ascii="標楷體" w:eastAsia="標楷體" w:hAnsi="標楷體" w:hint="eastAsia"/>
                <w:b/>
                <w:spacing w:val="64"/>
                <w:kern w:val="0"/>
                <w:sz w:val="22"/>
                <w:fitText w:val="1956" w:id="-683395072"/>
              </w:rPr>
              <w:t>資本計畫基</w:t>
            </w:r>
            <w:r w:rsidRPr="00723444">
              <w:rPr>
                <w:rFonts w:ascii="標楷體" w:eastAsia="標楷體" w:hAnsi="標楷體" w:hint="eastAsia"/>
                <w:b/>
                <w:spacing w:val="-2"/>
                <w:kern w:val="0"/>
                <w:sz w:val="22"/>
                <w:fitText w:val="1956" w:id="-683395072"/>
              </w:rPr>
              <w:t>金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64163202" w14:textId="510A459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10,327,842,973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428953A4" w14:textId="6F9A75A1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26,598,493,504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295A8283" w14:textId="6E19345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- 16,270,650,531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104D9D74" w14:textId="0FFE3D3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71,520,232,316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0C9E3805" w14:textId="60BCC42E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2CD7D93B" w14:textId="6EFE1F47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55,249,581,785</w:t>
            </w:r>
          </w:p>
        </w:tc>
      </w:tr>
      <w:tr w:rsidR="003A0E36" w14:paraId="27BDC115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6"/>
        </w:trPr>
        <w:tc>
          <w:tcPr>
            <w:tcW w:w="24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F77796D" w14:textId="77777777" w:rsidR="003A0E36" w:rsidRPr="009537EA" w:rsidRDefault="003A0E36" w:rsidP="003A0E36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pacing w:val="-18"/>
                <w:kern w:val="0"/>
                <w:sz w:val="22"/>
                <w:highlight w:val="yellow"/>
              </w:rPr>
            </w:pPr>
            <w:r w:rsidRPr="009537EA">
              <w:rPr>
                <w:rFonts w:ascii="標楷體" w:eastAsia="標楷體" w:hAnsi="標楷體" w:hint="eastAsia"/>
                <w:b/>
                <w:spacing w:val="-18"/>
                <w:kern w:val="0"/>
                <w:sz w:val="22"/>
              </w:rPr>
              <w:t>國防部主管</w:t>
            </w:r>
          </w:p>
        </w:tc>
        <w:tc>
          <w:tcPr>
            <w:tcW w:w="1386" w:type="dxa"/>
            <w:tcBorders>
              <w:top w:val="nil"/>
              <w:bottom w:val="nil"/>
            </w:tcBorders>
            <w:noWrap/>
            <w:vAlign w:val="center"/>
          </w:tcPr>
          <w:p w14:paraId="457A11DB" w14:textId="54E0DEF0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10,327,842,973</w:t>
            </w:r>
          </w:p>
        </w:tc>
        <w:tc>
          <w:tcPr>
            <w:tcW w:w="1344" w:type="dxa"/>
            <w:tcBorders>
              <w:top w:val="nil"/>
              <w:bottom w:val="nil"/>
            </w:tcBorders>
            <w:noWrap/>
            <w:vAlign w:val="center"/>
          </w:tcPr>
          <w:p w14:paraId="770BCE6E" w14:textId="051EBAE6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26,598,493,504</w:t>
            </w:r>
          </w:p>
        </w:tc>
        <w:tc>
          <w:tcPr>
            <w:tcW w:w="1245" w:type="dxa"/>
            <w:tcBorders>
              <w:top w:val="nil"/>
              <w:bottom w:val="nil"/>
            </w:tcBorders>
            <w:noWrap/>
            <w:vAlign w:val="center"/>
          </w:tcPr>
          <w:p w14:paraId="1AFB43EE" w14:textId="783AF41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- 16,270,650,531</w:t>
            </w:r>
          </w:p>
        </w:tc>
        <w:tc>
          <w:tcPr>
            <w:tcW w:w="1302" w:type="dxa"/>
            <w:tcBorders>
              <w:top w:val="nil"/>
              <w:bottom w:val="nil"/>
            </w:tcBorders>
            <w:noWrap/>
            <w:vAlign w:val="center"/>
          </w:tcPr>
          <w:p w14:paraId="3469BF94" w14:textId="63F4E4D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71,520,232,316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57E75A7E" w14:textId="1F6F25C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618789C9" w14:textId="0EAAE7A8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55,249,581,785</w:t>
            </w:r>
          </w:p>
        </w:tc>
      </w:tr>
      <w:tr w:rsidR="003A0E36" w14:paraId="41A76517" w14:textId="77777777" w:rsidTr="003A0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76"/>
        </w:trPr>
        <w:tc>
          <w:tcPr>
            <w:tcW w:w="2478" w:type="dxa"/>
            <w:tcBorders>
              <w:top w:val="nil"/>
              <w:left w:val="nil"/>
              <w:bottom w:val="single" w:sz="8" w:space="0" w:color="auto"/>
            </w:tcBorders>
            <w:noWrap/>
            <w:vAlign w:val="center"/>
          </w:tcPr>
          <w:p w14:paraId="35A50D09" w14:textId="77777777" w:rsidR="003A0E36" w:rsidRPr="00A25423" w:rsidRDefault="003A0E36" w:rsidP="003A0E36">
            <w:pPr>
              <w:ind w:leftChars="200" w:left="480" w:right="73"/>
              <w:jc w:val="distribute"/>
              <w:rPr>
                <w:rFonts w:ascii="標楷體" w:eastAsia="標楷體" w:hAnsi="標楷體"/>
                <w:b/>
                <w:spacing w:val="-24"/>
                <w:w w:val="90"/>
                <w:kern w:val="0"/>
                <w:sz w:val="22"/>
                <w:highlight w:val="yellow"/>
              </w:rPr>
            </w:pPr>
            <w:r w:rsidRPr="00A25423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</w:rPr>
              <w:t>國軍營舍及設施改建基金</w:t>
            </w:r>
          </w:p>
        </w:tc>
        <w:tc>
          <w:tcPr>
            <w:tcW w:w="1386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7F1D3E9" w14:textId="1F813B8D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10,327,842,973</w:t>
            </w:r>
          </w:p>
        </w:tc>
        <w:tc>
          <w:tcPr>
            <w:tcW w:w="1344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335B499E" w14:textId="25DBDC9B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26,598,493,504</w:t>
            </w:r>
          </w:p>
        </w:tc>
        <w:tc>
          <w:tcPr>
            <w:tcW w:w="1245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5024002C" w14:textId="7FB334AC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- 16,270,650,531</w:t>
            </w:r>
          </w:p>
        </w:tc>
        <w:tc>
          <w:tcPr>
            <w:tcW w:w="1302" w:type="dxa"/>
            <w:tcBorders>
              <w:top w:val="nil"/>
              <w:bottom w:val="single" w:sz="8" w:space="0" w:color="auto"/>
            </w:tcBorders>
            <w:noWrap/>
            <w:vAlign w:val="center"/>
          </w:tcPr>
          <w:p w14:paraId="102786A8" w14:textId="18512153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71,520,232,316</w:t>
            </w:r>
          </w:p>
        </w:tc>
        <w:tc>
          <w:tcPr>
            <w:tcW w:w="1064" w:type="dxa"/>
            <w:tcBorders>
              <w:top w:val="nil"/>
              <w:bottom w:val="single" w:sz="8" w:space="0" w:color="auto"/>
            </w:tcBorders>
            <w:vAlign w:val="center"/>
          </w:tcPr>
          <w:p w14:paraId="5765995F" w14:textId="4A0CF7B9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sz w:val="18"/>
                <w:szCs w:val="18"/>
                <w:highlight w:val="yellow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00" w:type="dxa"/>
            <w:tcBorders>
              <w:top w:val="nil"/>
              <w:bottom w:val="single" w:sz="8" w:space="0" w:color="auto"/>
              <w:right w:val="nil"/>
            </w:tcBorders>
            <w:noWrap/>
            <w:vAlign w:val="center"/>
          </w:tcPr>
          <w:p w14:paraId="6FB9B025" w14:textId="7BE80DE5" w:rsidR="003A0E36" w:rsidRPr="004E5BC9" w:rsidRDefault="003A0E36" w:rsidP="003A0E36">
            <w:pPr>
              <w:jc w:val="right"/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</w:pPr>
            <w:r w:rsidRPr="001E0572">
              <w:rPr>
                <w:rFonts w:asciiTheme="minorEastAsia" w:eastAsiaTheme="minorEastAsia" w:hAnsiTheme="minorEastAsia" w:hint="eastAsia"/>
                <w:sz w:val="18"/>
                <w:szCs w:val="18"/>
              </w:rPr>
              <w:t>55,249,581,785</w:t>
            </w:r>
          </w:p>
        </w:tc>
      </w:tr>
    </w:tbl>
    <w:p w14:paraId="4DDE01B1" w14:textId="027B073B" w:rsidR="00C5153E" w:rsidRPr="000E1A01" w:rsidRDefault="00C5153E" w:rsidP="003A0E36">
      <w:pPr>
        <w:spacing w:line="14" w:lineRule="exact"/>
        <w:jc w:val="both"/>
        <w:rPr>
          <w:rFonts w:ascii="標楷體" w:eastAsia="標楷體" w:hAnsi="標楷體"/>
          <w:sz w:val="2"/>
          <w:szCs w:val="2"/>
        </w:rPr>
      </w:pPr>
    </w:p>
    <w:sectPr w:rsidR="00C5153E" w:rsidRPr="000E1A01" w:rsidSect="00BE0A66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28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3C2AE" w14:textId="77777777" w:rsidR="00D16C7D" w:rsidRDefault="00D16C7D">
      <w:r>
        <w:separator/>
      </w:r>
    </w:p>
  </w:endnote>
  <w:endnote w:type="continuationSeparator" w:id="0">
    <w:p w14:paraId="70F4F647" w14:textId="77777777" w:rsidR="00D16C7D" w:rsidRDefault="00D16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00000000" w:usb1="08080000" w:usb2="00000010" w:usb3="00000000" w:csb0="00100000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63817" w14:textId="77777777" w:rsidR="00AE0698" w:rsidRPr="004A3047" w:rsidRDefault="00AE0698" w:rsidP="00AE0698">
    <w:pPr>
      <w:tabs>
        <w:tab w:val="left" w:pos="4608"/>
      </w:tabs>
      <w:jc w:val="center"/>
      <w:rPr>
        <w:rFonts w:ascii="標楷體" w:eastAsia="標楷體" w:hAnsi="標楷體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8990B" w14:textId="77777777" w:rsidR="00AE0698" w:rsidRPr="004F7238" w:rsidRDefault="00AE0698" w:rsidP="00AE0698">
    <w:pPr>
      <w:tabs>
        <w:tab w:val="left" w:pos="4608"/>
      </w:tabs>
      <w:jc w:val="center"/>
      <w:rPr>
        <w:rFonts w:ascii="標楷體" w:eastAsia="標楷體" w:hAnsi="標楷體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3B113" w14:textId="77777777" w:rsidR="00D16C7D" w:rsidRDefault="00D16C7D">
      <w:r>
        <w:separator/>
      </w:r>
    </w:p>
  </w:footnote>
  <w:footnote w:type="continuationSeparator" w:id="0">
    <w:p w14:paraId="176B09BF" w14:textId="77777777" w:rsidR="00D16C7D" w:rsidRDefault="00D16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34817">
      <o:colormru v:ext="edit" colors="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C7D"/>
    <w:rsid w:val="000329B0"/>
    <w:rsid w:val="00043BD3"/>
    <w:rsid w:val="000923CC"/>
    <w:rsid w:val="000E1A01"/>
    <w:rsid w:val="000F5CE1"/>
    <w:rsid w:val="000F73A6"/>
    <w:rsid w:val="000F7AB1"/>
    <w:rsid w:val="00281C1C"/>
    <w:rsid w:val="002B6BF7"/>
    <w:rsid w:val="003334E3"/>
    <w:rsid w:val="00365B47"/>
    <w:rsid w:val="00370542"/>
    <w:rsid w:val="003A0E36"/>
    <w:rsid w:val="00487419"/>
    <w:rsid w:val="004E5BC9"/>
    <w:rsid w:val="004F5A70"/>
    <w:rsid w:val="004F7238"/>
    <w:rsid w:val="005045B4"/>
    <w:rsid w:val="00536105"/>
    <w:rsid w:val="005D296B"/>
    <w:rsid w:val="005D4EDF"/>
    <w:rsid w:val="006259CF"/>
    <w:rsid w:val="00640F2A"/>
    <w:rsid w:val="006662DF"/>
    <w:rsid w:val="00667DC9"/>
    <w:rsid w:val="006B095A"/>
    <w:rsid w:val="006E2925"/>
    <w:rsid w:val="00723444"/>
    <w:rsid w:val="00764880"/>
    <w:rsid w:val="00767AA0"/>
    <w:rsid w:val="007B6942"/>
    <w:rsid w:val="007C137F"/>
    <w:rsid w:val="007D17E4"/>
    <w:rsid w:val="00810A85"/>
    <w:rsid w:val="00885360"/>
    <w:rsid w:val="008A0ABD"/>
    <w:rsid w:val="008B2909"/>
    <w:rsid w:val="00913AB0"/>
    <w:rsid w:val="009329C7"/>
    <w:rsid w:val="00943568"/>
    <w:rsid w:val="009537EA"/>
    <w:rsid w:val="009F08E7"/>
    <w:rsid w:val="00A11963"/>
    <w:rsid w:val="00A16A2B"/>
    <w:rsid w:val="00A21B3D"/>
    <w:rsid w:val="00A25423"/>
    <w:rsid w:val="00A3387D"/>
    <w:rsid w:val="00A36ED5"/>
    <w:rsid w:val="00A57969"/>
    <w:rsid w:val="00A62E18"/>
    <w:rsid w:val="00AB26A4"/>
    <w:rsid w:val="00AE0698"/>
    <w:rsid w:val="00AE1A9B"/>
    <w:rsid w:val="00B67FD2"/>
    <w:rsid w:val="00BD30DC"/>
    <w:rsid w:val="00BE0A66"/>
    <w:rsid w:val="00C141B5"/>
    <w:rsid w:val="00C26A68"/>
    <w:rsid w:val="00C5153E"/>
    <w:rsid w:val="00C576E1"/>
    <w:rsid w:val="00CB670F"/>
    <w:rsid w:val="00CE799F"/>
    <w:rsid w:val="00D16C7D"/>
    <w:rsid w:val="00D2443C"/>
    <w:rsid w:val="00D524FB"/>
    <w:rsid w:val="00D873F9"/>
    <w:rsid w:val="00DB2307"/>
    <w:rsid w:val="00DC5A9E"/>
    <w:rsid w:val="00E31096"/>
    <w:rsid w:val="00E966FC"/>
    <w:rsid w:val="00ED430D"/>
    <w:rsid w:val="00F03A4A"/>
    <w:rsid w:val="00F06733"/>
    <w:rsid w:val="00F131B8"/>
    <w:rsid w:val="00F20B68"/>
    <w:rsid w:val="00F3279F"/>
    <w:rsid w:val="00F80B59"/>
    <w:rsid w:val="00F95EB3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o:colormru v:ext="edit" colors="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5D8DB530"/>
  <w15:docId w15:val="{5CFDC690-87E3-4F9D-806A-D38254A7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pPr>
      <w:spacing w:line="360" w:lineRule="auto"/>
      <w:ind w:firstLine="482"/>
      <w:jc w:val="both"/>
    </w:pPr>
    <w:rPr>
      <w:rFonts w:eastAsia="標楷體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b">
    <w:name w:val="page number"/>
    <w:basedOn w:val="a0"/>
  </w:style>
  <w:style w:type="character" w:styleId="ac">
    <w:name w:val="Placeholder Text"/>
    <w:basedOn w:val="a0"/>
    <w:uiPriority w:val="99"/>
    <w:semiHidden/>
    <w:rsid w:val="009537EA"/>
    <w:rPr>
      <w:color w:val="808080"/>
    </w:rPr>
  </w:style>
  <w:style w:type="paragraph" w:styleId="ad">
    <w:name w:val="Balloon Text"/>
    <w:basedOn w:val="a"/>
    <w:link w:val="ae"/>
    <w:rsid w:val="009537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rsid w:val="009537E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shen\Desktop\ConsolidatedBriefIncomeByBodV2\&#21443;&#32771;&#36039;&#26009;-&#32156;&#35336;&#34920;-&#25919;&#20107;&#22411;-&#22522;&#37329;&#20358;&#28304;&#29992;&#36884;&#21450;&#39192;&#32064;&#23529;&#23450;&#25976;&#38989;&#32156;&#35336;&#34920;(&#22522;&#37329;&#21029;)&#65293;&#21547;&#35299;&#32371;&#20844;&#24235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095C3-2288-4E1E-B26C-BB635E34D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參考資料-綜計表-政事型-基金來源用途及餘絀審定數額綜計表(基金別)－含解繳公庫</Template>
  <TotalTime>22</TotalTime>
  <Pages>2</Pages>
  <Words>894</Words>
  <Characters>3533</Characters>
  <Application>Microsoft Office Word</Application>
  <DocSecurity>0</DocSecurity>
  <Lines>29</Lines>
  <Paragraphs>8</Paragraphs>
  <ScaleCrop>false</ScaleCrop>
  <Company>審計部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蔡欣晏</cp:lastModifiedBy>
  <cp:revision>7</cp:revision>
  <cp:lastPrinted>2026-07-03T06:14:00Z</cp:lastPrinted>
  <dcterms:created xsi:type="dcterms:W3CDTF">2026-07-03T05:54:00Z</dcterms:created>
  <dcterms:modified xsi:type="dcterms:W3CDTF">2026-07-16T03:36:00Z</dcterms:modified>
</cp:coreProperties>
</file>