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EF0D4" w14:textId="30B45E67" w:rsidR="0048031D" w:rsidRPr="00CF63F6" w:rsidRDefault="0048031D" w:rsidP="00E1010B">
      <w:pPr>
        <w:snapToGrid w:val="0"/>
        <w:ind w:leftChars="665" w:left="1638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  <w:r w:rsidR="00745DC7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、餘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審定後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平衡綜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</w:t>
      </w:r>
    </w:p>
    <w:p w14:paraId="318FDC2C" w14:textId="528063C8" w:rsidR="00767669" w:rsidRPr="00CF63F6" w:rsidRDefault="00767669" w:rsidP="00A26903">
      <w:pPr>
        <w:tabs>
          <w:tab w:val="left" w:pos="11087"/>
        </w:tabs>
        <w:snapToGrid w:val="0"/>
        <w:spacing w:beforeLines="20" w:before="72"/>
        <w:ind w:rightChars="15" w:right="36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Pr="00CF63F6">
        <w:rPr>
          <w:rFonts w:ascii="標楷體" w:eastAsia="標楷體" w:hAnsi="標楷體"/>
        </w:rPr>
        <w:t>11</w:t>
      </w:r>
      <w:r w:rsidR="00C22F81" w:rsidRPr="00CF63F6">
        <w:rPr>
          <w:rFonts w:ascii="標楷體" w:eastAsia="標楷體" w:hAnsi="標楷體" w:hint="eastAsia"/>
        </w:rPr>
        <w:t>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2304"/>
        <w:gridCol w:w="2304"/>
        <w:gridCol w:w="2304"/>
        <w:gridCol w:w="2304"/>
        <w:gridCol w:w="2304"/>
        <w:gridCol w:w="2304"/>
        <w:gridCol w:w="2304"/>
        <w:gridCol w:w="2304"/>
      </w:tblGrid>
      <w:tr w:rsidR="00CF63F6" w:rsidRPr="00CF63F6" w14:paraId="41EE789D" w14:textId="77777777" w:rsidTr="00767669">
        <w:trPr>
          <w:cantSplit/>
          <w:trHeight w:hRule="exact"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579867" w14:textId="77777777" w:rsidR="009F1186" w:rsidRPr="00CF63F6" w:rsidRDefault="009F1186" w:rsidP="00767669">
            <w:pPr>
              <w:snapToGri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836D" w14:textId="77777777" w:rsidR="009F1186" w:rsidRPr="00CF63F6" w:rsidRDefault="009F1186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b/>
                <w:szCs w:val="24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資產總額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4EEE6" w14:textId="77777777" w:rsidR="009F1186" w:rsidRPr="00CF63F6" w:rsidRDefault="009F1186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流動資產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DC29A" w14:textId="77777777" w:rsidR="009F1186" w:rsidRPr="00CF63F6" w:rsidRDefault="009F1186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投資、長期應收款、</w:t>
            </w:r>
          </w:p>
          <w:p w14:paraId="63AF47A3" w14:textId="77777777" w:rsidR="009F1186" w:rsidRPr="00CF63F6" w:rsidRDefault="009F1186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貸墊款及準備金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65C332C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2"/>
                <w:szCs w:val="24"/>
              </w:rPr>
            </w:pPr>
            <w:r w:rsidRPr="00CF63F6">
              <w:rPr>
                <w:rFonts w:ascii="標楷體" w:eastAsia="標楷體" w:hint="eastAsia"/>
                <w:spacing w:val="-2"/>
                <w:szCs w:val="24"/>
              </w:rPr>
              <w:t>不動產、廠房及設備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23FB99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投資性不動產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7E38A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生物</w:t>
            </w:r>
            <w:proofErr w:type="gramStart"/>
            <w:r w:rsidRPr="00CF63F6">
              <w:rPr>
                <w:rFonts w:ascii="標楷體" w:eastAsia="標楷體" w:hint="eastAsia"/>
                <w:szCs w:val="24"/>
              </w:rPr>
              <w:t>資產－非流動</w:t>
            </w:r>
            <w:proofErr w:type="gramEnd"/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0FF7F" w14:textId="77777777" w:rsidR="009F1186" w:rsidRPr="00CF63F6" w:rsidRDefault="009F1186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無形資產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7368739" w14:textId="77777777" w:rsidR="009F1186" w:rsidRPr="00CF63F6" w:rsidRDefault="009F1186" w:rsidP="00CF63F6">
            <w:pPr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其他資產</w:t>
            </w:r>
          </w:p>
        </w:tc>
      </w:tr>
      <w:tr w:rsidR="00CF63F6" w:rsidRPr="00CF63F6" w14:paraId="3F4040CF" w14:textId="77777777" w:rsidTr="00A76B45">
        <w:trPr>
          <w:cantSplit/>
          <w:trHeight w:val="493"/>
        </w:trPr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95EFE1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合計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08A91" w14:textId="25983DDA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9,592,804,772,119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0B204" w14:textId="23BC1C6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2,884,808,505,064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A3F62" w14:textId="251F8C8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3,824,145,822,816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0E7D39" w14:textId="1FFE8D6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2,474,030,813,644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6DFC2" w14:textId="41B67EF3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152,518,220,114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2C641" w14:textId="22BF82AA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11,404,364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C8EF7" w14:textId="506E672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7,879,285,341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A59489" w14:textId="12B68046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249,410,720,776</w:t>
            </w:r>
          </w:p>
        </w:tc>
      </w:tr>
      <w:tr w:rsidR="00CF63F6" w:rsidRPr="00CF63F6" w14:paraId="2015010D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031467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行政院主管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266AB" w14:textId="529D596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2,910,008,503,360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99141" w14:textId="1F7A33A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67,118,450,915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62A01" w14:textId="2D5285A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2,837,769,980,995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63577" w14:textId="57A4B14A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2,785,072,112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DEC8C" w14:textId="77F222CE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9A4B" w14:textId="4A35530E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3E425" w14:textId="34F1DED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1,195,833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24426D" w14:textId="4B5435A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2,333,803,505</w:t>
            </w:r>
          </w:p>
        </w:tc>
      </w:tr>
      <w:tr w:rsidR="00CF63F6" w:rsidRPr="00CF63F6" w14:paraId="3D0A3377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D62510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行政院國家發展基金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8D2BF" w14:textId="0DB5CF1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2,910,008,503,360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9AD7E" w14:textId="751B00A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67,118,450,915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1BF3F" w14:textId="163994B6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2,837,769,980,995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2B31F" w14:textId="4A5193C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2,785,072,112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E80EF" w14:textId="2847D5A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750E0B" w14:textId="4563978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87ED6" w14:textId="0700437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1,195,833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168C1E" w14:textId="5A0D37B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2,333,803,505</w:t>
            </w:r>
          </w:p>
        </w:tc>
      </w:tr>
      <w:tr w:rsidR="00CF63F6" w:rsidRPr="00CF63F6" w14:paraId="3953A68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652A88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內政部主管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D7622" w14:textId="32040DE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90,280,882,331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997D9" w14:textId="5D7CDD5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53,007,384,113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31ABA" w14:textId="5B82B91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33,628,589,869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353992" w14:textId="16619AE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6,274,434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E7460" w14:textId="24486D1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354A6" w14:textId="27337795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352F8" w14:textId="3D4FB64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82,780,086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92FF2A" w14:textId="1B761B5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3,555,853,829</w:t>
            </w:r>
          </w:p>
        </w:tc>
      </w:tr>
      <w:tr w:rsidR="00CF63F6" w:rsidRPr="00CF63F6" w14:paraId="082E0415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2872B1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營建建設基金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4CE7B" w14:textId="1323332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84,167,182,312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25140" w14:textId="706CFCA6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52,644,075,064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D4CC" w14:textId="56984AC8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27,878,198,899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E77A11" w14:textId="7AEDF13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6,274,434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29DA4" w14:textId="6F16102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670A6" w14:textId="5944513B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C627F" w14:textId="220DB9D1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82,780,086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9BAC4D" w14:textId="6A0D9DC0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3,555,853,829</w:t>
            </w:r>
          </w:p>
        </w:tc>
      </w:tr>
      <w:tr w:rsidR="00CF63F6" w:rsidRPr="00CF63F6" w14:paraId="1DEF3B01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5F41B7" w14:textId="777777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實施平均地權基金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8EA24" w14:textId="1CF9891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6,113,700,019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B26B1" w14:textId="6CA6C9EC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363,309,049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8364F" w14:textId="0D8B355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5,750,390,970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83EA6" w14:textId="1CF29F3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7139" w14:textId="6DB6D152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C688E" w14:textId="40B91877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3E90D" w14:textId="634F0E4E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D06CEA" w14:textId="613D805F" w:rsidR="00530073" w:rsidRPr="00CF63F6" w:rsidRDefault="00530073" w:rsidP="0053007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179AD57F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B761B6" w14:textId="7777777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國防部主管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86D6" w14:textId="4990F2A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92,624,727,932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DCC88" w14:textId="6AEB2B46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57,386,315,214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C62EF" w14:textId="158285E5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15,266,006,272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C4963" w14:textId="71E5A2A0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19,098,559,350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81748" w14:textId="4603A970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6,642,858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20777" w14:textId="1BD5576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51FB3" w14:textId="67F3178F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288,729,796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8DC3BC" w14:textId="4CB608E8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578,474,442</w:t>
            </w:r>
          </w:p>
        </w:tc>
      </w:tr>
      <w:tr w:rsidR="00CF63F6" w:rsidRPr="00CF63F6" w14:paraId="348C40E0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FD2694" w14:textId="7777777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國軍生產及服務作業基金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DD381" w14:textId="24EDD631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76,062,369,484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7F09A" w14:textId="2F00C953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43,111,170,555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61DCA" w14:textId="2272AF0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13,508,308,781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3179B1" w14:textId="5759C02E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18,762,592,241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54B0" w14:textId="7BF84802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6,642,858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BD886" w14:textId="3FD94913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E7ECB" w14:textId="4874BDEF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256,004,144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032417" w14:textId="4E608E7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417,650,905</w:t>
            </w:r>
          </w:p>
        </w:tc>
      </w:tr>
      <w:tr w:rsidR="00CF63F6" w:rsidRPr="00CF63F6" w14:paraId="0A16600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A1A5E6" w14:textId="77777777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國軍老舊眷村改建基金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17D5" w14:textId="59CBC64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15,662,717,632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37D2" w14:textId="2D4DE961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13,804,416,962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34D6D" w14:textId="718148F9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1,697,475,273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FE3C24" w14:textId="38FD2AEC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62080" w14:textId="21BB210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985E0" w14:textId="2B6317F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19EC5" w14:textId="2FEADBA5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34AE7B" w14:textId="7461BCB2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160,823,537</w:t>
            </w:r>
          </w:p>
        </w:tc>
      </w:tr>
      <w:tr w:rsidR="00CF63F6" w:rsidRPr="00CF63F6" w14:paraId="004E4EF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87D832" w14:textId="54EB6BC3" w:rsidR="00EB2467" w:rsidRPr="00CF63F6" w:rsidRDefault="00EB2467" w:rsidP="00CF63F6">
            <w:pPr>
              <w:autoSpaceDE w:val="0"/>
              <w:autoSpaceDN w:val="0"/>
              <w:adjustRightInd w:val="0"/>
              <w:snapToGrid w:val="0"/>
              <w:ind w:leftChars="100" w:left="240" w:rightChars="29" w:right="70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國防醫學院(國防醫學大學)軍事教育基金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DC8F6" w14:textId="26A5A579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899,640,816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35430" w14:textId="480D73A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470,727,697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1B8F0" w14:textId="53B89A46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60,222,218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F0A0A2" w14:textId="57AB3061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335,965,249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F51B3" w14:textId="10088FDA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E1A9E" w14:textId="4E1519D9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4FEA07" w14:textId="409E1384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32,725,652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D1E516" w14:textId="6CE71035" w:rsidR="00EB2467" w:rsidRPr="00CF63F6" w:rsidRDefault="00EB2467" w:rsidP="00EB2467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70E3F74C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EC0FD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教育部主管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E7897" w14:textId="65C060C6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645,173,318,436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4E1B0" w14:textId="56067410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184,363,899,843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31CEB" w14:textId="0F12001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146,316,811,312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992024" w14:textId="6AF69DC9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294,996,247,828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2C478" w14:textId="0FBEB1A6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2,002,246,267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7FCB3" w14:textId="40C401E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3,263,632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60EFB" w14:textId="717B3CA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2,113,931,510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09969E" w14:textId="2202EB1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15,376,918,044</w:t>
            </w:r>
          </w:p>
        </w:tc>
      </w:tr>
      <w:tr w:rsidR="00CF63F6" w:rsidRPr="00CF63F6" w14:paraId="32E7DF73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931EE2" w14:textId="466FBCFE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23" w:right="55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國立大學校院校務基金(綜計)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4C31B" w14:textId="7CE03DC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443,430,406,618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DB826" w14:textId="20D6C13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116,504,536,312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E85BD" w14:textId="03248DE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105,898,362,634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BD67EC" w14:textId="0C0EB98E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208,949,234,212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88E6A" w14:textId="5F01652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C75DD" w14:textId="37FD4F90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3,263,632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74B5" w14:textId="7D01E821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1,429,594,915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93F9ED" w14:textId="41A83769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10,645,414,913</w:t>
            </w:r>
          </w:p>
        </w:tc>
      </w:tr>
      <w:tr w:rsidR="00CF63F6" w:rsidRPr="00CF63F6" w14:paraId="27094F54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41D44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2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2"/>
                <w:sz w:val="22"/>
                <w:szCs w:val="22"/>
              </w:rPr>
              <w:t>國立臺灣大學附設醫院作業基金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36F0D" w14:textId="77D716E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108,980,023,325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82C27" w14:textId="063EE4B1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33,480,732,043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29356" w14:textId="3E362A3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29,480,947,028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B0270" w14:textId="3B6765E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45,237,205,469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9655F" w14:textId="46ACBFAB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2A974" w14:textId="374AA99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ACF7" w14:textId="4C19E7A6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317,032,521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77A3E" w14:textId="4B07C55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464,106,264</w:t>
            </w:r>
          </w:p>
        </w:tc>
      </w:tr>
      <w:tr w:rsidR="00CF63F6" w:rsidRPr="00CF63F6" w14:paraId="4A1B2808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502D6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2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2"/>
                <w:sz w:val="22"/>
                <w:szCs w:val="22"/>
              </w:rPr>
              <w:t>國立成功大學附設醫院作業基金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AA3DC" w14:textId="4D31AB1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31,041,372,391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CF9C7" w14:textId="5683C9E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12,540,216,849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70C62" w14:textId="2E56133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8,254,047,835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2AAD9" w14:textId="29AE401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10,142,794,122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16DC" w14:textId="5D4EBA4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6C01A" w14:textId="105BDC3A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4788A" w14:textId="6C679B3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101,877,399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E130D5" w14:textId="7507506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2,436,186</w:t>
            </w:r>
          </w:p>
        </w:tc>
      </w:tr>
      <w:tr w:rsidR="00CF63F6" w:rsidRPr="00CF63F6" w14:paraId="434315B9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B8DC8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pacing w:val="-4"/>
                <w:w w:val="98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4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E117" w14:textId="53265DB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8,116,644,015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9E202" w14:textId="77E8694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2,728,042,160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0387A" w14:textId="78B54BC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66,783,325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5A51" w14:textId="48C1955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5,295,552,953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C9F88" w14:textId="7F5C106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0F088" w14:textId="2F23B05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8803B" w14:textId="23E5AAFC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18,562,928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4BFD5A" w14:textId="0E9C447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7,702,649</w:t>
            </w:r>
          </w:p>
        </w:tc>
      </w:tr>
      <w:tr w:rsidR="00CF63F6" w:rsidRPr="00CF63F6" w14:paraId="1CA82CAD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5449A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教育部所屬機構作業基金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5C574" w14:textId="795E65E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10,693,507,697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4B035" w14:textId="5615247A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3,000,282,621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8BC85" w14:textId="24A99CE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336,176,472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C50DF0" w14:textId="688FA781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3,787,084,084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47EF0" w14:textId="018D08D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2,002,246,267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6935A" w14:textId="7A68E2B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FDF8D" w14:textId="03CD85E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86,898,988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3007CE" w14:textId="5AC84F6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1,480,819,265</w:t>
            </w:r>
          </w:p>
        </w:tc>
      </w:tr>
      <w:tr w:rsidR="00CF63F6" w:rsidRPr="00CF63F6" w14:paraId="4327E0C1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C69D38" w14:textId="777777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4"/>
                <w:w w:val="98"/>
                <w:sz w:val="22"/>
                <w:szCs w:val="22"/>
              </w:rPr>
              <w:t>國立高級中等學校校務基金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A6C46" w14:textId="47FEFA43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42,911,364,390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887E1" w14:textId="223AA8D2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16,110,089,858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1A365" w14:textId="0E743A77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2,280,494,018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63FAB" w14:textId="6C4C1A5F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21,584,376,988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56521" w14:textId="18D99768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56CF2" w14:textId="79C1CFE9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13E1B" w14:textId="3616B930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159,964,759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386282" w14:textId="2D34BA95" w:rsidR="00367093" w:rsidRPr="00CF63F6" w:rsidRDefault="00367093" w:rsidP="0036709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2,776,438,767</w:t>
            </w:r>
          </w:p>
        </w:tc>
      </w:tr>
      <w:tr w:rsidR="00CF63F6" w:rsidRPr="00CF63F6" w14:paraId="3AEE3C06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E6298C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法務部主管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4CD1A" w14:textId="14F7EED8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3,879,754,210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D585B" w14:textId="3DD247F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3,154,970,401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362EB" w14:textId="19B717C6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57,250,462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68C45" w14:textId="4890A26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65,352,573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FDDB4" w14:textId="206B81A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9036F" w14:textId="175ABE9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244,700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55FE9" w14:textId="727B4471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3,550,438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9D5C65" w14:textId="07023FA4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598,385,636</w:t>
            </w:r>
          </w:p>
        </w:tc>
      </w:tr>
      <w:tr w:rsidR="00CF63F6" w:rsidRPr="00CF63F6" w14:paraId="2940BCF9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187E5" w14:textId="6E26005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法務部矯正機關作業基金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75499" w14:textId="2808C82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3,879,754,210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56DD1" w14:textId="7AF652A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3,154,970,401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2A48B" w14:textId="07E8240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57,250,462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FF5C7D" w14:textId="6B2E4EF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65,352,573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BE1C8" w14:textId="6CDF6FB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17C3E" w14:textId="1C4D2729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244,700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80E0B" w14:textId="0728253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3,550,438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6FACAF" w14:textId="1531E68B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598,385,636</w:t>
            </w:r>
          </w:p>
        </w:tc>
      </w:tr>
      <w:tr w:rsidR="00CF63F6" w:rsidRPr="00CF63F6" w14:paraId="3AFEEB86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9E58A0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經濟部主管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AC67E" w14:textId="052965D9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317,579,135,223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BDD9" w14:textId="2A4E9D3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87,798,123,137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8DACB" w14:textId="69DBAB7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56,494,716,488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FE509F" w14:textId="064EA27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172,284,844,605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7CA6A" w14:textId="476E2146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1881" w14:textId="6D72FFA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1D818" w14:textId="50FA6D94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126,244,489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BD248" w14:textId="726DBE1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875,206,504</w:t>
            </w:r>
          </w:p>
        </w:tc>
      </w:tr>
      <w:tr w:rsidR="00CF63F6" w:rsidRPr="00CF63F6" w14:paraId="15E57C3A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9E4593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經濟作業基金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006B3" w14:textId="75209A5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229,137,512,825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C2E3" w14:textId="151B2B7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82,375,424,746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A71B5" w14:textId="0DC30F39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51,105,752,032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8EE2A" w14:textId="1B082070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94,946,160,316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5B10E" w14:textId="6FA7F81D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619DE" w14:textId="38A252DB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AFA78" w14:textId="3D62439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56,024,306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C79680" w14:textId="1B5F1A3A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654,151,425</w:t>
            </w:r>
          </w:p>
        </w:tc>
      </w:tr>
      <w:tr w:rsidR="00CF63F6" w:rsidRPr="00CF63F6" w14:paraId="0583C0EF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B7ABD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水資源作業基金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6AF1" w14:textId="39F57B0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88,441,622,398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87EE" w14:textId="6B6964AA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5,422,698,391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269E8" w14:textId="6C81C176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5,388,964,456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5EF2D" w14:textId="7B1773B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77,338,684,289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581F8" w14:textId="242CBB6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7BACA" w14:textId="7F45DA54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5E453" w14:textId="64097D75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70,220,183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551141" w14:textId="47C4DCA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221,055,079</w:t>
            </w:r>
          </w:p>
        </w:tc>
      </w:tr>
      <w:tr w:rsidR="00CF63F6" w:rsidRPr="00CF63F6" w14:paraId="183A035A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D4DE4" w14:textId="77777777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交通部主管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1FF18" w14:textId="4C69AA9B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1,589,905,572,384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3F856" w14:textId="2864EF9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73,237,905,056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AD310" w14:textId="2F1CF43E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57,513,224,620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AFBBCA" w14:textId="2349A16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1,268,849,087,436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3051" w14:textId="3954D7E8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140,921,464,830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57AF" w14:textId="19F3656A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6C09E" w14:textId="203B5943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983,545,772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486AE6" w14:textId="5CE99E22" w:rsidR="00C22F81" w:rsidRPr="00CF63F6" w:rsidRDefault="00C22F81" w:rsidP="00C22F8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48,400,344,670</w:t>
            </w:r>
          </w:p>
        </w:tc>
      </w:tr>
      <w:tr w:rsidR="00CF63F6" w:rsidRPr="00CF63F6" w14:paraId="064AEED4" w14:textId="77777777" w:rsidTr="00A76B45">
        <w:trPr>
          <w:cantSplit/>
          <w:trHeight w:val="493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9F48AC" w14:textId="77777777" w:rsidR="00404878" w:rsidRPr="00CF63F6" w:rsidRDefault="00404878" w:rsidP="00767669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交通作業基金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B3B211" w14:textId="7E0725B3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1,589,905,572,384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C3303C" w14:textId="6EF57323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73,237,905,056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E4397" w14:textId="0C0CCC5D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57,513,224,620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C13D0DF" w14:textId="41333B5B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1,268,849,087,436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40CCC2" w14:textId="6C7EC1D7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140,921,464,830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FC0ED6" w14:textId="3FC488A0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1F1D8" w14:textId="75BDA2B9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983,545,772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C37DDF5" w14:textId="56249004" w:rsidR="00404878" w:rsidRPr="00CF63F6" w:rsidRDefault="00C22F81" w:rsidP="00767669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48,400,344,670</w:t>
            </w:r>
          </w:p>
        </w:tc>
      </w:tr>
    </w:tbl>
    <w:p w14:paraId="317510DA" w14:textId="14FADF0E" w:rsidR="00456613" w:rsidRPr="00CF63F6" w:rsidRDefault="00404878" w:rsidP="00456613">
      <w:pPr>
        <w:snapToGrid w:val="0"/>
        <w:spacing w:line="240" w:lineRule="exact"/>
        <w:ind w:leftChars="5" w:left="12"/>
        <w:rPr>
          <w:rFonts w:ascii="標楷體" w:eastAsia="標楷體" w:hAnsi="標楷體"/>
          <w:sz w:val="20"/>
          <w:szCs w:val="22"/>
        </w:rPr>
      </w:pPr>
      <w:proofErr w:type="gramStart"/>
      <w:r w:rsidRPr="00CF63F6">
        <w:rPr>
          <w:rFonts w:ascii="標楷體" w:eastAsia="標楷體" w:hAnsi="標楷體" w:hint="eastAsia"/>
          <w:sz w:val="20"/>
          <w:szCs w:val="22"/>
        </w:rPr>
        <w:t>註</w:t>
      </w:r>
      <w:proofErr w:type="gramEnd"/>
      <w:r w:rsidRPr="00CF63F6">
        <w:rPr>
          <w:rFonts w:ascii="標楷體" w:eastAsia="標楷體" w:hAnsi="標楷體" w:hint="eastAsia"/>
          <w:sz w:val="20"/>
          <w:szCs w:val="22"/>
        </w:rPr>
        <w:t>：1.信託代理與保證資產（負債）為</w:t>
      </w:r>
      <w:r w:rsidR="00C22F81" w:rsidRPr="00CF63F6">
        <w:rPr>
          <w:rFonts w:ascii="標楷體" w:eastAsia="標楷體" w:hAnsi="標楷體" w:hint="eastAsia"/>
          <w:sz w:val="20"/>
          <w:szCs w:val="22"/>
        </w:rPr>
        <w:t>71,682,325,263</w:t>
      </w:r>
      <w:r w:rsidRPr="00CF63F6">
        <w:rPr>
          <w:rFonts w:ascii="標楷體" w:eastAsia="標楷體" w:hAnsi="標楷體" w:hint="eastAsia"/>
          <w:sz w:val="20"/>
          <w:szCs w:val="22"/>
        </w:rPr>
        <w:t>元。</w:t>
      </w:r>
    </w:p>
    <w:p w14:paraId="402B7D91" w14:textId="74E452A3" w:rsidR="00456613" w:rsidRPr="00CF63F6" w:rsidRDefault="00404878" w:rsidP="00456613">
      <w:pPr>
        <w:snapToGrid w:val="0"/>
        <w:spacing w:line="240" w:lineRule="exact"/>
        <w:ind w:leftChars="169" w:left="432" w:hangingChars="13" w:hanging="26"/>
        <w:rPr>
          <w:rFonts w:ascii="標楷體" w:eastAsia="標楷體" w:hAnsi="標楷體"/>
          <w:sz w:val="22"/>
          <w:szCs w:val="22"/>
        </w:rPr>
      </w:pPr>
      <w:r w:rsidRPr="00CF63F6">
        <w:rPr>
          <w:rFonts w:ascii="標楷體" w:eastAsia="標楷體" w:hAnsi="標楷體" w:hint="eastAsia"/>
          <w:sz w:val="20"/>
          <w:szCs w:val="22"/>
        </w:rPr>
        <w:t>2.因擔保、保證或契約可能造成未來會計年度支出事項（包括或有負債）為</w:t>
      </w:r>
      <w:r w:rsidR="00C22F81" w:rsidRPr="00CF63F6">
        <w:rPr>
          <w:rFonts w:ascii="標楷體" w:eastAsia="標楷體" w:hAnsi="標楷體" w:hint="eastAsia"/>
          <w:sz w:val="20"/>
          <w:szCs w:val="22"/>
        </w:rPr>
        <w:t>17,068,087,787,395</w:t>
      </w:r>
      <w:r w:rsidRPr="00CF63F6">
        <w:rPr>
          <w:rFonts w:ascii="標楷體" w:eastAsia="標楷體" w:hAnsi="標楷體" w:hint="eastAsia"/>
          <w:sz w:val="20"/>
          <w:szCs w:val="22"/>
        </w:rPr>
        <w:t>元。</w:t>
      </w:r>
    </w:p>
    <w:p w14:paraId="2974F8D2" w14:textId="7318304D" w:rsidR="0048031D" w:rsidRPr="00CF63F6" w:rsidRDefault="0048031D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00189B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、餘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審定後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平衡綜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49999F80" w14:textId="45C110A4" w:rsidR="00767669" w:rsidRPr="00CF63F6" w:rsidRDefault="00767669" w:rsidP="00456613">
      <w:pPr>
        <w:tabs>
          <w:tab w:val="left" w:pos="11087"/>
        </w:tabs>
        <w:snapToGrid w:val="0"/>
        <w:spacing w:beforeLines="20" w:before="72"/>
        <w:ind w:rightChars="9" w:right="22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Pr="00CF63F6">
        <w:rPr>
          <w:rFonts w:ascii="標楷體" w:eastAsia="標楷體" w:hAnsi="標楷體"/>
        </w:rPr>
        <w:t>11</w:t>
      </w:r>
      <w:r w:rsidR="00C22F81" w:rsidRPr="00CF63F6">
        <w:rPr>
          <w:rFonts w:ascii="標楷體" w:eastAsia="標楷體" w:hAnsi="標楷體" w:hint="eastAsia"/>
        </w:rPr>
        <w:t>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2304"/>
        <w:gridCol w:w="2304"/>
        <w:gridCol w:w="2304"/>
        <w:gridCol w:w="2304"/>
        <w:gridCol w:w="2304"/>
        <w:gridCol w:w="2304"/>
        <w:gridCol w:w="2304"/>
        <w:gridCol w:w="2318"/>
      </w:tblGrid>
      <w:tr w:rsidR="00CF63F6" w:rsidRPr="00CF63F6" w14:paraId="2EB54083" w14:textId="77777777" w:rsidTr="00456613">
        <w:trPr>
          <w:cantSplit/>
          <w:trHeight w:hRule="exact"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88D768" w14:textId="77777777" w:rsidR="00767669" w:rsidRPr="00CF63F6" w:rsidRDefault="00767669" w:rsidP="006A7EA5">
            <w:pPr>
              <w:snapToGrid w:val="0"/>
              <w:ind w:left="113" w:right="113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基金名稱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BC6576" w14:textId="77777777" w:rsidR="00767669" w:rsidRPr="00CF63F6" w:rsidRDefault="00767669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b/>
                <w:szCs w:val="24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資產總額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D0795" w14:textId="77777777" w:rsidR="00767669" w:rsidRPr="00CF63F6" w:rsidRDefault="00767669" w:rsidP="00CF63F6">
            <w:pPr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流動資產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689CF2" w14:textId="77777777" w:rsidR="00767669" w:rsidRPr="00CF63F6" w:rsidRDefault="00767669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投資、長期應收款、</w:t>
            </w:r>
          </w:p>
          <w:p w14:paraId="3859C422" w14:textId="77777777" w:rsidR="00767669" w:rsidRPr="00CF63F6" w:rsidRDefault="00767669" w:rsidP="00CF63F6">
            <w:pPr>
              <w:kinsoku w:val="0"/>
              <w:overflowPunct w:val="0"/>
              <w:adjustRightInd w:val="0"/>
              <w:snapToGrid w:val="0"/>
              <w:spacing w:line="300" w:lineRule="exact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貸墊款及準備金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6C62C7C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pacing w:val="-2"/>
                <w:szCs w:val="24"/>
              </w:rPr>
            </w:pPr>
            <w:r w:rsidRPr="00CF63F6">
              <w:rPr>
                <w:rFonts w:ascii="標楷體" w:eastAsia="標楷體" w:hint="eastAsia"/>
                <w:spacing w:val="-2"/>
                <w:szCs w:val="24"/>
              </w:rPr>
              <w:t>不動產、廠房及設備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A56C9C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投資性不動產</w:t>
            </w:r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47529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生物</w:t>
            </w:r>
            <w:proofErr w:type="gramStart"/>
            <w:r w:rsidRPr="00CF63F6">
              <w:rPr>
                <w:rFonts w:ascii="標楷體" w:eastAsia="標楷體" w:hint="eastAsia"/>
                <w:szCs w:val="24"/>
              </w:rPr>
              <w:t>資產－非流動</w:t>
            </w:r>
            <w:proofErr w:type="gramEnd"/>
          </w:p>
        </w:tc>
        <w:tc>
          <w:tcPr>
            <w:tcW w:w="23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4F9398" w14:textId="77777777" w:rsidR="00767669" w:rsidRPr="00CF63F6" w:rsidRDefault="00767669" w:rsidP="00CF63F6">
            <w:pPr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無形資產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4DDDEB2" w14:textId="77777777" w:rsidR="00767669" w:rsidRPr="00CF63F6" w:rsidRDefault="00767669" w:rsidP="00CF63F6">
            <w:pPr>
              <w:adjustRightInd w:val="0"/>
              <w:snapToGrid w:val="0"/>
              <w:ind w:leftChars="10" w:left="24" w:rightChars="-7" w:right="-17"/>
              <w:jc w:val="distribute"/>
              <w:rPr>
                <w:rFonts w:ascii="標楷體" w:eastAsia="標楷體"/>
                <w:szCs w:val="24"/>
              </w:rPr>
            </w:pPr>
            <w:r w:rsidRPr="00CF63F6">
              <w:rPr>
                <w:rFonts w:ascii="標楷體" w:eastAsia="標楷體" w:hint="eastAsia"/>
                <w:szCs w:val="24"/>
              </w:rPr>
              <w:t>其他資產</w:t>
            </w:r>
          </w:p>
        </w:tc>
      </w:tr>
      <w:tr w:rsidR="00CF63F6" w:rsidRPr="00CF63F6" w14:paraId="717AB8DF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48465B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國軍退除役官兵輔導委員會主管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FBCAA" w14:textId="1D7A99B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190,709,735,565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5BB05" w14:textId="4C0EFA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69,659,158,884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492FF" w14:textId="4F49E3C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34,948,663,272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1814EE" w14:textId="17424CA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65,856,894,677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D590" w14:textId="6AC310F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8,247,097,408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8CCC0" w14:textId="0C69553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3,149,032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3E0FB" w14:textId="1BB86AC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512,156,084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6AC0FE" w14:textId="74B3EF8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11,482,616,208</w:t>
            </w:r>
          </w:p>
        </w:tc>
      </w:tr>
      <w:tr w:rsidR="00CF63F6" w:rsidRPr="00CF63F6" w14:paraId="1EEB3EA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1332BC" w14:textId="1DF842B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國軍退除役官兵安置基金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E032E" w14:textId="558F586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44,806,308,408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CCDFB" w14:textId="3E95038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7,274,049,207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00F5" w14:textId="285FFA4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17,789,742,126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8C8AB3" w14:textId="19E5D12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3,260,069,777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1CABF" w14:textId="215EE25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8,247,097,408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BD36F" w14:textId="0C53A0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3,149,032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B1F31" w14:textId="057A6ED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10,314,925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D87AC9" w14:textId="548ABF2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8,221,885,933</w:t>
            </w:r>
          </w:p>
        </w:tc>
      </w:tr>
      <w:tr w:rsidR="00CF63F6" w:rsidRPr="00CF63F6" w14:paraId="2ABAC77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F20AD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榮民醫療作業基金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5536E" w14:textId="2529320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145,903,427,157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E80D9" w14:textId="36E0DF5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62,385,109,677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1CF29" w14:textId="754AA4A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17,158,921,146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9538ED" w14:textId="31ACE86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62,596,824,900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5BE8E" w14:textId="6B73522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C1B23" w14:textId="64A71DE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9E77B" w14:textId="3562E90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501,841,159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822463" w14:textId="3E54A3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3,260,730,275</w:t>
            </w:r>
          </w:p>
        </w:tc>
      </w:tr>
      <w:tr w:rsidR="00CF63F6" w:rsidRPr="00CF63F6" w14:paraId="07DFC192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3612B" w14:textId="376A711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國家科學及技術委員會主管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3A441" w14:textId="4A2B486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313,209,427,104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1588F" w14:textId="7469B8C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6,027,913,673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4509" w14:textId="02D2BBB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22,841,974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A83100" w14:textId="5A4DF75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303,862,244,927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CB8D2" w14:textId="201357E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B38BD" w14:textId="4B95240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C8C98" w14:textId="3A1C839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2,672,628,786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6A6635" w14:textId="7A9596C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623,797,744</w:t>
            </w:r>
          </w:p>
        </w:tc>
      </w:tr>
      <w:tr w:rsidR="00CF63F6" w:rsidRPr="00CF63F6" w14:paraId="0F3800A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1A800" w14:textId="711041E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科學園區管理局作業基金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6D70C" w14:textId="63AAE16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313,209,427,104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4D966" w14:textId="4F71F49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6,027,913,673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50993" w14:textId="6DEB186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22,841,974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ED3F57" w14:textId="650C942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303,862,244,927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3DF06" w14:textId="6D0A9C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FAAAA" w14:textId="1C6CC99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33285" w14:textId="39B22FD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2,672,628,786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25EE6A" w14:textId="05DDFFC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623,797,744</w:t>
            </w:r>
          </w:p>
        </w:tc>
      </w:tr>
      <w:tr w:rsidR="00CF63F6" w:rsidRPr="00CF63F6" w14:paraId="018B034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7E87BF" w14:textId="51D5CD3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/>
                <w:b/>
                <w:spacing w:val="-24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農業部主管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A8C3D" w14:textId="3AE596A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419,044,075,847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3090E" w14:textId="1C7FA1D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89,250,129,863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F3288" w14:textId="0E9D229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4,260,145,526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925A14" w14:textId="2A9FA4F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321,421,336,573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6A6D5" w14:textId="3260304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AECA2" w14:textId="6BCD938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4,747,000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BF9F" w14:textId="5E2CD25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110,102,058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7F627" w14:textId="292396E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3,997,614,827</w:t>
            </w:r>
          </w:p>
        </w:tc>
      </w:tr>
      <w:tr w:rsidR="00CF63F6" w:rsidRPr="00CF63F6" w14:paraId="3D68C00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094462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農業作業基金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14708" w14:textId="1C358B7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4,524,715,411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EE4A3" w14:textId="7739F20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931,471,191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5F5E4" w14:textId="5E7B2BE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62,157,257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66F9E8" w14:textId="435ED0B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3,506,507,631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DF718" w14:textId="1DD9FF3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D4E4D" w14:textId="3666B38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4,747,000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1C01B" w14:textId="1D3B4EE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5,386,998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F3A75F" w14:textId="568E1E5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14,445,334</w:t>
            </w:r>
          </w:p>
        </w:tc>
      </w:tr>
      <w:tr w:rsidR="00CF63F6" w:rsidRPr="00CF63F6" w14:paraId="2906719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9AADB1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農田水利事業作業基金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65C82" w14:textId="0B4136A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414,519,360,436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7AEC9" w14:textId="415B281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88,318,658,672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91A67" w14:textId="77AC2F5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4,197,988,269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96C2E6" w14:textId="5ACBA60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317,914,828,942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FD775" w14:textId="277E98E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7E8C" w14:textId="101E857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386893" w14:textId="5286648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104,715,060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108D38" w14:textId="216F259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3,983,169,493</w:t>
            </w:r>
          </w:p>
        </w:tc>
      </w:tr>
      <w:tr w:rsidR="00CF63F6" w:rsidRPr="00CF63F6" w14:paraId="4A68108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F8171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勞動部主管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5CDFA" w14:textId="07732E9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1,672,011,862,717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BC876" w14:textId="189ED54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1,329,224,285,779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62C23" w14:textId="5B6C44C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311,156,251,054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80951" w14:textId="5D22C98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30A8" w14:textId="4BF302B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1,340,768,751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97AC4" w14:textId="02108EA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793F6" w14:textId="50C165A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49,451,916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140746" w14:textId="1A1A2FA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30,241,105,217</w:t>
            </w:r>
          </w:p>
        </w:tc>
      </w:tr>
      <w:tr w:rsidR="00CF63F6" w:rsidRPr="00CF63F6" w14:paraId="23C01CE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DD2F2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勞工保險局作業基金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25C96" w14:textId="6B58ECB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1,672,011,862,717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6DC0F" w14:textId="67C6BB5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1,329,224,285,779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4DEB4" w14:textId="77261D2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311,156,251,054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105C28" w14:textId="00FA1C6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C504A" w14:textId="561F48A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1,340,768,751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0CDA0" w14:textId="03ADFDE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D2315" w14:textId="08A621F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49,451,916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A799B2" w14:textId="699A4F4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30,241,105,217</w:t>
            </w:r>
          </w:p>
        </w:tc>
      </w:tr>
      <w:tr w:rsidR="00CF63F6" w:rsidRPr="00CF63F6" w14:paraId="5006610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229315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衛生福利部主管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13E14" w14:textId="33DC696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1,336,264,904,589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780FA" w14:textId="435B2B4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860,575,833,956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BA619" w14:textId="1E4590B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324,053,158,045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AFFE86" w14:textId="2FC8963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20,299,562,395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434AB" w14:textId="29DD22C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63BC" w14:textId="3ADA329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FCE16" w14:textId="4CF0739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871,933,320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41CA9B" w14:textId="7484EA9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130,464,416,873</w:t>
            </w:r>
          </w:p>
        </w:tc>
      </w:tr>
      <w:tr w:rsidR="00CF63F6" w:rsidRPr="00CF63F6" w14:paraId="3BD6099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C4C5F3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醫療藥品基金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AB98B" w14:textId="77D59C3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75,676,318,120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CE129" w14:textId="515A11E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52,150,165,198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CFAB" w14:textId="6AEA753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794,887,591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498AA4" w14:textId="013F476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19,047,974,069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8A645" w14:textId="371DD2C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F8619" w14:textId="1BA141F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4F8B" w14:textId="0530010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366,474,490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102E89" w14:textId="573D607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3,316,816,772</w:t>
            </w:r>
          </w:p>
        </w:tc>
      </w:tr>
      <w:tr w:rsidR="00CF63F6" w:rsidRPr="00CF63F6" w14:paraId="010EC9D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B0588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7" w:right="41"/>
              <w:jc w:val="distribute"/>
              <w:rPr>
                <w:rFonts w:ascii="標楷體" w:eastAsia="標楷體"/>
                <w:spacing w:val="-12"/>
                <w:w w:val="97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12"/>
                <w:w w:val="97"/>
                <w:sz w:val="22"/>
                <w:szCs w:val="22"/>
              </w:rPr>
              <w:t>管制藥品製藥工廠作業基金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FE8CD" w14:textId="0FF5610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2,352,081,565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2FBBB" w14:textId="7BE30F7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1,249,647,077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00722" w14:textId="25872B3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250,000,000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3E60CB" w14:textId="3F60344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841,887,758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4237E" w14:textId="2C1329C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0C9" w14:textId="1B83749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C38B6" w14:textId="7B354C3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7,046,730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3861DB" w14:textId="0EFDD39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3,500,000</w:t>
            </w:r>
          </w:p>
        </w:tc>
      </w:tr>
      <w:tr w:rsidR="00CF63F6" w:rsidRPr="00CF63F6" w14:paraId="636F63C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61977E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全民健康保險基金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D8F92" w14:textId="686B5BA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381,464,565,650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9AE5E" w14:textId="43E554F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166,055,943,027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31188" w14:textId="114270B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208,182,160,768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646FE3" w14:textId="03BA9C3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209,376,421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53D5E" w14:textId="7EA9D36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01A30" w14:textId="4B86B15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97183" w14:textId="72D99EE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289,567,216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B492C6" w14:textId="28A4955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6,727,518,218</w:t>
            </w:r>
          </w:p>
        </w:tc>
      </w:tr>
      <w:tr w:rsidR="00CF63F6" w:rsidRPr="00CF63F6" w14:paraId="465E94E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53F627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國民年金保險基金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711BC" w14:textId="00C8122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876,771,939,254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00B6D" w14:textId="61A4C7B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641,120,078,654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31BEE" w14:textId="6F96768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114,826,109,686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3504E" w14:textId="207EDF6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200,324,147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C87D0" w14:textId="28C06F6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341B4" w14:textId="2BFB118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C7C12" w14:textId="5E712C3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208,844,884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3084AD" w14:textId="4D1BB6A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120,416,581,883</w:t>
            </w:r>
          </w:p>
        </w:tc>
      </w:tr>
      <w:tr w:rsidR="00CF63F6" w:rsidRPr="00CF63F6" w14:paraId="201BB1E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8404CA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文化部主管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982B" w14:textId="45FF4CE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4,731,855,697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27AD8" w14:textId="2A8717D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1,006,261,021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F8669" w14:textId="5A5A7A8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75,701,795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745119" w14:textId="14A51AC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3,003,648,473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7F596" w14:textId="4B7877D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55C9A" w14:textId="3CF2E3D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E4301" w14:textId="0B99534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5,181,603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0D6D01" w14:textId="477817E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641,062,805</w:t>
            </w:r>
          </w:p>
        </w:tc>
      </w:tr>
      <w:tr w:rsidR="00CF63F6" w:rsidRPr="00CF63F6" w14:paraId="1C1EE5F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5C6E2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國立文化機構作業基金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BBA9E" w14:textId="541238D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4,731,855,697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A33C86" w14:textId="790FBE8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1,006,261,021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5EDEC" w14:textId="6960E43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75,701,795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53959" w14:textId="02200DC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3,003,648,473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5D12A" w14:textId="4BD6DA0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61D30" w14:textId="4A9F967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A87B0" w14:textId="3853159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5,181,603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EC44F32" w14:textId="0D2FE0F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641,062,805</w:t>
            </w:r>
          </w:p>
        </w:tc>
      </w:tr>
      <w:tr w:rsidR="00CF63F6" w:rsidRPr="00CF63F6" w14:paraId="77530036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69F6EC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國立故宮博物院主管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297AC" w14:textId="5344EAD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1,885,460,594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17674" w14:textId="6158AB1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232,632,455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A193B" w14:textId="04D249B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250,000,000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86C526" w14:textId="7826A08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1,393,256,098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61F0B" w14:textId="13159F1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1B37A" w14:textId="151CC7C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17ED" w14:textId="0924EE4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9,572,041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75B950" w14:textId="513B23C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24E3506D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3C02C4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故宮文物藝術發展基金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2E975" w14:textId="42530D0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1,885,460,594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2CF39" w14:textId="4548E4D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232,632,455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48D81" w14:textId="06DA5C8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250,000,000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578DC" w14:textId="2B38AF9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1,393,256,098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A7873" w14:textId="1CABF45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B963E" w14:textId="3C0A99A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F806C" w14:textId="1CEC87F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9,572,041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5E760B" w14:textId="6787ACC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1EB84DFE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912390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原住民族委員會主管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E2D78" w14:textId="1515839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5,195,318,635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32C7C" w14:textId="07EFF8B1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2,621,723,831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E6D5C" w14:textId="390E893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2,332,481,132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B633DE" w14:textId="43AE18A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0B67F" w14:textId="2B437CA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600E0" w14:textId="3853D31E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C69F0" w14:textId="0BB9575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6910DB" w14:textId="67FC202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241,113,672</w:t>
            </w:r>
          </w:p>
        </w:tc>
      </w:tr>
      <w:tr w:rsidR="00CF63F6" w:rsidRPr="00CF63F6" w14:paraId="767307F3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94D81A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原住民族綜合發展基金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31438" w14:textId="50CA35D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5,195,318,635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B79B7" w14:textId="573845B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2,621,723,831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9455C" w14:textId="09B5BF3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2,332,481,132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06B922" w14:textId="3D2703E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9179C" w14:textId="0457B90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B6F60" w14:textId="3BA02A1B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C7616" w14:textId="58C1D4B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0B1D61" w14:textId="5279BED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241,113,672</w:t>
            </w:r>
          </w:p>
        </w:tc>
      </w:tr>
      <w:tr w:rsidR="00CF63F6" w:rsidRPr="00CF63F6" w14:paraId="070F1F9F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04DCD4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考試院考選部主管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8C0D" w14:textId="71CF4BB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300,237,495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1C329" w14:textId="3346E32D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143,516,923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8E038" w14:textId="5023C90C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ECCDD" w14:textId="6B54AC0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108,432,163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61253" w14:textId="0C97A9F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9E466" w14:textId="7DCE7593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C0CC6" w14:textId="265FEB22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48,281,609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32DB2D" w14:textId="5CD5CA34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6,800</w:t>
            </w:r>
          </w:p>
        </w:tc>
      </w:tr>
      <w:tr w:rsidR="00CF63F6" w:rsidRPr="00CF63F6" w14:paraId="414ACFFB" w14:textId="77777777" w:rsidTr="005E772E">
        <w:trPr>
          <w:cantSplit/>
          <w:trHeight w:val="539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3CDB2B" w14:textId="77777777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考選業務基金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0FA9B" w14:textId="4CCD1038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300,237,495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ADB10" w14:textId="6AF3D65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143,516,923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2A49E" w14:textId="04A8A22A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97216E4" w14:textId="4A28E5EF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108,432,163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E50C55" w14:textId="79543069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6FB1C" w14:textId="746C1386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C4007" w14:textId="3BB72555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48,281,609</w:t>
            </w:r>
          </w:p>
        </w:tc>
        <w:tc>
          <w:tcPr>
            <w:tcW w:w="23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214B19" w14:textId="27440E10" w:rsidR="007C3508" w:rsidRPr="00CF63F6" w:rsidRDefault="007C3508" w:rsidP="007C3508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6,800</w:t>
            </w:r>
          </w:p>
        </w:tc>
      </w:tr>
    </w:tbl>
    <w:p w14:paraId="529F8A6E" w14:textId="6DA0E4A4" w:rsidR="00E1010B" w:rsidRPr="00CF63F6" w:rsidRDefault="00E1010B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C22D83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、餘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審定後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平衡綜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7FDF9374" w14:textId="3AAF5E23" w:rsidR="00456613" w:rsidRPr="00CF63F6" w:rsidRDefault="00456613" w:rsidP="000E6F5B">
      <w:pPr>
        <w:tabs>
          <w:tab w:val="left" w:pos="11087"/>
        </w:tabs>
        <w:snapToGrid w:val="0"/>
        <w:spacing w:beforeLines="20" w:before="72"/>
        <w:ind w:rightChars="21" w:right="50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="000150B9" w:rsidRPr="00CF63F6">
        <w:rPr>
          <w:rFonts w:ascii="標楷體" w:eastAsia="標楷體" w:hAnsi="標楷體" w:hint="eastAsia"/>
        </w:rPr>
        <w:t>114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843"/>
        <w:gridCol w:w="1843"/>
        <w:gridCol w:w="1843"/>
        <w:gridCol w:w="1843"/>
        <w:gridCol w:w="1844"/>
        <w:gridCol w:w="1843"/>
        <w:gridCol w:w="1843"/>
        <w:gridCol w:w="1843"/>
        <w:gridCol w:w="1843"/>
        <w:gridCol w:w="1844"/>
      </w:tblGrid>
      <w:tr w:rsidR="00CF63F6" w:rsidRPr="00CF63F6" w14:paraId="4ED0415B" w14:textId="77777777" w:rsidTr="006C3760">
        <w:trPr>
          <w:cantSplit/>
          <w:trHeight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0CBB7D" w14:textId="77777777" w:rsidR="00C24C1D" w:rsidRPr="00CF63F6" w:rsidRDefault="00C24C1D" w:rsidP="00456613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8193C3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負債及淨值</w:t>
            </w:r>
            <w:r w:rsidRPr="00CF63F6">
              <w:rPr>
                <w:rFonts w:eastAsia="標楷體" w:hint="eastAsia"/>
                <w:b/>
                <w:szCs w:val="24"/>
              </w:rPr>
              <w:t>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E6226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zCs w:val="24"/>
              </w:rPr>
            </w:pPr>
            <w:r w:rsidRPr="00CF63F6">
              <w:rPr>
                <w:rFonts w:eastAsia="標楷體" w:hint="eastAsia"/>
                <w:b/>
                <w:szCs w:val="24"/>
              </w:rPr>
              <w:t>負債總額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D8427E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流動負債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7BAAD3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長期負債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552C55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其他負債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927DE3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淨值總額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F45278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基金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0C99BD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公積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72C0D4" w14:textId="77777777" w:rsidR="00C24C1D" w:rsidRPr="00CF63F6" w:rsidRDefault="00C24C1D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累積餘</w:t>
            </w:r>
            <w:proofErr w:type="gramStart"/>
            <w:r w:rsidRPr="00CF63F6">
              <w:rPr>
                <w:rFonts w:eastAsia="標楷體" w:hint="eastAsia"/>
                <w:szCs w:val="24"/>
              </w:rPr>
              <w:t>絀</w:t>
            </w:r>
            <w:proofErr w:type="gramEnd"/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555C3E56" w14:textId="77777777" w:rsidR="00C24C1D" w:rsidRPr="00CF63F6" w:rsidRDefault="00C24C1D" w:rsidP="00CF63F6">
            <w:pPr>
              <w:ind w:leftChars="10" w:left="24" w:rightChars="-11" w:right="-26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淨值其他項目</w:t>
            </w:r>
          </w:p>
        </w:tc>
      </w:tr>
      <w:tr w:rsidR="00CF63F6" w:rsidRPr="00CF63F6" w14:paraId="18CF1E53" w14:textId="77777777" w:rsidTr="00A76B45">
        <w:trPr>
          <w:cantSplit/>
          <w:trHeight w:val="510"/>
        </w:trPr>
        <w:tc>
          <w:tcPr>
            <w:tcW w:w="36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683147" w14:textId="0B86DDA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Cs w:val="24"/>
              </w:rPr>
              <w:t>合計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735E1" w14:textId="03BFB07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9,592,804,772,119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BE5A" w14:textId="33E6217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3,959,222,390,586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52C5C" w14:textId="3BE20E7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778,194,490,327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37899" w14:textId="64A208E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257,020,832,255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B661BF" w14:textId="2B72FC9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2,924,007,068,004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09FE6" w14:textId="37B2D17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5,633,582,381,533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30748" w14:textId="37966E8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1,980,294,727,206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8B2EFE" w14:textId="10E57EF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357,509,445,218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6BE4F" w14:textId="0BC46E2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224,086,675,882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FB63C" w14:textId="7A63AD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3,071,691,533,227</w:t>
            </w:r>
          </w:p>
        </w:tc>
      </w:tr>
      <w:tr w:rsidR="00CF63F6" w:rsidRPr="00CF63F6" w14:paraId="604149D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B19D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行政院主管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A1B39" w14:textId="4E36FB0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2,910,008,503,360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351AA" w14:textId="639E5F0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2,121,749,330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0DF9F" w14:textId="71F5D38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1,655,297,811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F89CA" w14:textId="2EA4A8E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65D89B" w14:textId="644C6B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466,451,519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33A46D" w14:textId="4B54D22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2,907,886,754,030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7B594" w14:textId="381DC6A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89,143,726,739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3DA949" w14:textId="7864585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942A0B" w14:textId="115F9A7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148,606,284,004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D9746" w14:textId="3FBB0A1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2,670,136,743,287</w:t>
            </w:r>
          </w:p>
        </w:tc>
      </w:tr>
      <w:tr w:rsidR="00CF63F6" w:rsidRPr="00CF63F6" w14:paraId="676070A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BBCA0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行政院國家發展基金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1419D" w14:textId="0E409AE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2,910,008,503,360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ECED1" w14:textId="3ECAA97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2,121,749,330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1D43" w14:textId="78FDFED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1,655,297,811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7E6A" w14:textId="658F93A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6A71B7" w14:textId="21E001C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466,451,519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93EB6" w14:textId="6C388BB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2,907,886,754,030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7C607" w14:textId="07BFB8B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89,143,726,739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44C253" w14:textId="35CC539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FC471" w14:textId="59522A8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148,606,284,004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FF82C" w14:textId="6D45C1D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2,670,136,743,287</w:t>
            </w:r>
          </w:p>
        </w:tc>
      </w:tr>
      <w:tr w:rsidR="00CF63F6" w:rsidRPr="00CF63F6" w14:paraId="4061043D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E60C6" w14:textId="6B07BF6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內政部主管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38F47" w14:textId="1E81B18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90,280,882,331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C80AA" w14:textId="463E278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37,972,276,969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0ECED" w14:textId="306CF94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4,808,231,479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FA9E" w14:textId="49BE15B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20,000,274,399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453EB" w14:textId="54D6406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13,163,771,091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843404" w14:textId="2B92755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52,308,605,362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CC4888" w14:textId="0DB03DD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37,127,122,442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076364" w14:textId="00C5D79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815,134,569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7CF94D" w14:textId="43CF22B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14,366,348,351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4D01E" w14:textId="144EB64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7AECC66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EC5D04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營建建設基金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95FE2" w14:textId="4A1288B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84,167,182,312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03D7E" w14:textId="6CBE660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32,093,755,865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3BCD3" w14:textId="051C35C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4,783,544,286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FD162" w14:textId="418C1D4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14,591,914,399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205134" w14:textId="04A8734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12,718,297,180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D7FEFF" w14:textId="59F9116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52,073,426,447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5E64EF" w14:textId="03A3EEA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37,043,952,442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531F08" w14:textId="5BC7912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815,134,569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A59A4" w14:textId="74A46D5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14,214,339,436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D92FE" w14:textId="4158747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40D29458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845D19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實施平均地權基金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4666B" w14:textId="16B1384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6,113,700,019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9E4A6" w14:textId="4CDE072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5,878,521,104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57C9B" w14:textId="348BD55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24,687,193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A5160" w14:textId="5A2AE6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5,408,360,000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70AE82" w14:textId="2D990E1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445,473,911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E39AF4" w14:textId="33B9FF1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235,178,915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C416F" w14:textId="0F6DEAF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83,170,000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26FB0C" w14:textId="3F755AA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9BCEC" w14:textId="5286842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152,008,915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1811A" w14:textId="2DF3616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71ECC3DB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1BBE6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國防部主管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24EC8" w14:textId="1F7880D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92,624,727,932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51B89" w14:textId="76195EA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80,385,570,838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E182F" w14:textId="57CE132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11,316,201,473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28C81" w14:textId="7EB212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82,308,781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52202" w14:textId="2EE51DD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68,987,060,584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E664D7" w14:textId="28A47E2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12,239,157,094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B77C33" w14:textId="2D97693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94,957,560,240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24802D" w14:textId="6684CBE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17,326,543,002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561B69" w14:textId="668737F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- 100,050,188,110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6558C" w14:textId="33C6D5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5,241,962</w:t>
            </w:r>
          </w:p>
        </w:tc>
      </w:tr>
      <w:tr w:rsidR="00CF63F6" w:rsidRPr="00CF63F6" w14:paraId="737B38C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22AD42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國軍生產及服務作業基金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D8AD5" w14:textId="73423CC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76,062,369,484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3B64B" w14:textId="560B8DD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19,949,452,908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51578" w14:textId="6DD1E1B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10,964,764,979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553E" w14:textId="59E33E2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82,308,781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83EB4A" w14:textId="418C4DA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8,902,379,148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E63F76" w14:textId="1754D43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56,112,916,576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D79F2" w14:textId="0C9540A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33,886,500,240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DBF7EF" w14:textId="4B437E7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17,267,254,991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33616" w14:textId="4B05BCE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4,959,161,345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AE8E" w14:textId="06AB234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5977AA0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3E172A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國軍老舊眷村改建基金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B7D40" w14:textId="2FF8952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15,662,717,632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0D5AB" w14:textId="34D9392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60,068,510,087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1DDA8" w14:textId="0F8C97A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61,797,143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15C62" w14:textId="47A02F9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01FA16" w14:textId="54DF4CC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60,006,712,944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3F9B4" w14:textId="78C1372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- 44,405,792,455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EF54D1" w14:textId="3B4735C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60,603,557,000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95BB74" w14:textId="74D6BD8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452FB4" w14:textId="33DC33B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- 105,009,349,455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3C8B6" w14:textId="2F85C18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6A9EC133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7D292" w14:textId="2B4ECB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CF63F6">
              <w:rPr>
                <w:rFonts w:ascii="標楷體" w:eastAsia="標楷體" w:hAnsi="標楷體" w:hint="eastAsia"/>
                <w:spacing w:val="-24"/>
                <w:sz w:val="22"/>
                <w:szCs w:val="22"/>
              </w:rPr>
              <w:t>國防醫學院(國防醫學大學)軍事教育基金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625FF" w14:textId="73CDF62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899,640,816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C8452" w14:textId="4A05D3C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367,607,843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D3213" w14:textId="482F380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289,639,351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6FF83" w14:textId="611EAA5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54FAB1" w14:textId="74CFBBC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77,968,492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21153" w14:textId="48C163F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532,032,973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F5964" w14:textId="4627243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467,503,000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155307" w14:textId="485B076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59,288,011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F1D91" w14:textId="3F3EBF1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1E56" w14:textId="05FCEC1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5,241,962</w:t>
            </w:r>
          </w:p>
        </w:tc>
      </w:tr>
      <w:tr w:rsidR="00CF63F6" w:rsidRPr="00CF63F6" w14:paraId="40C538DF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C3E746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教育部主管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C62DD" w14:textId="44F22E0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645,173,318,436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98A7B" w14:textId="2E76906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175,756,804,082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2747C" w14:textId="3D9A178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110,751,683,306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BB726" w14:textId="3B4451E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6,615,986,227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EE219F" w14:textId="7CE4F2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58,389,134,549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C8B21" w14:textId="40CA974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469,416,514,354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C25DEF" w14:textId="10DCB36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375,722,812,015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9A77B6" w14:textId="6B1718C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69,406,278,249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EF4B73" w14:textId="398F27B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13,302,695,933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E3573" w14:textId="4DD3131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10,984,728,157</w:t>
            </w:r>
          </w:p>
        </w:tc>
      </w:tr>
      <w:tr w:rsidR="00CF63F6" w:rsidRPr="00CF63F6" w14:paraId="774AB1EC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239069" w14:textId="482EE63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23" w:right="55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國立大學校院校務基金(綜計)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7FE57" w14:textId="792E09A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443,430,406,618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4FC2F" w14:textId="649B405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128,511,713,074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B9A34" w14:textId="1E78048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87,729,419,734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76B91" w14:textId="4BBCDC3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4,581,073,426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66A018" w14:textId="3BA17FA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36,201,219,914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18B3D4" w14:textId="566448A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314,918,693,544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B79034" w14:textId="37A0BA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245,690,353,019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3D99C" w14:textId="22B4B58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50,387,854,174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5FEA6B" w14:textId="360A050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8,072,101,181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10647" w14:textId="1AF2A57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10,768,385,170</w:t>
            </w:r>
          </w:p>
        </w:tc>
      </w:tr>
      <w:tr w:rsidR="00CF63F6" w:rsidRPr="00CF63F6" w14:paraId="03BB1880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98ACAA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國立臺灣大學附設醫院作業基金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4A80A" w14:textId="7FFBACF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108,980,023,325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F368A" w14:textId="5CD56FB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30,802,454,222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C1ABC" w14:textId="3C605C8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12,452,635,897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A6687" w14:textId="284DA06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2,887,025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CC26C8" w14:textId="250259F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18,346,931,300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F8830D" w14:textId="76245B9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78,177,569,103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C84CA2" w14:textId="1F92525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63,222,339,742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30C48F" w14:textId="534BD0D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8,806,282,201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17664" w14:textId="60261D3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6,122,176,160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7CF5E" w14:textId="4A4A031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26,771,000</w:t>
            </w:r>
          </w:p>
        </w:tc>
      </w:tr>
      <w:tr w:rsidR="00CF63F6" w:rsidRPr="00CF63F6" w14:paraId="2E347B5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7A7B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國立成功大學附設醫院作業基金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8E5D4" w14:textId="061E7FA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31,041,372,391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5B629" w14:textId="03709E3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7,642,715,498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9E296" w14:textId="2CF567A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4,635,701,016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68E54" w14:textId="0FACD85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2,032,025,776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9EF8DF" w14:textId="4D3F700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974,988,706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BE3A02" w14:textId="36AF914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23,398,656,893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C44500" w14:textId="01CC821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18,787,700,566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980EE2" w14:textId="3326845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1,361,382,654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7FAD93" w14:textId="5BEC8FF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3,249,573,673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2A018" w14:textId="151048D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9A7F9DE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6C31B7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 w:hAnsi="標楷體"/>
                <w:spacing w:val="-8"/>
                <w:w w:val="98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國立陽明交通大學附設醫院作業基金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BF80D" w14:textId="790B59C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8,116,644,015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B189" w14:textId="031C3C3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1,948,394,042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2B20D" w14:textId="130C7E5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1,178,060,118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5A266" w14:textId="0E22F03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3D853" w14:textId="20FF338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770,333,924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FEEDFA" w14:textId="4083D87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6,168,249,973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FC60F8" w14:textId="528952C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4,800,763,778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20D912" w14:textId="282039F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228,279,718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344C40" w14:textId="158C2C0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949,362,060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DFC62" w14:textId="0D40285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189,844,417</w:t>
            </w:r>
          </w:p>
        </w:tc>
      </w:tr>
      <w:tr w:rsidR="00CF63F6" w:rsidRPr="00CF63F6" w14:paraId="774AC978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99150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教育部所屬機構作業基金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897D5" w14:textId="6311404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10,693,507,697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5A445" w14:textId="3BA9699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773,494,554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B8F08" w14:textId="70D989A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479,395,284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B06F0" w14:textId="78CB346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D6131C" w14:textId="0165777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294,099,270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A7DE8E" w14:textId="317CEB3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9,920,013,143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1CF11" w14:textId="72B3CC8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8,842,693,814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1A514" w14:textId="7E952EF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4,161,785,425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66CB4D" w14:textId="1E49A62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- 3,087,228,819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23D6A" w14:textId="3A0C6E3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2,762,723</w:t>
            </w:r>
          </w:p>
        </w:tc>
      </w:tr>
      <w:tr w:rsidR="00CF63F6" w:rsidRPr="00CF63F6" w14:paraId="70AFB7CD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20091E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1" w:right="26"/>
              <w:jc w:val="distribute"/>
              <w:rPr>
                <w:rFonts w:ascii="標楷體" w:eastAsia="標楷體"/>
                <w:spacing w:val="-8"/>
                <w:w w:val="98"/>
                <w:sz w:val="22"/>
                <w:szCs w:val="22"/>
              </w:rPr>
            </w:pPr>
            <w:r w:rsidRPr="00CF63F6">
              <w:rPr>
                <w:rFonts w:ascii="標楷體" w:eastAsia="標楷體" w:hint="eastAsia"/>
                <w:spacing w:val="-8"/>
                <w:w w:val="98"/>
                <w:sz w:val="22"/>
                <w:szCs w:val="22"/>
              </w:rPr>
              <w:t>國立高級中等學校校務基金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A7593" w14:textId="006FF4F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42,911,364,390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D72A7" w14:textId="0BC01A2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6,078,032,692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39E0" w14:textId="3928072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4,276,471,257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D0B9C" w14:textId="793C4C19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D33337" w14:textId="5584CB0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1,801,561,435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0B320" w14:textId="51807FA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36,833,331,698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4AD10" w14:textId="2F6576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34,378,961,096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3021DF" w14:textId="2BE85D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4,460,694,077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90206F" w14:textId="2E347BF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- 2,003,288,322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9138B" w14:textId="065A782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- 3,035,153</w:t>
            </w:r>
          </w:p>
        </w:tc>
      </w:tr>
      <w:tr w:rsidR="00CF63F6" w:rsidRPr="00CF63F6" w14:paraId="1258B873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2B1A6D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法務部主管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19141" w14:textId="6F8BED4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3,879,754,210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E334B" w14:textId="15A6E83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193,173,531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A56D" w14:textId="06296A2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63,342,556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136FE" w14:textId="2F81392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87736F" w14:textId="14B4777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129,830,975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435E7" w14:textId="392E84D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3,686,580,679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74AAD3" w14:textId="6033131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3,676,607,574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CA1435" w14:textId="2E13A39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3,247,319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75E789" w14:textId="6F20463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21AD" w14:textId="74BCFAC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6,725,786</w:t>
            </w:r>
          </w:p>
        </w:tc>
      </w:tr>
      <w:tr w:rsidR="00CF63F6" w:rsidRPr="00CF63F6" w14:paraId="53016C2E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8DC01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法務部矯正機關作業基金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D1677" w14:textId="0CF9923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3,879,754,210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38FB3" w14:textId="4C6E178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193,173,531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C8FE8" w14:textId="7BA2FE7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63,342,556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994DE" w14:textId="54EC428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10DD77" w14:textId="32E419A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129,830,975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D0FBF" w14:textId="7D4F74B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3,686,580,679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21F358" w14:textId="7C74C6B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3,676,607,574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815275" w14:textId="7C65DFD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3,247,319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52406" w14:textId="4FBD52E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3EC00" w14:textId="1C5D3AC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6,725,786</w:t>
            </w:r>
          </w:p>
        </w:tc>
      </w:tr>
      <w:tr w:rsidR="00CF63F6" w:rsidRPr="00CF63F6" w14:paraId="71C0069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9FF2AE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經濟部主管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DF27A" w14:textId="484882B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317,579,135,223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F023" w14:textId="1B877AB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48,618,957,504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42EE" w14:textId="1459E67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14,376,731,328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AAF4" w14:textId="18CC230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2,971,970,143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A754A3" w14:textId="47EC66F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31,270,256,033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66F71E" w14:textId="18C55181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268,960,177,719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22DDC9" w14:textId="45B79B8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118,265,709,131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A36872" w14:textId="287E5F85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113,319,017,263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EACF75" w14:textId="46C00BF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8,141,649,678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58084" w14:textId="0C71B41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29,233,801,647</w:t>
            </w:r>
          </w:p>
        </w:tc>
      </w:tr>
      <w:tr w:rsidR="00CF63F6" w:rsidRPr="00CF63F6" w14:paraId="06DDAF0C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9C95C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經濟作業基金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ECE06" w14:textId="51AB130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229,137,512,825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A2E8" w14:textId="7D3F414A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39,836,447,454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0793E" w14:textId="0E3DA93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6,721,851,569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2CFF" w14:textId="332DC82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2,971,970,143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2F4A6" w14:textId="415DAE6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30,142,625,742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705F1E" w14:textId="5E5A5FF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189,301,065,371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DE16F" w14:textId="03EB6B1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41,301,034,005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BE2981" w14:textId="616E1F9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113,319,017,263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4B0CF5" w14:textId="2CF2742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8,100,119,058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CFDB3" w14:textId="61DC105F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26,580,895,045</w:t>
            </w:r>
          </w:p>
        </w:tc>
      </w:tr>
      <w:tr w:rsidR="00CF63F6" w:rsidRPr="00CF63F6" w14:paraId="0E34E435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910BDF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水資源作業基金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1971" w14:textId="4D4D259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88,441,622,398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9DD11" w14:textId="7EFDDB52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8,782,510,050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2B26D" w14:textId="37B44B6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7,654,879,759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3C847" w14:textId="76F57D0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072CF9" w14:textId="13D9681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1,127,630,291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53CDA" w14:textId="60AFD86B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79,659,112,348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0C3C5A" w14:textId="2597C8D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76,964,675,126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43BA2" w14:textId="4B5914D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20A81F" w14:textId="21D43CA4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41,530,620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E60D1" w14:textId="61D6EA0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2,652,906,602</w:t>
            </w:r>
          </w:p>
        </w:tc>
      </w:tr>
      <w:tr w:rsidR="00CF63F6" w:rsidRPr="00CF63F6" w14:paraId="183FD707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237429" w14:textId="77777777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交通部主管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C177E" w14:textId="269F251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1,589,905,572,384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E2B5F" w14:textId="1F37C960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448,347,799,670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292E3" w14:textId="2746A53E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222,863,996,673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9CADB" w14:textId="51230C5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222,297,693,191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981CD6" w14:textId="6F25CCB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3,186,109,806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96F916" w14:textId="5B4F5A7D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1,141,557,772,714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DE9570" w14:textId="158F2FD8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942,744,947,776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7B85D" w14:textId="5F4F086C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4,409,657,493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0896FC" w14:textId="6A06D626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72,024,846,021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51B29" w14:textId="2B861B13" w:rsidR="00C21D6D" w:rsidRPr="00CF63F6" w:rsidRDefault="00C21D6D" w:rsidP="00C21D6D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122,378,321,424</w:t>
            </w:r>
          </w:p>
        </w:tc>
      </w:tr>
      <w:tr w:rsidR="00C24C1D" w:rsidRPr="00CF63F6" w14:paraId="690ACB84" w14:textId="77777777" w:rsidTr="00A76B45">
        <w:trPr>
          <w:cantSplit/>
          <w:trHeight w:val="510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28E6EE" w14:textId="77777777" w:rsidR="00C24C1D" w:rsidRPr="00CF63F6" w:rsidRDefault="00C24C1D" w:rsidP="00456613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交通作業基金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302BEE" w14:textId="4879DAC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1,589,905,572,384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1F96B" w14:textId="44E3E542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448,347,799,670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9A3AF1" w14:textId="4DF36EDE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222,863,996,673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3E473" w14:textId="1AAF2CC1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222,297,693,191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EFF2C2" w14:textId="7742E906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3,186,109,806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D40D44B" w14:textId="124DD0DA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1,141,557,772,714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D1698" w14:textId="08F4F45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942,744,947,776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F8746C" w14:textId="3D95AD9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4,409,657,493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7973DB5" w14:textId="253F3F04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72,024,846,021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02726DD" w14:textId="363061A1" w:rsidR="00C24C1D" w:rsidRPr="00CF63F6" w:rsidRDefault="00C21D6D" w:rsidP="00456613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122,378,321,424</w:t>
            </w:r>
          </w:p>
        </w:tc>
      </w:tr>
    </w:tbl>
    <w:p w14:paraId="6FF24CA7" w14:textId="77777777" w:rsidR="000A7390" w:rsidRPr="00CF63F6" w:rsidRDefault="000A7390" w:rsidP="00A76B45">
      <w:pPr>
        <w:snapToGrid w:val="0"/>
        <w:spacing w:line="20" w:lineRule="exact"/>
        <w:ind w:leftChars="1009" w:left="2464" w:hangingChars="13" w:hanging="42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</w:p>
    <w:p w14:paraId="026976A6" w14:textId="7483608B" w:rsidR="00E1010B" w:rsidRPr="00CF63F6" w:rsidRDefault="00E1010B" w:rsidP="00E1010B">
      <w:pPr>
        <w:snapToGrid w:val="0"/>
        <w:ind w:leftChars="1009" w:left="2464" w:hangingChars="13" w:hanging="42"/>
        <w:jc w:val="center"/>
        <w:rPr>
          <w:rFonts w:ascii="標楷體" w:eastAsia="標楷體" w:hAnsi="標楷體"/>
          <w:bCs/>
          <w:sz w:val="32"/>
          <w:szCs w:val="32"/>
        </w:rPr>
      </w:pP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lastRenderedPageBreak/>
        <w:t xml:space="preserve">　</w:t>
      </w:r>
      <w:r w:rsidR="00435B5B"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七</w:t>
      </w:r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、餘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審定後</w:t>
      </w:r>
      <w:proofErr w:type="gramStart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>平衡綜</w:t>
      </w:r>
      <w:proofErr w:type="gramEnd"/>
      <w:r w:rsidRPr="00CF63F6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計表　</w:t>
      </w:r>
      <w:r w:rsidRPr="00CF63F6">
        <w:rPr>
          <w:rFonts w:ascii="標楷體" w:eastAsia="標楷體" w:hAnsi="標楷體" w:hint="eastAsia"/>
          <w:bCs/>
          <w:sz w:val="32"/>
          <w:szCs w:val="32"/>
        </w:rPr>
        <w:t>（基金別）（續）</w:t>
      </w:r>
    </w:p>
    <w:p w14:paraId="116A3D0A" w14:textId="2AFAB9E1" w:rsidR="006C3760" w:rsidRPr="00CF63F6" w:rsidRDefault="006C3760" w:rsidP="00A26903">
      <w:pPr>
        <w:tabs>
          <w:tab w:val="left" w:pos="11087"/>
        </w:tabs>
        <w:snapToGrid w:val="0"/>
        <w:spacing w:beforeLines="20" w:before="72"/>
        <w:ind w:rightChars="15" w:right="36"/>
        <w:jc w:val="right"/>
      </w:pPr>
      <w:r w:rsidRPr="00CF63F6">
        <w:rPr>
          <w:rFonts w:ascii="標楷體" w:eastAsia="標楷體" w:hAnsi="標楷體" w:hint="eastAsia"/>
        </w:rPr>
        <w:t>中華民國</w:t>
      </w:r>
      <w:r w:rsidR="003C62C9" w:rsidRPr="00CF63F6">
        <w:rPr>
          <w:rFonts w:ascii="標楷體" w:eastAsia="標楷體" w:hAnsi="標楷體" w:hint="eastAsia"/>
        </w:rPr>
        <w:t>114</w:t>
      </w:r>
      <w:r w:rsidRPr="00CF63F6">
        <w:rPr>
          <w:rFonts w:ascii="標楷體" w:eastAsia="標楷體" w:hAnsi="標楷體" w:hint="eastAsia"/>
        </w:rPr>
        <w:t>年12月31日</w:t>
      </w:r>
      <w:r w:rsidRPr="00CF63F6">
        <w:rPr>
          <w:rFonts w:ascii="標楷體" w:eastAsia="標楷體" w:hAnsi="標楷體"/>
        </w:rPr>
        <w:tab/>
      </w:r>
      <w:r w:rsidRPr="00CF63F6">
        <w:rPr>
          <w:rFonts w:ascii="標楷體" w:eastAsia="標楷體" w:hint="eastAsia"/>
          <w:spacing w:val="-20"/>
        </w:rPr>
        <w:t>單位：新臺幣元</w:t>
      </w:r>
    </w:p>
    <w:tbl>
      <w:tblPr>
        <w:tblW w:w="2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5"/>
        <w:gridCol w:w="1843"/>
        <w:gridCol w:w="1843"/>
        <w:gridCol w:w="1843"/>
        <w:gridCol w:w="1843"/>
        <w:gridCol w:w="1844"/>
        <w:gridCol w:w="1843"/>
        <w:gridCol w:w="1843"/>
        <w:gridCol w:w="1843"/>
        <w:gridCol w:w="1843"/>
        <w:gridCol w:w="1844"/>
      </w:tblGrid>
      <w:tr w:rsidR="00CF63F6" w:rsidRPr="00CF63F6" w14:paraId="6CE86E2F" w14:textId="77777777" w:rsidTr="006A7EA5">
        <w:trPr>
          <w:cantSplit/>
          <w:trHeight w:val="850"/>
          <w:tblHeader/>
        </w:trPr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45045" w14:textId="77777777" w:rsidR="006C3760" w:rsidRPr="00CF63F6" w:rsidRDefault="006C3760" w:rsidP="006A7EA5">
            <w:pPr>
              <w:ind w:left="113" w:right="113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基金名稱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84447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負債及淨值</w:t>
            </w:r>
            <w:r w:rsidRPr="00CF63F6">
              <w:rPr>
                <w:rFonts w:eastAsia="標楷體" w:hint="eastAsia"/>
                <w:b/>
                <w:szCs w:val="24"/>
              </w:rPr>
              <w:t>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E03022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zCs w:val="24"/>
              </w:rPr>
            </w:pPr>
            <w:r w:rsidRPr="00CF63F6">
              <w:rPr>
                <w:rFonts w:eastAsia="標楷體" w:hint="eastAsia"/>
                <w:b/>
                <w:szCs w:val="24"/>
              </w:rPr>
              <w:t>負債總額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3681B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流動負債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DDD943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長期負債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E47FC9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其他負債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070E72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b/>
                <w:snapToGrid w:val="0"/>
                <w:szCs w:val="24"/>
              </w:rPr>
            </w:pPr>
            <w:r w:rsidRPr="00CF63F6">
              <w:rPr>
                <w:rFonts w:eastAsia="標楷體" w:hint="eastAsia"/>
                <w:b/>
                <w:snapToGrid w:val="0"/>
                <w:szCs w:val="24"/>
              </w:rPr>
              <w:t>淨值總額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C226BE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基金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75546A1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napToGrid w:val="0"/>
                <w:szCs w:val="24"/>
              </w:rPr>
            </w:pPr>
            <w:r w:rsidRPr="00CF63F6">
              <w:rPr>
                <w:rFonts w:eastAsia="標楷體" w:hint="eastAsia"/>
                <w:snapToGrid w:val="0"/>
                <w:szCs w:val="24"/>
              </w:rPr>
              <w:t>公積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834EC6" w14:textId="77777777" w:rsidR="006C3760" w:rsidRPr="00CF63F6" w:rsidRDefault="006C3760" w:rsidP="00CF63F6">
            <w:pPr>
              <w:ind w:leftChars="10" w:left="24" w:rightChars="10" w:right="24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累積餘</w:t>
            </w:r>
            <w:proofErr w:type="gramStart"/>
            <w:r w:rsidRPr="00CF63F6">
              <w:rPr>
                <w:rFonts w:eastAsia="標楷體" w:hint="eastAsia"/>
                <w:szCs w:val="24"/>
              </w:rPr>
              <w:t>絀</w:t>
            </w:r>
            <w:proofErr w:type="gramEnd"/>
          </w:p>
        </w:tc>
        <w:tc>
          <w:tcPr>
            <w:tcW w:w="1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6171FC49" w14:textId="77777777" w:rsidR="006C3760" w:rsidRPr="00CF63F6" w:rsidRDefault="006C3760" w:rsidP="00CF63F6">
            <w:pPr>
              <w:ind w:leftChars="10" w:left="24" w:rightChars="-17" w:right="-41"/>
              <w:jc w:val="distribute"/>
              <w:rPr>
                <w:rFonts w:eastAsia="標楷體"/>
                <w:szCs w:val="24"/>
              </w:rPr>
            </w:pPr>
            <w:r w:rsidRPr="00CF63F6">
              <w:rPr>
                <w:rFonts w:eastAsia="標楷體" w:hint="eastAsia"/>
                <w:szCs w:val="24"/>
              </w:rPr>
              <w:t>淨值其他項目</w:t>
            </w:r>
          </w:p>
        </w:tc>
      </w:tr>
      <w:tr w:rsidR="00CF63F6" w:rsidRPr="00CF63F6" w14:paraId="57A96E1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16C6A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國軍退除役官兵輔導委員會主管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8D341" w14:textId="5518DA1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190,709,735,565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6005" w14:textId="1C609B3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45,878,621,028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97FF3" w14:textId="7CF70F3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29,637,483,699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E68D8" w14:textId="6B083BF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125,716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A8D898" w14:textId="780A050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16,241,011,613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8A2CEB" w14:textId="4380E2F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144,831,114,537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E9E3D9" w14:textId="3140245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74,453,673,416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D6E9AE" w14:textId="01B076B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35,947,448,911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CF76A1" w14:textId="0B3E5FE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28,729,606,059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6BDBB" w14:textId="627F870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5,700,386,151</w:t>
            </w:r>
          </w:p>
        </w:tc>
      </w:tr>
      <w:tr w:rsidR="00CF63F6" w:rsidRPr="00CF63F6" w14:paraId="6A77D95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193A6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國軍退除役官兵安置基金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9F443" w14:textId="1978CC6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44,806,308,408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C8794" w14:textId="1C50CFB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3,009,549,222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A1F6A" w14:textId="3F7F76E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2,675,496,616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42005" w14:textId="6FA6899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6D12B2" w14:textId="2DBA801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334,052,606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2F6F4" w14:textId="7732DDE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41,796,759,186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78C2A2" w14:textId="2FD1808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14,277,075,275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FB271" w14:textId="446B5EF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20,984,327,779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FD80FA" w14:textId="6D1D776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5,265,638,114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9CE30" w14:textId="6B2888D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1,269,718,018</w:t>
            </w:r>
          </w:p>
        </w:tc>
      </w:tr>
      <w:tr w:rsidR="00CF63F6" w:rsidRPr="00CF63F6" w14:paraId="41D940B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D9802D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榮民醫療作業基金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70036" w14:textId="3567872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145,903,427,157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FE47F" w14:textId="68DFA8D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42,869,071,806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D9D8C" w14:textId="2450200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26,961,987,083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1F3A8" w14:textId="2F6A1E6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125,716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DD27CF" w14:textId="353C022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15,906,959,007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4CF763" w14:textId="6DD6159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103,034,355,351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B3381" w14:textId="2E82471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60,176,598,141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3D1F3" w14:textId="6C577DB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14,963,121,132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8A5250" w14:textId="6EC54E6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23,463,967,945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4846E" w14:textId="0AE4D54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4,430,668,133</w:t>
            </w:r>
          </w:p>
        </w:tc>
      </w:tr>
      <w:tr w:rsidR="00CF63F6" w:rsidRPr="00CF63F6" w14:paraId="1C64BE6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53ECB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國家科學及技術委員會主管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6CB0F" w14:textId="38E5521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313,209,427,104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8EC12" w14:textId="6F640E3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161,168,848,659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53E6B" w14:textId="5B3E2AE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155,378,608,420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8341C" w14:textId="09E87A4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1,716,308,465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B3FA94" w14:textId="5589369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4,073,931,774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0C288" w14:textId="115D71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152,040,578,445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5388D1" w14:textId="4A8DBF7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133,237,321,189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B47041" w14:textId="1B13E75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835,754,282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43152C" w14:textId="3DE38D2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5,872,243,850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03598" w14:textId="6B2CB9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12,095,259,124</w:t>
            </w:r>
          </w:p>
        </w:tc>
      </w:tr>
      <w:tr w:rsidR="00CF63F6" w:rsidRPr="00CF63F6" w14:paraId="6326F28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E8E8AE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科學園區管理局作業基金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339B3" w14:textId="6AA9B82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313,209,427,104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93D61" w14:textId="6B76CFD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161,168,848,659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4724D" w14:textId="0BF36D9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155,378,608,420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1D96E" w14:textId="18F6AFA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1,716,308,465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8F0230" w14:textId="696E130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4,073,931,774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53D23E" w14:textId="408AB50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152,040,578,445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B55018" w14:textId="07211D4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133,237,321,189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CE6BB4" w14:textId="21FCB47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835,754,282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06C111" w14:textId="1D602B3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5,872,243,850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7980" w14:textId="55E015A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12,095,259,124</w:t>
            </w:r>
          </w:p>
        </w:tc>
      </w:tr>
      <w:tr w:rsidR="00CF63F6" w:rsidRPr="00CF63F6" w14:paraId="4035D5B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33D6E6" w14:textId="075D00B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35" w:right="8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pacing w:val="-24"/>
                <w:sz w:val="22"/>
                <w:szCs w:val="22"/>
              </w:rPr>
              <w:t>農業部主管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820EE" w14:textId="12EC702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419,044,075,847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4091A" w14:textId="1D6D20A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8,837,116,962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DFE98" w14:textId="38F7097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980,060,337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CC005" w14:textId="5E69C4E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3,336,165,333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FF5F80" w14:textId="65A66B6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4,520,891,292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F899D" w14:textId="3F627A3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410,206,958,885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4F3D41" w14:textId="1A430BA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77,101,562,621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DABB2" w14:textId="55B4F86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84,553,003,604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0B7A3" w14:textId="38A3DC9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30,920,120,366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1B83D" w14:textId="2CEA6E9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217,632,272,294</w:t>
            </w:r>
          </w:p>
        </w:tc>
      </w:tr>
      <w:tr w:rsidR="00CF63F6" w:rsidRPr="00CF63F6" w14:paraId="02436679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41030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農業作業基金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EB4F" w14:textId="0FAD28D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4,524,715,411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928DC" w14:textId="1C6996A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332,468,118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1872B" w14:textId="3A280D3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248,928,834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B5138" w14:textId="1AC3A48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78797" w14:textId="4CCFDEB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83,539,284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59992E" w14:textId="7471F4F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4,192,247,293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562DB7" w14:textId="2A0A90B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2,183,444,985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247B34" w14:textId="0D275EA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1,068,125,521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75CCC" w14:textId="3F26B6A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279,547,491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FCEF6" w14:textId="19506CD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661,129,296</w:t>
            </w:r>
          </w:p>
        </w:tc>
      </w:tr>
      <w:tr w:rsidR="00CF63F6" w:rsidRPr="00CF63F6" w14:paraId="4F370FB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BEDEC9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農田水利事業作業基金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5B305" w14:textId="050D087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414,519,360,436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183E2" w14:textId="38379F3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8,504,648,844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D505E" w14:textId="78DB7D5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731,131,503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0E2C3" w14:textId="76105CA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3,336,165,333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985105" w14:textId="04CF678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4,437,352,008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90DB3" w14:textId="439A224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406,014,711,592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3F608C" w14:textId="5904F1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74,918,117,636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67B081" w14:textId="10A9485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83,484,878,083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EB0FF1" w14:textId="3D3337C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30,640,572,875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F6A8B" w14:textId="59D6EBC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216,971,142,998</w:t>
            </w:r>
          </w:p>
        </w:tc>
      </w:tr>
      <w:tr w:rsidR="00CF63F6" w:rsidRPr="00CF63F6" w14:paraId="1F2146A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3BD2D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勞動部主管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D0FF6" w14:textId="7A9FE9B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1,672,011,862,717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A1514" w14:textId="0D169C5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1,672,006,653,733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76966" w14:textId="25944C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31,341,663,164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2C51" w14:textId="641F8CA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E81D75" w14:textId="6346258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1,640,664,990,569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EEFEA" w14:textId="54953B7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5,208,984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6B8C1" w14:textId="0236094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625,000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EA884C" w14:textId="2A8EDD9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4,583,984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BB0B0" w14:textId="105EE9D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62B21" w14:textId="7D448AF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17ACCD0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9FB727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勞工保險局作業基金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22823" w14:textId="307D66C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1,672,011,862,717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9FCE" w14:textId="3E7F42E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1,672,006,653,733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17A8E" w14:textId="77EE885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31,341,663,164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74F76" w14:textId="1B74A4E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02C59" w14:textId="36C835D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1,640,664,990,569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121AEF" w14:textId="0D1789A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5,208,984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A04368" w14:textId="7C9E8E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625,000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469491" w14:textId="3FEF730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4,583,984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E69D2" w14:textId="4A5656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E93E6" w14:textId="3622971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5E68C40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148F2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衛生福利部主管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864D8" w14:textId="094E3B8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1,336,264,904,589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1B91D" w14:textId="4A2D6A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1,276,043,626,333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7771C" w14:textId="4EB9491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193,556,421,535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14463" w14:textId="545514F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59744A" w14:textId="4830CA6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1,082,487,204,798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CF0B22" w14:textId="769140F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60,221,278,256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EADF6F" w14:textId="5747AD2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19,245,696,008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A751F" w14:textId="2AD3863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30,044,007,294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C1143" w14:textId="7E71D79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7,413,521,559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EF980" w14:textId="1A408C6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3,518,053,395</w:t>
            </w:r>
          </w:p>
        </w:tc>
      </w:tr>
      <w:tr w:rsidR="00CF63F6" w:rsidRPr="00CF63F6" w14:paraId="6AF8EFE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9F4A8A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醫療藥品基金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B816D" w14:textId="0A0AB9A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75,676,318,120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0FEA6" w14:textId="73BCCAD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17,869,543,743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60E29" w14:textId="19FE328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15,390,545,818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9E4EF" w14:textId="4946F29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80547A" w14:textId="24B2518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2,478,997,925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5BA3D" w14:textId="50C3997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57,806,774,377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36A1E8" w14:textId="051D2BF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19,037,081,905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E22C2" w14:textId="0526B98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29,034,028,228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B878BE" w14:textId="17A0429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6,281,284,277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FCEC0F" w14:textId="2E3CF46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3,454,379,967</w:t>
            </w:r>
          </w:p>
        </w:tc>
      </w:tr>
      <w:tr w:rsidR="00CF63F6" w:rsidRPr="00CF63F6" w14:paraId="2C899B8D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17BBCB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29" w:right="70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pacing w:val="-24"/>
                <w:sz w:val="22"/>
                <w:szCs w:val="22"/>
              </w:rPr>
              <w:t>管制藥品製藥工廠作業基金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C3CFB" w14:textId="2480380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2,352,081,565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C21C2" w14:textId="378A2B2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348,676,717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7C845" w14:textId="45E6655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329,778,734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AF321" w14:textId="40633DD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5E20C3" w14:textId="2BE5EE7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18,897,983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1BC8A2" w14:textId="27792A5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2,003,404,848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CC8FD" w14:textId="0849179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206,684,103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E77F74" w14:textId="6C3A1EE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600,810,035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11746A" w14:textId="45F4659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1,132,237,282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BAFF1" w14:textId="0E6271E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63,673,428</w:t>
            </w:r>
          </w:p>
        </w:tc>
      </w:tr>
      <w:tr w:rsidR="00CF63F6" w:rsidRPr="00CF63F6" w14:paraId="7C236AE2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13263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全民健康保險基金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6C25A" w14:textId="24A01DC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381,464,565,650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ACDFC" w14:textId="5A0BD9D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381,463,635,650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2DD7" w14:textId="33DE432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172,437,451,744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45D28" w14:textId="5B83C3F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36AF61" w14:textId="0DF586E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209,026,183,906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F31300" w14:textId="381A33E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930,000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CBD19" w14:textId="1DF9F82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930,000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5F103F" w14:textId="34E42D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F0226" w14:textId="6BB0609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2592A" w14:textId="4DCADB5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DC7D425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C85D01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國民年金保險基金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4E7C6" w14:textId="7917DEC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876,771,939,254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C6CE0" w14:textId="19B9A77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876,361,770,223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98DF7" w14:textId="53B05B4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5,398,645,239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8063C" w14:textId="4B66C44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40CE7" w14:textId="6AC89D5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870,963,124,984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9FE357" w14:textId="1505535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410,169,031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1703F" w14:textId="4DA8F39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1,000,000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C1374" w14:textId="298B5DC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409,169,031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A31891" w14:textId="402A810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23AD5" w14:textId="08C75D9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3C58A80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27652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文化部主管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1EA53" w14:textId="58C73AA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4,731,855,697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75762" w14:textId="2902042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543,849,700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00D4A" w14:textId="59AED56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453,156,270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A9CAF" w14:textId="1C7524F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9C662" w14:textId="3BD664D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90,693,430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3C6B28" w14:textId="76536C0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4,188,005,997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790EF" w14:textId="77F981B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3,200,177,437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FEB87" w14:textId="7A94B3D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386,274,668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EB778D" w14:textId="53F47C4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601,553,892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6506F" w14:textId="680E86A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7F7E4061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3348D2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國立文化機構作業基金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D7B2E" w14:textId="1BC0661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4,731,855,697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B53D9" w14:textId="6334870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543,849,700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C9841" w14:textId="3C4A3A0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453,156,270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C928" w14:textId="67ADA18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6F1AD" w14:textId="3710988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90,693,430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25422" w14:textId="51D525B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4,188,005,997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E297D5" w14:textId="30DF905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3,200,177,437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7AD67" w14:textId="4EF4AE1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386,274,668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F43F42" w14:textId="60678B3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601,553,892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B7D99" w14:textId="6365A17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7169CBDC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78B55D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國立故宮博物院主管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26876" w14:textId="257B312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1,885,460,594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28C6" w14:textId="0455929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142,792,257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EE65B" w14:textId="1BD888A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57,845,961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81444" w14:textId="4720655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7E3B0F" w14:textId="50196C63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84,946,296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AC9DCA" w14:textId="4E925C3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1,742,668,337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2E4B70" w14:textId="187D54B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1,284,333,757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0E7AB" w14:textId="5429CBF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458,334,580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947F1D" w14:textId="5B18FFC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D35E7" w14:textId="674E780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5F9821D6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EBB53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故宮文物藝術發展基金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51121" w14:textId="0928B2E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1,885,460,594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EFEC0" w14:textId="65889AD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142,792,257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FDB78" w14:textId="7AD67B9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57,845,961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394FD" w14:textId="31D3C98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977445" w14:textId="256D18E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84,946,296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54440C" w14:textId="366FCCE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1,742,668,337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3570D" w14:textId="17383C0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1,284,333,757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EF6DA2" w14:textId="7F1BD52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458,334,580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4DA683" w14:textId="1CACC5E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9AE15" w14:textId="051DCDF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66D831DA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56F026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原住民族委員會主管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7C0BE" w14:textId="2EF409B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5,195,318,635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9F1D1" w14:textId="465294A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1,054,150,988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D2FD" w14:textId="2C0FBC8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827,557,750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11BAF" w14:textId="4B0094A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FF85F" w14:textId="64D51D5B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226,593,238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28084A" w14:textId="0A3A7478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4,141,167,647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D2C611" w14:textId="3C8A844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10,005,648,602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54315" w14:textId="58F2A39D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EB4C5A" w14:textId="7607E0D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- 5,864,480,955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FCBA" w14:textId="293D00E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CF63F6" w:rsidRPr="00CF63F6" w14:paraId="2237E934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FD6093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原住民族綜合發展基金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E9BDB" w14:textId="491D8A2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5,195,318,635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DD9BB" w14:textId="3D6942C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1,054,150,988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6A51E" w14:textId="7163C0A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827,557,750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91CA1" w14:textId="7CD6963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BC3730" w14:textId="7F204B5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226,593,238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DF918" w14:textId="4B74A95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4,141,167,647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69BA3B" w14:textId="3B25F9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10,005,648,602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1A18DD" w14:textId="2EC331A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38AF4D" w14:textId="68A7FD2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- 5,864,480,955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9EEB8" w14:textId="2D203FD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  <w:tr w:rsidR="00CF63F6" w:rsidRPr="00CF63F6" w14:paraId="0C265D8E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FA39FE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b/>
                <w:sz w:val="22"/>
                <w:szCs w:val="22"/>
              </w:rPr>
              <w:t>考試院考選部主管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FB7C3" w14:textId="382E614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300,237,495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9A2A8" w14:textId="18EEFB0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150,399,002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1F9BF" w14:textId="6D4BCBF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126,208,565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6F1C0" w14:textId="3F8EF5D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B512A9" w14:textId="679D467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24,190,437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99DB46" w14:textId="10060F9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149,838,493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7DEC43" w14:textId="6B995D0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127,203,259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DDAC64" w14:textId="728D9C5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160,000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2B614D" w14:textId="2260CF9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22,475,234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0B32B" w14:textId="1E35CAEE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b/>
                <w:kern w:val="0"/>
                <w:sz w:val="20"/>
              </w:rPr>
              <w:t>－</w:t>
            </w:r>
          </w:p>
        </w:tc>
      </w:tr>
      <w:tr w:rsidR="006B43B1" w:rsidRPr="00CF63F6" w14:paraId="4E863ED3" w14:textId="77777777" w:rsidTr="005E772E">
        <w:trPr>
          <w:cantSplit/>
          <w:trHeight w:val="533"/>
        </w:trPr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6DFB766" w14:textId="77777777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leftChars="100" w:left="240" w:rightChars="10" w:right="24"/>
              <w:jc w:val="distribute"/>
              <w:rPr>
                <w:rFonts w:ascii="標楷體" w:eastAsia="標楷體" w:hAnsi="標楷體"/>
                <w:sz w:val="22"/>
                <w:szCs w:val="22"/>
                <w:highlight w:val="yellow"/>
              </w:rPr>
            </w:pPr>
            <w:r w:rsidRPr="00CF63F6">
              <w:rPr>
                <w:rFonts w:ascii="標楷體" w:eastAsia="標楷體" w:hint="eastAsia"/>
                <w:sz w:val="22"/>
                <w:szCs w:val="22"/>
              </w:rPr>
              <w:t>考選業務基金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BA157" w14:textId="08FCFFC6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300,237,495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B965E9" w14:textId="5B1AA61C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150,399,002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79DA5" w14:textId="05B20014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126,208,565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B7A267" w14:textId="2572C710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5DE0CA2" w14:textId="4BB7AC85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24,190,437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9753B5" w14:textId="32F4DA31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149,838,493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2730AB6" w14:textId="59A28DE9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127,203,259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6EDEA7" w14:textId="29AFBFAF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160,000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260944C" w14:textId="3F37E82A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22,475,234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E25E31A" w14:textId="29739C82" w:rsidR="006B43B1" w:rsidRPr="00CF63F6" w:rsidRDefault="006B43B1" w:rsidP="006B43B1">
            <w:pPr>
              <w:autoSpaceDE w:val="0"/>
              <w:autoSpaceDN w:val="0"/>
              <w:adjustRightInd w:val="0"/>
              <w:snapToGrid w:val="0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20"/>
                <w:highlight w:val="yellow"/>
              </w:rPr>
            </w:pPr>
            <w:r w:rsidRPr="00CF63F6">
              <w:rPr>
                <w:rFonts w:asciiTheme="minorEastAsia" w:eastAsiaTheme="minorEastAsia" w:hAnsiTheme="minorEastAsia" w:hint="eastAsia"/>
                <w:kern w:val="0"/>
                <w:sz w:val="20"/>
              </w:rPr>
              <w:t>－</w:t>
            </w:r>
          </w:p>
        </w:tc>
      </w:tr>
    </w:tbl>
    <w:p w14:paraId="6B79F4B4" w14:textId="2D47395A" w:rsidR="00AF70E0" w:rsidRPr="00CF63F6" w:rsidRDefault="00AF70E0" w:rsidP="005E772E">
      <w:pPr>
        <w:snapToGrid w:val="0"/>
        <w:spacing w:line="14" w:lineRule="exact"/>
        <w:ind w:leftChars="5" w:left="12"/>
      </w:pPr>
    </w:p>
    <w:sectPr w:rsidR="00AF70E0" w:rsidRPr="00CF63F6" w:rsidSect="00322F0B">
      <w:footerReference w:type="even" r:id="rId6"/>
      <w:footerReference w:type="default" r:id="rId7"/>
      <w:pgSz w:w="23814" w:h="16840" w:orient="landscape" w:code="8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8CEB" w14:textId="77777777" w:rsidR="0070756C" w:rsidRDefault="0070756C" w:rsidP="009F1186">
      <w:r>
        <w:separator/>
      </w:r>
    </w:p>
  </w:endnote>
  <w:endnote w:type="continuationSeparator" w:id="0">
    <w:p w14:paraId="4FF3F1F1" w14:textId="77777777" w:rsidR="0070756C" w:rsidRDefault="0070756C" w:rsidP="009F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94A5" w14:textId="07E36D4B" w:rsidR="000E6F5B" w:rsidRPr="000E6F5B" w:rsidRDefault="00C518FD" w:rsidP="00C518FD">
    <w:pPr>
      <w:tabs>
        <w:tab w:val="center" w:pos="11056"/>
      </w:tabs>
      <w:rPr>
        <w:rFonts w:ascii="標楷體" w:eastAsia="標楷體" w:hAnsi="標楷體"/>
        <w:sz w:val="20"/>
      </w:rPr>
    </w:pPr>
    <w:r>
      <w:rPr>
        <w:rFonts w:ascii="標楷體" w:eastAsia="標楷體" w:hAnsi="標楷體"/>
        <w:spacing w:val="-20"/>
        <w:w w:val="90"/>
        <w:sz w:val="20"/>
      </w:rPr>
      <w:tab/>
    </w:r>
    <w:r>
      <w:rPr>
        <w:rFonts w:ascii="標楷體" w:eastAsia="標楷體" w:hAnsi="標楷體"/>
        <w:spacing w:val="-20"/>
        <w:w w:val="90"/>
        <w:sz w:val="20"/>
      </w:rPr>
      <w:tab/>
    </w:r>
  </w:p>
  <w:p w14:paraId="2624577C" w14:textId="77777777" w:rsidR="000E6F5B" w:rsidRPr="000E6F5B" w:rsidRDefault="000E6F5B" w:rsidP="000E6F5B">
    <w:pPr>
      <w:pStyle w:val="a9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D98F" w14:textId="38B24A32" w:rsidR="000E6F5B" w:rsidRPr="000E6F5B" w:rsidRDefault="000E6F5B" w:rsidP="000E6F5B">
    <w:pPr>
      <w:tabs>
        <w:tab w:val="left" w:pos="4608"/>
      </w:tabs>
      <w:jc w:val="center"/>
      <w:rPr>
        <w:rFonts w:ascii="標楷體" w:eastAsia="標楷體" w:hAnsi="標楷體"/>
        <w:sz w:val="20"/>
      </w:rPr>
    </w:pPr>
  </w:p>
  <w:p w14:paraId="387F0B0E" w14:textId="77777777" w:rsidR="000E6F5B" w:rsidRPr="000E6F5B" w:rsidRDefault="000E6F5B" w:rsidP="000E6F5B">
    <w:pPr>
      <w:pStyle w:val="a9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64185" w14:textId="77777777" w:rsidR="0070756C" w:rsidRDefault="0070756C" w:rsidP="009F1186">
      <w:r>
        <w:separator/>
      </w:r>
    </w:p>
  </w:footnote>
  <w:footnote w:type="continuationSeparator" w:id="0">
    <w:p w14:paraId="0A8207FD" w14:textId="77777777" w:rsidR="0070756C" w:rsidRDefault="0070756C" w:rsidP="009F1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activeWritingStyle w:appName="MSWord" w:lang="en-US" w:vendorID="64" w:dllVersion="5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55297">
      <o:colormru v:ext="edit" colors="#cbf0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863"/>
    <w:rsid w:val="0000189B"/>
    <w:rsid w:val="000150B9"/>
    <w:rsid w:val="000A7390"/>
    <w:rsid w:val="000E6F5B"/>
    <w:rsid w:val="00122C2D"/>
    <w:rsid w:val="00133AF2"/>
    <w:rsid w:val="00165863"/>
    <w:rsid w:val="001D2D34"/>
    <w:rsid w:val="00207FBF"/>
    <w:rsid w:val="002310A5"/>
    <w:rsid w:val="00270123"/>
    <w:rsid w:val="002861E1"/>
    <w:rsid w:val="002C17C5"/>
    <w:rsid w:val="002C332D"/>
    <w:rsid w:val="00313C1F"/>
    <w:rsid w:val="00322F0B"/>
    <w:rsid w:val="00366C83"/>
    <w:rsid w:val="00367093"/>
    <w:rsid w:val="003C62C9"/>
    <w:rsid w:val="00404878"/>
    <w:rsid w:val="00435B5B"/>
    <w:rsid w:val="00456613"/>
    <w:rsid w:val="0048031D"/>
    <w:rsid w:val="004847C5"/>
    <w:rsid w:val="00500AC8"/>
    <w:rsid w:val="00514795"/>
    <w:rsid w:val="00530073"/>
    <w:rsid w:val="00594AEE"/>
    <w:rsid w:val="005B4BBE"/>
    <w:rsid w:val="005E542B"/>
    <w:rsid w:val="005E6230"/>
    <w:rsid w:val="005E772E"/>
    <w:rsid w:val="0061440C"/>
    <w:rsid w:val="00656157"/>
    <w:rsid w:val="00686D59"/>
    <w:rsid w:val="00692CC0"/>
    <w:rsid w:val="006A514A"/>
    <w:rsid w:val="006B43B1"/>
    <w:rsid w:val="006C3760"/>
    <w:rsid w:val="007012A3"/>
    <w:rsid w:val="0070756C"/>
    <w:rsid w:val="0071184F"/>
    <w:rsid w:val="00745DC7"/>
    <w:rsid w:val="00767669"/>
    <w:rsid w:val="00767D9D"/>
    <w:rsid w:val="007C3508"/>
    <w:rsid w:val="00847065"/>
    <w:rsid w:val="00865D65"/>
    <w:rsid w:val="008A1890"/>
    <w:rsid w:val="00987E1C"/>
    <w:rsid w:val="009C7059"/>
    <w:rsid w:val="009D43A3"/>
    <w:rsid w:val="009D78D9"/>
    <w:rsid w:val="009D796F"/>
    <w:rsid w:val="009F1186"/>
    <w:rsid w:val="009F178E"/>
    <w:rsid w:val="00A0582A"/>
    <w:rsid w:val="00A1614D"/>
    <w:rsid w:val="00A165C1"/>
    <w:rsid w:val="00A26903"/>
    <w:rsid w:val="00A326BB"/>
    <w:rsid w:val="00A76B45"/>
    <w:rsid w:val="00AA2E33"/>
    <w:rsid w:val="00AB1CA6"/>
    <w:rsid w:val="00AE4F89"/>
    <w:rsid w:val="00AF70E0"/>
    <w:rsid w:val="00B5316F"/>
    <w:rsid w:val="00BB4A1C"/>
    <w:rsid w:val="00C21D6D"/>
    <w:rsid w:val="00C22D83"/>
    <w:rsid w:val="00C22F81"/>
    <w:rsid w:val="00C24C1D"/>
    <w:rsid w:val="00C518FD"/>
    <w:rsid w:val="00C6085C"/>
    <w:rsid w:val="00CC1189"/>
    <w:rsid w:val="00CD6C87"/>
    <w:rsid w:val="00CF63F6"/>
    <w:rsid w:val="00D62C24"/>
    <w:rsid w:val="00DA7C87"/>
    <w:rsid w:val="00DD76FC"/>
    <w:rsid w:val="00DE2076"/>
    <w:rsid w:val="00DE707D"/>
    <w:rsid w:val="00E1010B"/>
    <w:rsid w:val="00E42116"/>
    <w:rsid w:val="00E74824"/>
    <w:rsid w:val="00EB2467"/>
    <w:rsid w:val="00F3591A"/>
    <w:rsid w:val="00F83603"/>
    <w:rsid w:val="00F87DC1"/>
    <w:rsid w:val="00FA0BED"/>
    <w:rsid w:val="00FE0C4A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cbf0dc"/>
      <o:colormenu v:ext="edit" fillcolor="none"/>
    </o:shapedefaults>
    <o:shapelayout v:ext="edit">
      <o:idmap v:ext="edit" data="1"/>
    </o:shapelayout>
  </w:shapeDefaults>
  <w:decimalSymbol w:val="."/>
  <w:listSeparator w:val=","/>
  <w14:docId w14:val="3661E8A7"/>
  <w15:docId w15:val="{2C42F5F0-4134-43C0-9CCE-3DBC9071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Placeholder Text"/>
    <w:basedOn w:val="a0"/>
    <w:uiPriority w:val="99"/>
    <w:semiHidden/>
    <w:rsid w:val="009C705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C70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9C705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F118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rsid w:val="009F1186"/>
    <w:rPr>
      <w:kern w:val="2"/>
    </w:rPr>
  </w:style>
  <w:style w:type="paragraph" w:styleId="a9">
    <w:name w:val="footer"/>
    <w:basedOn w:val="a"/>
    <w:link w:val="aa"/>
    <w:uiPriority w:val="99"/>
    <w:unhideWhenUsed/>
    <w:rsid w:val="009F118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rsid w:val="009F118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32156;&#35336;&#34920;-&#26989;&#27402;&#22411;-&#39192;&#32064;&#23529;&#23450;&#24460;&#24179;&#34913;&#32156;&#35336;&#34920;-&#36039;&#29986;(EAS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參考資料-綜計表-業權型-餘絀審定後平衡綜計表-資產(EAS)</Template>
  <TotalTime>275</TotalTime>
  <Pages>4</Pages>
  <Words>1717</Words>
  <Characters>9787</Characters>
  <Application>Microsoft Office Word</Application>
  <DocSecurity>0</DocSecurity>
  <Lines>81</Lines>
  <Paragraphs>22</Paragraphs>
  <ScaleCrop>false</ScaleCrop>
  <Company>審計部</Company>
  <LinksUpToDate>false</LinksUpToDate>
  <CharactersWithSpaces>11482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二、中央政府非營業基金</dc:title>
  <dc:creator>沈清立</dc:creator>
  <cp:lastModifiedBy>吳怡霈</cp:lastModifiedBy>
  <cp:revision>59</cp:revision>
  <cp:lastPrinted>2024-06-24T01:36:00Z</cp:lastPrinted>
  <dcterms:created xsi:type="dcterms:W3CDTF">2024-06-13T06:14:00Z</dcterms:created>
  <dcterms:modified xsi:type="dcterms:W3CDTF">2026-07-06T14:40:00Z</dcterms:modified>
</cp:coreProperties>
</file>