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6692B" w14:textId="53D21067" w:rsidR="00DE163B" w:rsidRDefault="00DE163B" w:rsidP="005A46F8">
      <w:pPr>
        <w:widowControl/>
        <w:tabs>
          <w:tab w:val="center" w:pos="4920"/>
        </w:tabs>
        <w:overflowPunct w:val="0"/>
        <w:snapToGrid w:val="0"/>
        <w:ind w:leftChars="793" w:left="1903"/>
        <w:jc w:val="center"/>
        <w:rPr>
          <w:rFonts w:ascii="標楷體" w:eastAsia="標楷體"/>
          <w:color w:val="000000" w:themeColor="text1"/>
          <w:sz w:val="32"/>
        </w:rPr>
      </w:pPr>
      <w:r>
        <w:rPr>
          <w:rFonts w:ascii="標楷體" w:eastAsia="標楷體" w:hint="eastAsia"/>
          <w:b/>
          <w:color w:val="000000" w:themeColor="text1"/>
          <w:sz w:val="32"/>
          <w:u w:val="single"/>
        </w:rPr>
        <w:t xml:space="preserve">　四</w:t>
      </w:r>
      <w:r w:rsidRPr="0038361F">
        <w:rPr>
          <w:rFonts w:ascii="標楷體" w:eastAsia="標楷體" w:hint="eastAsia"/>
          <w:b/>
          <w:color w:val="000000" w:themeColor="text1"/>
          <w:sz w:val="32"/>
          <w:u w:val="single"/>
        </w:rPr>
        <w:t>、餘</w:t>
      </w:r>
      <w:proofErr w:type="gramStart"/>
      <w:r w:rsidRPr="0038361F">
        <w:rPr>
          <w:rFonts w:ascii="標楷體" w:eastAsia="標楷體" w:hint="eastAsia"/>
          <w:b/>
          <w:color w:val="000000" w:themeColor="text1"/>
          <w:sz w:val="32"/>
          <w:u w:val="single"/>
        </w:rPr>
        <w:t>絀</w:t>
      </w:r>
      <w:proofErr w:type="gramEnd"/>
      <w:r w:rsidRPr="0038361F">
        <w:rPr>
          <w:rFonts w:ascii="標楷體" w:eastAsia="標楷體" w:hint="eastAsia"/>
          <w:b/>
          <w:color w:val="000000" w:themeColor="text1"/>
          <w:sz w:val="32"/>
          <w:u w:val="single"/>
        </w:rPr>
        <w:t xml:space="preserve">撥補審定數額綜計表　</w:t>
      </w:r>
      <w:r w:rsidRPr="00257023">
        <w:rPr>
          <w:rFonts w:ascii="標楷體" w:eastAsia="標楷體" w:hint="eastAsia"/>
          <w:color w:val="000000" w:themeColor="text1"/>
          <w:sz w:val="32"/>
        </w:rPr>
        <w:t>（</w:t>
      </w:r>
      <w:r w:rsidRPr="00D375F8">
        <w:rPr>
          <w:rFonts w:ascii="標楷體" w:eastAsia="標楷體" w:hint="eastAsia"/>
          <w:color w:val="000000" w:themeColor="text1"/>
          <w:sz w:val="32"/>
        </w:rPr>
        <w:t>基金別</w:t>
      </w:r>
      <w:r>
        <w:rPr>
          <w:rFonts w:ascii="標楷體" w:eastAsia="標楷體" w:hint="eastAsia"/>
          <w:color w:val="000000" w:themeColor="text1"/>
          <w:sz w:val="32"/>
        </w:rPr>
        <w:t>）</w:t>
      </w:r>
    </w:p>
    <w:p w14:paraId="1EF6B050" w14:textId="77777777" w:rsidR="00DE163B" w:rsidRDefault="00DE163B" w:rsidP="00DE163B">
      <w:pPr>
        <w:tabs>
          <w:tab w:val="center" w:pos="11057"/>
          <w:tab w:val="right" w:pos="22080"/>
        </w:tabs>
        <w:snapToGrid w:val="0"/>
        <w:spacing w:beforeLines="20" w:before="72"/>
        <w:jc w:val="both"/>
        <w:rPr>
          <w:rFonts w:ascii="標楷體" w:eastAsia="標楷體" w:hAnsi="標楷體"/>
        </w:rPr>
      </w:pPr>
      <w:r w:rsidRPr="00B34A80">
        <w:rPr>
          <w:rFonts w:ascii="標楷體" w:eastAsia="標楷體" w:hAnsi="標楷體" w:hint="eastAsia"/>
          <w:b/>
        </w:rPr>
        <w:t>賸餘分配</w:t>
      </w:r>
      <w:r>
        <w:rPr>
          <w:rFonts w:ascii="標楷體" w:eastAsia="標楷體" w:hAnsi="標楷體"/>
          <w:b/>
        </w:rPr>
        <w:tab/>
      </w:r>
      <w:r w:rsidRPr="00B34A80">
        <w:rPr>
          <w:rFonts w:ascii="標楷體" w:eastAsia="標楷體" w:hAnsi="標楷體" w:hint="eastAsia"/>
        </w:rPr>
        <w:t>中華民國</w:t>
      </w:r>
      <w:proofErr w:type="gramStart"/>
      <w:r w:rsidRPr="009464B1">
        <w:rPr>
          <w:rFonts w:ascii="標楷體" w:eastAsia="標楷體" w:hAnsi="標楷體" w:hint="eastAsia"/>
        </w:rPr>
        <w:t>114</w:t>
      </w:r>
      <w:proofErr w:type="gramEnd"/>
      <w:r w:rsidRPr="00B34A80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 w:rsidRPr="00CD4286">
        <w:rPr>
          <w:rFonts w:ascii="標楷體" w:eastAsia="標楷體" w:hAnsi="標楷體" w:hint="eastAsia"/>
          <w:spacing w:val="-20"/>
        </w:rPr>
        <w:t>單位：新臺幣</w:t>
      </w:r>
      <w:r w:rsidRPr="009464B1">
        <w:rPr>
          <w:rFonts w:ascii="標楷體" w:eastAsia="標楷體" w:hAnsi="標楷體" w:hint="eastAsia"/>
          <w:spacing w:val="-20"/>
        </w:rPr>
        <w:t>元</w:t>
      </w:r>
    </w:p>
    <w:tbl>
      <w:tblPr>
        <w:tblW w:w="2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DE163B" w:rsidRPr="003F4907" w14:paraId="0D3D7184" w14:textId="77777777" w:rsidTr="00581F85">
        <w:trPr>
          <w:cantSplit/>
          <w:trHeight w:val="397"/>
          <w:tblHeader/>
        </w:trPr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8888A4" w14:textId="6A8FB619" w:rsidR="00DE163B" w:rsidRPr="00257023" w:rsidRDefault="00DE163B" w:rsidP="00DE163B">
            <w:pPr>
              <w:widowControl/>
              <w:overflowPunct w:val="0"/>
              <w:ind w:leftChars="10" w:left="24" w:rightChars="33" w:right="79"/>
              <w:jc w:val="distribute"/>
              <w:rPr>
                <w:rFonts w:ascii="標楷體" w:eastAsia="標楷體"/>
                <w:color w:val="000000" w:themeColor="text1"/>
              </w:rPr>
            </w:pPr>
            <w:r w:rsidRPr="00257023">
              <w:rPr>
                <w:rFonts w:ascii="標楷體" w:eastAsia="標楷體" w:hint="eastAsia"/>
                <w:color w:val="000000" w:themeColor="text1"/>
              </w:rPr>
              <w:t>基金名稱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2EEDCD5" w14:textId="78CCA16F" w:rsidR="00DE163B" w:rsidRPr="00257023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257023">
              <w:rPr>
                <w:rFonts w:ascii="標楷體" w:eastAsia="標楷體" w:hint="eastAsia"/>
                <w:color w:val="000000" w:themeColor="text1"/>
              </w:rPr>
              <w:t>本期賸餘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09ACEBD" w14:textId="6264B339" w:rsidR="00DE163B" w:rsidRPr="00257023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pacing w:val="-10"/>
              </w:rPr>
            </w:pPr>
            <w:r w:rsidRPr="00257023">
              <w:rPr>
                <w:rFonts w:ascii="標楷體" w:eastAsia="標楷體" w:hint="eastAsia"/>
                <w:color w:val="000000" w:themeColor="text1"/>
                <w:spacing w:val="-10"/>
              </w:rPr>
              <w:t>前期未分配賸餘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FA1022" w14:textId="486EE392" w:rsidR="00DE163B" w:rsidRPr="00257023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</w:rPr>
            </w:pPr>
            <w:r w:rsidRPr="00257023">
              <w:rPr>
                <w:rFonts w:ascii="標楷體" w:eastAsia="標楷體" w:hint="eastAsia"/>
                <w:color w:val="000000" w:themeColor="text1"/>
              </w:rPr>
              <w:t>公積轉列數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49E2A2" w14:textId="36E183FD" w:rsidR="00DE163B" w:rsidRPr="00257023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257023">
              <w:rPr>
                <w:rFonts w:ascii="標楷體" w:eastAsia="標楷體" w:hint="eastAsia"/>
                <w:color w:val="000000" w:themeColor="text1"/>
              </w:rPr>
              <w:t>其他轉入數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884B79" w14:textId="58DD17B4" w:rsidR="00DE163B" w:rsidRPr="00257023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257023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5C44D00" w14:textId="0C00ED22" w:rsidR="00DE163B" w:rsidRPr="00257023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257023">
              <w:rPr>
                <w:rFonts w:ascii="標楷體" w:eastAsia="標楷體" w:hint="eastAsia"/>
                <w:color w:val="000000" w:themeColor="text1"/>
              </w:rPr>
              <w:t>填補累積短</w:t>
            </w:r>
            <w:proofErr w:type="gramStart"/>
            <w:r w:rsidRPr="00257023">
              <w:rPr>
                <w:rFonts w:ascii="標楷體" w:eastAsia="標楷體" w:hint="eastAsia"/>
                <w:color w:val="000000" w:themeColor="text1"/>
              </w:rPr>
              <w:t>絀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6CAF681" w14:textId="03CBC6F1" w:rsidR="00DE163B" w:rsidRPr="00257023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proofErr w:type="gramStart"/>
            <w:r w:rsidRPr="00257023">
              <w:rPr>
                <w:rFonts w:ascii="標楷體" w:eastAsia="標楷體" w:hint="eastAsia"/>
                <w:color w:val="000000" w:themeColor="text1"/>
              </w:rPr>
              <w:t>提存公積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5F9638" w14:textId="6041699F" w:rsidR="00DE163B" w:rsidRPr="00257023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pacing w:val="-10"/>
              </w:rPr>
            </w:pPr>
            <w:r w:rsidRPr="00257023">
              <w:rPr>
                <w:rFonts w:ascii="標楷體" w:eastAsia="標楷體" w:hint="eastAsia"/>
                <w:color w:val="000000" w:themeColor="text1"/>
                <w:spacing w:val="-10"/>
              </w:rPr>
              <w:t>賸餘撥充基金數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12B6A4" w14:textId="1DDA118F" w:rsidR="00DE163B" w:rsidRPr="00257023" w:rsidRDefault="00DE163B" w:rsidP="00DE163B">
            <w:pPr>
              <w:spacing w:line="220" w:lineRule="exact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proofErr w:type="gramStart"/>
            <w:r w:rsidRPr="00257023">
              <w:rPr>
                <w:rFonts w:ascii="標楷體" w:eastAsia="標楷體" w:hint="eastAsia"/>
                <w:color w:val="000000" w:themeColor="text1"/>
              </w:rPr>
              <w:t>解繳公庫</w:t>
            </w:r>
            <w:proofErr w:type="gramEnd"/>
            <w:r w:rsidRPr="00257023">
              <w:rPr>
                <w:rFonts w:ascii="標楷體" w:eastAsia="標楷體" w:hint="eastAsia"/>
                <w:color w:val="000000" w:themeColor="text1"/>
              </w:rPr>
              <w:t>淨額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F57251" w14:textId="289FF591" w:rsidR="00DE163B" w:rsidRPr="00257023" w:rsidRDefault="00DE163B" w:rsidP="00DE163B">
            <w:pPr>
              <w:spacing w:line="220" w:lineRule="exact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</w:rPr>
            </w:pPr>
            <w:r w:rsidRPr="00257023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82F64DE" w14:textId="612F19FA" w:rsidR="00DE163B" w:rsidRPr="00257023" w:rsidRDefault="00DE163B" w:rsidP="00DE163B">
            <w:pPr>
              <w:spacing w:line="220" w:lineRule="exact"/>
              <w:ind w:leftChars="20" w:left="48" w:rightChars="-10" w:right="-24"/>
              <w:jc w:val="distribute"/>
              <w:rPr>
                <w:rFonts w:ascii="標楷體" w:eastAsia="標楷體"/>
                <w:color w:val="000000" w:themeColor="text1"/>
              </w:rPr>
            </w:pPr>
            <w:r w:rsidRPr="00257023">
              <w:rPr>
                <w:rFonts w:ascii="標楷體" w:eastAsia="標楷體" w:hint="eastAsia"/>
                <w:color w:val="000000" w:themeColor="text1"/>
              </w:rPr>
              <w:t>未分配賸餘</w:t>
            </w:r>
          </w:p>
        </w:tc>
      </w:tr>
      <w:tr w:rsidR="00DE163B" w:rsidRPr="003823D9" w14:paraId="44725BDF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3898C4" w14:textId="15D41286" w:rsidR="00DE163B" w:rsidRPr="00743976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合計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B495970" w14:textId="7657FB9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132,088,098,870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7F90D68" w14:textId="1441A44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273,334,046,398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88421F4" w14:textId="4B6057D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27,771,437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01758F2" w14:textId="6C89834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945,146,860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BC0472" w14:textId="6078E96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406,395,063,565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A035CA8" w14:textId="33246BE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10,750,971,186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E0691AA" w14:textId="53F4399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9,132,717,000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0F1187" w14:textId="11B68B9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31,305,348,709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06206" w14:textId="0F1B547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3,797,186,000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D754B" w14:textId="48F5CF6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54,986,222,895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69947D" w14:textId="0355315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351,408,840,670</w:t>
            </w:r>
          </w:p>
        </w:tc>
      </w:tr>
      <w:tr w:rsidR="00DE163B" w:rsidRPr="003823D9" w14:paraId="24305F8E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8E0E42" w14:textId="077FF0D4" w:rsidR="00DE163B" w:rsidRPr="00743976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行政院主管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BC5C367" w14:textId="79E9106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38,492,156,965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CE646EC" w14:textId="56C0354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109,844,161,387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93B92FE" w14:textId="0DB96C9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D82EA27" w14:textId="5EBC9BC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269,965,652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5D7F68" w14:textId="0AF7083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148,606,284,004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7ED9D30" w14:textId="327D44E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1B3FD33" w14:textId="4934A7F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05614C" w14:textId="344B5B5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27D4C" w14:textId="4D383B6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D9A88" w14:textId="7150586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5E5004" w14:textId="295199B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148,606,284,004</w:t>
            </w:r>
          </w:p>
        </w:tc>
      </w:tr>
      <w:tr w:rsidR="00DE163B" w:rsidRPr="003823D9" w14:paraId="38BB18E3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CE839B" w14:textId="201A6326" w:rsidR="00DE163B" w:rsidRPr="00743976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行政院國家發展基金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9BB3EB" w14:textId="3C1C7F1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38,492,156,965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751F359" w14:textId="5947F8E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109,844,161,387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DF160EA" w14:textId="268C973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01FEB10" w14:textId="271DBE1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269,965,652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89C0F8" w14:textId="48979D7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148,606,284,004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6BCC31D" w14:textId="089D20E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295DAEB" w14:textId="267B73E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FC49BB" w14:textId="3F176FA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55509" w14:textId="4A79C9C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C2CC3" w14:textId="2A9F712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0DFD4C" w14:textId="3BD685B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148,606,284,004</w:t>
            </w:r>
          </w:p>
        </w:tc>
      </w:tr>
      <w:tr w:rsidR="00DE163B" w:rsidRPr="003823D9" w14:paraId="1DC2E42C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B692DB" w14:textId="7D3EA666" w:rsidR="00DE163B" w:rsidRPr="00743976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內政部主管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2CC5F6" w14:textId="15598E8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23,310,407,820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7B31F25" w14:textId="2B6F610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112,535,215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DBEB1CC" w14:textId="54EC15B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7B7CA67" w14:textId="1C31CA7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0DCD5D1" w14:textId="0DFE3BE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23,422,943,035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3038B45" w14:textId="578BE09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7,367,416,315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A028F77" w14:textId="76E4FE9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4680F4" w14:textId="4376307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DD75F" w14:textId="338C648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C4355" w14:textId="010FB99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7,367,416,315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3FFC67" w14:textId="3738C19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16,055,526,720</w:t>
            </w:r>
          </w:p>
        </w:tc>
      </w:tr>
      <w:tr w:rsidR="00DE163B" w:rsidRPr="003823D9" w14:paraId="05F63CEF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B81CE9" w14:textId="226C211D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營建建設基金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A3A07F0" w14:textId="7426B44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23,270,934,120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F4F4E3E" w14:textId="1867C26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0796202" w14:textId="1AF54D2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BB1DD7C" w14:textId="5F2ED04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8ADA80" w14:textId="4B3BDA3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23,270,934,120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6ED5576" w14:textId="78D14A3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7,367,416,315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9F47E8A" w14:textId="5AF5A21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A7328D" w14:textId="5C5932F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B0A76" w14:textId="69EF319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D3666" w14:textId="1690083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7,367,416,315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7C9F40" w14:textId="144CFA5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15,903,517,805</w:t>
            </w:r>
          </w:p>
        </w:tc>
      </w:tr>
      <w:tr w:rsidR="00DE163B" w:rsidRPr="003823D9" w14:paraId="38BB76A8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8C58C4" w14:textId="2B755388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實施平均地權基金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D363D07" w14:textId="0E78464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39,473,700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4D02FFA" w14:textId="34DBDFA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112,535,215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1CD5C2A" w14:textId="2163935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E55A900" w14:textId="3BAEE43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13480" w14:textId="254A1DF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152,008,915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B87E1A0" w14:textId="2194739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6E789C6" w14:textId="5DAA56C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9D31D1" w14:textId="4647612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D044D" w14:textId="023D6F0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AF4F6" w14:textId="7D0B430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C445ED" w14:textId="7EA23FF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152,008,915</w:t>
            </w:r>
          </w:p>
        </w:tc>
      </w:tr>
      <w:tr w:rsidR="00DE163B" w:rsidRPr="003823D9" w14:paraId="272ECF65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3D18B" w14:textId="35295981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國防部主管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4A720D" w14:textId="683CFD8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2,694,726,384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4062B2C" w14:textId="0DA6653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4,034,656,256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BB317A4" w14:textId="7B20385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09ED48F" w14:textId="363B2B7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4D2D97" w14:textId="71C9783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6,729,382,640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3DAEA2C" w14:textId="22B2D67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270,221,295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0568A01" w14:textId="7C33DA0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2F9111F" w14:textId="6421B87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2940D" w14:textId="5B4D7BC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1,500,000,000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67CA1" w14:textId="7ACCD5D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1,770,221,295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A82F64" w14:textId="4456CA7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4,959,161,345</w:t>
            </w:r>
          </w:p>
        </w:tc>
      </w:tr>
      <w:tr w:rsidR="00DE163B" w:rsidRPr="003823D9" w14:paraId="4A5AD2F3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D714C8" w14:textId="1BD0CBED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國軍生產及服務作業基金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B45143F" w14:textId="1859B7A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2,424,505,089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4269BB1" w14:textId="744505B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4,034,656,256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82F90DE" w14:textId="171EB18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3D57E00" w14:textId="2390BC9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4F8850" w14:textId="1A72C8B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6,459,161,345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62D3563" w14:textId="2E69B70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F65E604" w14:textId="64593B0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35F321" w14:textId="138A5D9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D245C" w14:textId="7F07A82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1,500,000,000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8C280" w14:textId="0CCBCAE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1,500,000,000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BA83AF" w14:textId="3F1003C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4,959,161,345</w:t>
            </w:r>
          </w:p>
        </w:tc>
      </w:tr>
      <w:tr w:rsidR="00DE163B" w:rsidRPr="003823D9" w14:paraId="131B6515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5B9038" w14:textId="1165C950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國軍老舊眷村改建基金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8B862F2" w14:textId="64216E7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270,221,295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4B8DD5F" w14:textId="3D9F141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31137DD" w14:textId="18A83A3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698F587" w14:textId="6D57333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50FE029" w14:textId="56AEDA7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270,221,295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D174D80" w14:textId="407E0D1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270,221,295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20501B7" w14:textId="39AC537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1F97A1" w14:textId="00E3340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8E6A3" w14:textId="20017B1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4CB50" w14:textId="49A0A2C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270,221,295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789C92" w14:textId="2AA4913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:rsidRPr="003823D9" w14:paraId="593992B1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019A84" w14:textId="57920649" w:rsidR="00DE163B" w:rsidRPr="005A46F8" w:rsidRDefault="00DE163B" w:rsidP="005A46F8">
            <w:pPr>
              <w:widowControl/>
              <w:overflowPunct w:val="0"/>
              <w:spacing w:line="240" w:lineRule="exact"/>
              <w:ind w:leftChars="100" w:left="240" w:rightChars="34" w:right="82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26"/>
                <w:w w:val="97"/>
                <w:sz w:val="22"/>
                <w:szCs w:val="24"/>
                <w:highlight w:val="yellow"/>
              </w:rPr>
            </w:pPr>
            <w:r w:rsidRPr="005A46F8"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26"/>
                <w:w w:val="97"/>
                <w:sz w:val="22"/>
                <w:szCs w:val="24"/>
              </w:rPr>
              <w:t>國防醫學院(國防醫學大學)軍事教育基金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918328" w14:textId="05652C5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6618121" w14:textId="37B13FF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5A3A28A" w14:textId="566E094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19F298C" w14:textId="716B10F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209E084" w14:textId="5B12C26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FF6D6C8" w14:textId="33CABB0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B9AA4A7" w14:textId="67888C8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AB7E07" w14:textId="5927C15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E8078" w14:textId="035ADE2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3890F" w14:textId="71F4C1C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8DDBE4" w14:textId="211B29F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:rsidRPr="003823D9" w14:paraId="1C64998B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BD7A7A" w14:textId="61CBE9A6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教育部主管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0105C8E" w14:textId="3C6DC10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6,694,221,391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EBBA34E" w14:textId="6AF7CDE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16,722,136,908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F74BA82" w14:textId="6A9061E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C23D887" w14:textId="3961ABF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675,181,208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36A1EF" w14:textId="36322A6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24,091,539,507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8EF476E" w14:textId="253EE95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492,539,843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E943F98" w14:textId="5ED302A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85894FE" w14:textId="3C2D320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4,718,815,709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8A7F9" w14:textId="701BD2F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0AAD0" w14:textId="79E81F5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5,211,355,552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15BF9C" w14:textId="68E35A7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18,880,183,955</w:t>
            </w:r>
          </w:p>
        </w:tc>
      </w:tr>
      <w:tr w:rsidR="00DE163B" w:rsidRPr="003823D9" w14:paraId="70DC97E1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63231D" w14:textId="288BC296" w:rsidR="00DE163B" w:rsidRPr="009464B1" w:rsidRDefault="00DE163B" w:rsidP="006A3F2A">
            <w:pPr>
              <w:widowControl/>
              <w:overflowPunct w:val="0"/>
              <w:spacing w:line="240" w:lineRule="exact"/>
              <w:ind w:leftChars="100" w:left="240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國立大學校院校務基金</w:t>
            </w:r>
            <w:r w:rsidR="002D162C">
              <w:rPr>
                <w:rFonts w:ascii="標楷體" w:eastAsia="標楷體" w:hAnsi="標楷體" w:cs="標楷體" w:hint="eastAsia"/>
                <w:bCs/>
                <w:noProof/>
                <w:color w:val="000000" w:themeColor="text1"/>
                <w:sz w:val="22"/>
                <w:szCs w:val="24"/>
              </w:rPr>
              <w:t>（綜計）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8470387" w14:textId="395D3BF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975,105,566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75F0C69" w14:textId="56E4958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7,323,492,483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46C0518" w14:textId="75516CC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F0C213D" w14:textId="518A524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616,575,905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6411DA" w14:textId="31C7372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8,915,173,954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D0DB93A" w14:textId="702B081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492,539,843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287C89A" w14:textId="58C3391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279063" w14:textId="2D4FA14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15,096,709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B1B00" w14:textId="77E3BD2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7C4B7" w14:textId="18EB1E8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507,636,552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3261BE" w14:textId="763C515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8,407,537,402</w:t>
            </w:r>
          </w:p>
        </w:tc>
      </w:tr>
      <w:tr w:rsidR="00DE163B" w:rsidRPr="003823D9" w14:paraId="0670C1B0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BB751E" w14:textId="480A06AA" w:rsidR="00DE163B" w:rsidRPr="004E2CB1" w:rsidRDefault="00DE163B" w:rsidP="00150137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2"/>
                <w:sz w:val="22"/>
                <w:szCs w:val="24"/>
                <w:highlight w:val="yellow"/>
              </w:rPr>
            </w:pPr>
            <w:r w:rsidRPr="004E2CB1"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2"/>
                <w:sz w:val="22"/>
                <w:szCs w:val="24"/>
              </w:rPr>
              <w:t>國立臺灣大學附設醫院作業基金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88ECC6" w14:textId="16672D8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3,854,840,282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AF0187C" w14:textId="1BDDAED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5,133,984,235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7E81B7F" w14:textId="25DF83E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E73B7CA" w14:textId="233355F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58,605,303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5ECCB9" w14:textId="74B5E3C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9,047,429,820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7E0B74A" w14:textId="447BDB0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2E462CD" w14:textId="0DCBFCE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EAF5945" w14:textId="77868F5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2,773,719,000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07D36" w14:textId="13FBFED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075F4" w14:textId="5DBD9A7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2,773,719,000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49FCB6" w14:textId="76055A2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6,273,710,820</w:t>
            </w:r>
          </w:p>
        </w:tc>
      </w:tr>
      <w:tr w:rsidR="00DE163B" w:rsidRPr="003823D9" w14:paraId="71F318FE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3422C" w14:textId="2E0BE586" w:rsidR="00DE163B" w:rsidRPr="004E2CB1" w:rsidRDefault="00DE163B" w:rsidP="00150137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2"/>
                <w:sz w:val="22"/>
                <w:szCs w:val="24"/>
                <w:highlight w:val="yellow"/>
              </w:rPr>
            </w:pPr>
            <w:r w:rsidRPr="004E2CB1"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2"/>
                <w:sz w:val="22"/>
                <w:szCs w:val="24"/>
              </w:rPr>
              <w:t>國立成功大學附設醫院作業基金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CE6588" w14:textId="23A7E4E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1,576,096,717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019DA2F" w14:textId="3B290E2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3,573,476,956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AD43DBA" w14:textId="71A6C36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B50DDC4" w14:textId="05D2FCC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586FD5" w14:textId="7D54624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5,149,573,673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3C73118" w14:textId="4961F11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BB34315" w14:textId="2F7BAC1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213C8B" w14:textId="2754B1C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1,900,000,000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C7803" w14:textId="4DFD262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4EAED" w14:textId="55ACC46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1,900,000,000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2545CA" w14:textId="65316E6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3,249,573,673</w:t>
            </w:r>
          </w:p>
        </w:tc>
      </w:tr>
      <w:tr w:rsidR="00DE163B" w:rsidRPr="003823D9" w14:paraId="784C0311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12B479" w14:textId="34A16C46" w:rsidR="00DE163B" w:rsidRPr="004E2CB1" w:rsidRDefault="00DE163B" w:rsidP="00DE163B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16"/>
                <w:sz w:val="22"/>
                <w:szCs w:val="24"/>
                <w:highlight w:val="yellow"/>
              </w:rPr>
            </w:pPr>
            <w:r w:rsidRPr="004E2CB1"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16"/>
                <w:sz w:val="22"/>
                <w:szCs w:val="24"/>
              </w:rPr>
              <w:t>國立陽明交通大學附設醫院作業基金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6A24485" w14:textId="7CC791C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288,178,826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A2B95DA" w14:textId="792700C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691,183,234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520CFD7" w14:textId="3B5A334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6D270DB" w14:textId="249395A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403DE0" w14:textId="021D2DE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979,362,060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5929CAF" w14:textId="5FF6BC0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491A509" w14:textId="620EDA8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7544B4" w14:textId="5E88978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97F97" w14:textId="0B0F221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0814C" w14:textId="276B813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6D1859" w14:textId="16D3048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949,362,060</w:t>
            </w:r>
          </w:p>
        </w:tc>
      </w:tr>
      <w:tr w:rsidR="00DE163B" w:rsidRPr="003823D9" w14:paraId="63A91458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1EA33B" w14:textId="62F767AE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教育部所屬機構作業基金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D68D23F" w14:textId="76749C5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9567D21" w14:textId="2D32CE3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60AFDFB" w14:textId="44841F9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EBE595A" w14:textId="3F6515F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76C35C" w14:textId="01D623F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2318F64" w14:textId="28600DA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256C98A" w14:textId="4E3B60D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7EA7A5" w14:textId="3DA0993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25017" w14:textId="193398F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75275" w14:textId="2AD3FEB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230CA6" w14:textId="0789F61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:rsidRPr="003823D9" w14:paraId="262996DE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7E5E37" w14:textId="275B3E53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國立高級中等學校校務基金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2F1538C" w14:textId="394BD8D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F1F0D76" w14:textId="3852557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554150D" w14:textId="030D33F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5B85B80" w14:textId="0CB45B8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9B3E27" w14:textId="07C735B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AAC335D" w14:textId="47AEE3A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B3B3E6B" w14:textId="6A7FF8B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D65B3A" w14:textId="7365356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67712" w14:textId="04691C2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2AD74" w14:textId="7C7341E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8512A8" w14:textId="3B3260C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:rsidRPr="003823D9" w14:paraId="596628C8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8D8257" w14:textId="44CB5F3E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法務部主管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3CE0637" w14:textId="434EC37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1D1582D" w14:textId="10DD645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7309B48" w14:textId="00B7ACC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EC1C00B" w14:textId="2DA25EB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F14A41" w14:textId="55C0549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8BA5496" w14:textId="58D9B78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F4BE870" w14:textId="4A30111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210AC0" w14:textId="3932BED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6172D" w14:textId="6E47881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418BA" w14:textId="2D267AA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C56951" w14:textId="1001C73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:rsidRPr="003823D9" w14:paraId="6207EE15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377120" w14:textId="41440227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法務部矯正機關作業基金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FBA4C0" w14:textId="27CD49C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CEC4891" w14:textId="251C9F8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FA8D551" w14:textId="2B7B50F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B0C5AF8" w14:textId="659345B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0AAE11" w14:textId="7125351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8C49114" w14:textId="23F2E90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7FE6A02" w14:textId="70CEA43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359BFB" w14:textId="4424F6F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DAA13" w14:textId="3B239A0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27618" w14:textId="0041A3B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592C5D" w14:textId="24978F7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:rsidRPr="003823D9" w14:paraId="2BB82EAE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59709" w14:textId="3A2D44D1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經濟部主管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9C01454" w14:textId="5B95C80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3,772,986,597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8D8AF1D" w14:textId="559C9A8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6,700,157,081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BC2A1C8" w14:textId="2A8FE87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4C562FB" w14:textId="3B282A4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72EB30" w14:textId="756976C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10,473,143,678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AB5462A" w14:textId="09F7229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75175CC" w14:textId="071BA34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1,940,963,000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210A52" w14:textId="6967800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363,345,000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5C540" w14:textId="3DFB155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27,186,000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D23CE" w14:textId="1B80B12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2,331,494,000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1383E7" w14:textId="0338171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8,141,649,678</w:t>
            </w:r>
          </w:p>
        </w:tc>
      </w:tr>
      <w:tr w:rsidR="00DE163B" w:rsidRPr="003823D9" w14:paraId="070F3B4E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E38321" w14:textId="6B7100E0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經濟作業基金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A2A727C" w14:textId="2986D7F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3,772,439,105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976F5A9" w14:textId="752BD94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6,659,173,953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3BB1C7A" w14:textId="0F6B71D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C40441E" w14:textId="5241948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821DE5" w14:textId="5AE0D00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10,431,613,058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2C1C2B8" w14:textId="5D18382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E57CF3B" w14:textId="6E39F82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1,940,963,000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B5E1B9" w14:textId="1985E1F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363,345,000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1677F" w14:textId="10FE176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27,186,000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C658E" w14:textId="21CFF62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2,331,494,000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A0BA13" w14:textId="4BA7677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8,100,119,058</w:t>
            </w:r>
          </w:p>
        </w:tc>
      </w:tr>
      <w:tr w:rsidR="00DE163B" w:rsidRPr="003823D9" w14:paraId="20091657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62CEFD" w14:textId="3FFEDDDA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水資源作業基金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ABADD4" w14:textId="050A9E6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547,492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83889D6" w14:textId="7A70DB8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40,983,128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C0CBF32" w14:textId="52B0B8B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00F9C95" w14:textId="494B429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F6DB8A" w14:textId="73A7020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41,530,620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6512E0E" w14:textId="32F9099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360784B" w14:textId="7DA01A2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F3D1B3" w14:textId="064F35E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0B4FD" w14:textId="79AFC05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C3C82" w14:textId="653EE98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D9FE9A" w14:textId="51095BC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41,530,620</w:t>
            </w:r>
          </w:p>
        </w:tc>
      </w:tr>
      <w:tr w:rsidR="00DE163B" w:rsidRPr="003823D9" w14:paraId="1F583AE0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AACA85" w14:textId="52A0FBAC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交通部主管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E280BAA" w14:textId="35C0105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37,751,519,619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15426D7" w14:textId="5012796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61,729,461,537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462D4C9" w14:textId="6E938C7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E89CBDB" w14:textId="315F489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5E6A2C" w14:textId="24AA802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99,480,981,156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C1BFD1E" w14:textId="6C3EAE2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1,981,534,959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8CA274A" w14:textId="7DA8D56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E520EFD" w14:textId="6270875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20,600,503,000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5AFDC" w14:textId="144DBC6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2,000,000,000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894B7" w14:textId="5CBDEBF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24,582,037,959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3E0BD2" w14:textId="3BB3CC5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74,898,943,197</w:t>
            </w:r>
          </w:p>
        </w:tc>
      </w:tr>
      <w:tr w:rsidR="00DE163B" w:rsidRPr="003823D9" w14:paraId="309A09DF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D77713" w14:textId="3EF8C2BF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交通作業基金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FFC341" w14:textId="773F4E6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37,751,519,619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8F28D07" w14:textId="2FE9048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61,729,461,537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C18F50C" w14:textId="6503BAF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47DAD58" w14:textId="304E8D4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6FD699" w14:textId="30B0870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99,480,981,156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18865F3" w14:textId="52FF1F1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1,981,534,959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8BC083A" w14:textId="1DA632D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9450BF" w14:textId="7E73065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20,600,503,000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A614A" w14:textId="1C483D4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2,000,000,000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32CAD" w14:textId="1FBFAA9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24,582,037,959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F5B128" w14:textId="2C45E29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74,898,943,197</w:t>
            </w:r>
          </w:p>
        </w:tc>
      </w:tr>
      <w:tr w:rsidR="00DE163B" w:rsidRPr="003823D9" w14:paraId="19B8876C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798EA6" w14:textId="1E5E99FF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國軍退除役官兵輔導委員會主管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2623996" w14:textId="658F3EC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6,993,841,659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D48340A" w14:textId="11C7D7F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28,311,767,139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60149EA" w14:textId="4416C24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A7D4729" w14:textId="5D6E0D2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1FCFBA" w14:textId="2C3E5C8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35,305,608,798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670F8A0" w14:textId="2E09527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6FED4BD" w14:textId="159785F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6,000,000,000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341C7F" w14:textId="096B7AD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5F2B3" w14:textId="13906DB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CB091" w14:textId="39B1098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6,000,000,000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FE881D" w14:textId="2C6D405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29,305,608,798</w:t>
            </w:r>
          </w:p>
        </w:tc>
      </w:tr>
      <w:tr w:rsidR="00DE163B" w:rsidRPr="003823D9" w14:paraId="35793169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2FE744" w14:textId="6AEF8562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國軍退除役官兵安置基金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3C7FBE9" w14:textId="1510409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1,658,746,044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A17FC2E" w14:textId="2F38D76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5,406,892,070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5321EB7" w14:textId="711A671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ED1408C" w14:textId="2BB0145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A6348B" w14:textId="12EABD6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7,065,638,114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F3A91BC" w14:textId="6893BC1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4F5BFF4" w14:textId="4F544DD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1,800,000,000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2D1A146" w14:textId="26673D5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4C5A9" w14:textId="22DDFB5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FA5F5" w14:textId="6EEE2D4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1,800,000,000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4E7F5F" w14:textId="4FFD23A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5,265,638,114</w:t>
            </w:r>
          </w:p>
        </w:tc>
      </w:tr>
      <w:tr w:rsidR="00DE163B" w:rsidRPr="003823D9" w14:paraId="03F2906F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695114" w14:textId="41F9982A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榮民醫療作業基金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582E21" w14:textId="3F971D9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5,335,095,615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5EE74DE" w14:textId="497DCCE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22,904,875,069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8062A10" w14:textId="6B8B1C1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F88713E" w14:textId="3EBA4BB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6D31A9" w14:textId="1FB71C4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28,239,970,684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8170DF1" w14:textId="78B5705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77E9F9C" w14:textId="2D389B4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4,200,000,000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BDDAF7" w14:textId="52FBEBB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637E1" w14:textId="5E6B6D9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AA035" w14:textId="1046298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4,200,000,000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80F98F" w14:textId="31D5947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24,039,970,684</w:t>
            </w:r>
          </w:p>
        </w:tc>
      </w:tr>
      <w:tr w:rsidR="00DE163B" w:rsidRPr="003823D9" w14:paraId="02D391A9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9BAF9E" w14:textId="685C64F2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國家科學及技術委員會主管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EAD0A33" w14:textId="0926855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8,004,589,761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F6D4381" w14:textId="39A364E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3,490,339,089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DC3AB2B" w14:textId="6CE8FAC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68A5B79" w14:textId="31B3701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E41C68" w14:textId="60F66DC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11,494,928,850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E22878A" w14:textId="2A2A35F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DB69717" w14:textId="0CFCE6B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0CF4504" w14:textId="7C31324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5,622,685,000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78771" w14:textId="6E757A6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3BD7C" w14:textId="239E97F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5,622,685,000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F92A2B" w14:textId="456AABB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5,872,243,850</w:t>
            </w:r>
          </w:p>
        </w:tc>
      </w:tr>
      <w:tr w:rsidR="00DE163B" w:rsidRPr="003823D9" w14:paraId="2BC14FE5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87B24D" w14:textId="749AB794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科學園區管理局作業基金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5CFE667" w14:textId="7EE8A7A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8,004,589,761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3C6D142" w14:textId="2C09E64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3,490,339,089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D567EFB" w14:textId="7F4A572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A525140" w14:textId="6621959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03FE02" w14:textId="3B6124A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11,494,928,850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B347303" w14:textId="4F29154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62CFD39" w14:textId="18ACFF9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FB6A52" w14:textId="388E251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5,622,685,000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A93F1" w14:textId="58520FD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A81AF" w14:textId="3139623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5,622,685,000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CDD717" w14:textId="40B10C5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5,872,243,850</w:t>
            </w:r>
          </w:p>
        </w:tc>
      </w:tr>
      <w:tr w:rsidR="00DE163B" w:rsidRPr="003823D9" w14:paraId="51F7F7B4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22C30F" w14:textId="281FA988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農業部主管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AA1D922" w14:textId="5CA5416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1,493,229,920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E13E085" w14:textId="599066A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34,645,237,699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B9908D6" w14:textId="2373ED7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8F4CE43" w14:textId="6280D7E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99B5FB" w14:textId="479C2BB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36,138,467,619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DE74FA1" w14:textId="0F7DD55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379,161,075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DE68743" w14:textId="1CA4DA8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FE002E3" w14:textId="0AB6422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B8786" w14:textId="0969143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AD6FA" w14:textId="196A470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379,161,075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46109C" w14:textId="529BCCE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35,759,306,544</w:t>
            </w:r>
          </w:p>
        </w:tc>
      </w:tr>
      <w:tr w:rsidR="00DE163B" w:rsidRPr="003823D9" w14:paraId="24D7CC28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E695B9" w14:textId="192477A4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農業作業基金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90AB22D" w14:textId="7249E8A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14,033,695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A622544" w14:textId="65A94FD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267,574,871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23C6F08" w14:textId="131B36A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37C4AC4" w14:textId="080DBE3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4D1845" w14:textId="63D8EF6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281,608,566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2A8EB74" w14:textId="083BA7A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2,061,075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55D998E" w14:textId="338B51A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D8C350" w14:textId="4EE0FE2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9AF06" w14:textId="5F8F099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C66A7" w14:textId="75051BC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2,061,075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0AD69A" w14:textId="3B39BB0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279,547,491</w:t>
            </w:r>
          </w:p>
        </w:tc>
      </w:tr>
      <w:tr w:rsidR="00DE163B" w:rsidRPr="003823D9" w14:paraId="6A81FD8E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FD7E7" w14:textId="11F9CE39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農田水利事業作業基金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BCA6354" w14:textId="5779E6C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1,479,196,225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E516004" w14:textId="70A7514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34,377,662,828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2DD2C67" w14:textId="53B590A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9FD5909" w14:textId="522AD5E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4DA481" w14:textId="0F4B9D5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35,856,859,053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8ACDAD5" w14:textId="32FD213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377,100,000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A53DB6C" w14:textId="7F075FC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1580FF" w14:textId="4495622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28A69" w14:textId="758935A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49478" w14:textId="68BF2D0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377,100,000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408D84" w14:textId="543A796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35,479,759,053</w:t>
            </w:r>
          </w:p>
        </w:tc>
      </w:tr>
      <w:tr w:rsidR="00DE163B" w:rsidRPr="003823D9" w14:paraId="4FE7D224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E9337D" w14:textId="18602F89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勞動部主管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8690266" w14:textId="1ED199A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F8DE18B" w14:textId="2AB7DB4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11246D9" w14:textId="30811FF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534B2E5" w14:textId="723A7A3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BFE0A5" w14:textId="58BED73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919F189" w14:textId="08625E1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353D536" w14:textId="0CC7C58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273430" w14:textId="4F8C780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9D86D" w14:textId="325C19B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08FE8" w14:textId="047828C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5DADF8" w14:textId="072F5EE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:rsidRPr="003823D9" w14:paraId="7A258893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75A11F" w14:textId="4D31B65F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勞工保險局作業基金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AB2E745" w14:textId="1214187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C5F2711" w14:textId="5625D7D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96AB1AE" w14:textId="15FA3BB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D2F5FD0" w14:textId="02017F6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7B9536" w14:textId="16C6CA4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91832F9" w14:textId="4D1E3CB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0686C0C" w14:textId="40D2BA0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05F04A" w14:textId="371629B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FF7E2" w14:textId="25AA476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5915C" w14:textId="5C43CFE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1664CA" w14:textId="1A8D254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:rsidRPr="003823D9" w14:paraId="0957B420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F55E86" w14:textId="13597CD3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衛生福利部主管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C37FC8B" w14:textId="56B54C2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2,660,481,336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AE02D5F" w14:textId="7857083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6,144,794,223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5397D4A" w14:textId="4B4B8CB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9884950" w14:textId="3C5B074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715C33" w14:textId="499B306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8,805,275,559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3EAFE14" w14:textId="4DE4969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921E7CE" w14:textId="686282D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1,191,754,000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C6BFEC" w14:textId="7DE0850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DA4C3" w14:textId="4F053C1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6B97C" w14:textId="2288F29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1,391,754,000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E6B26D" w14:textId="2A66D96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7,413,521,559</w:t>
            </w:r>
          </w:p>
        </w:tc>
      </w:tr>
      <w:tr w:rsidR="00DE163B" w:rsidRPr="003823D9" w14:paraId="469C6F22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A5EFC4" w14:textId="36C3D877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醫療藥品基金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EBF842" w14:textId="4068FAD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2,350,048,420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39FF5D0" w14:textId="5359DCB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5,122,989,857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AA5ED87" w14:textId="4E3DD31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A961A06" w14:textId="5A6324C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B714B0C" w14:textId="7A6835A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7,473,038,277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458D04B" w14:textId="52B8987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E3BAB48" w14:textId="325D04B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1,191,754,000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26C16D" w14:textId="1482581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72506" w14:textId="7CEA017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43A63" w14:textId="1B67208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1,191,754,000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30AE52" w14:textId="63DD49A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6,281,284,277</w:t>
            </w:r>
          </w:p>
        </w:tc>
      </w:tr>
      <w:tr w:rsidR="00DE163B" w:rsidRPr="003823D9" w14:paraId="40F9C960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60420A" w14:textId="341961BF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管制藥品製藥工廠作業基金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9D27FE7" w14:textId="257E370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310,432,916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B81ADEF" w14:textId="3D9A99F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1,021,804,366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8FAB50B" w14:textId="6776BA8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5002D5C" w14:textId="2F77BF5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D8C509" w14:textId="7A3689F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1,332,237,282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10BE754" w14:textId="50949D5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0B63B23" w14:textId="6A59C86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077B58" w14:textId="139EF16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3A4CC" w14:textId="1AD62B9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63167" w14:textId="751251D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C209AB" w14:textId="690B65D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1,132,237,282</w:t>
            </w:r>
          </w:p>
        </w:tc>
      </w:tr>
      <w:tr w:rsidR="00DE163B" w:rsidRPr="003823D9" w14:paraId="6004A887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AF4310" w14:textId="72C0462F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全民健康保險基金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3AC98D3" w14:textId="2E704F8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F6FB296" w14:textId="300DE1E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B231FD3" w14:textId="487D77D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D88BAE3" w14:textId="201D996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76A37C" w14:textId="3A042A2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F6A79D4" w14:textId="4DB62FE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2D0932E" w14:textId="7B9C249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AB36DC" w14:textId="46BB19C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4662C" w14:textId="4EE4104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06E10" w14:textId="17F507B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7B51F9" w14:textId="50BA6B9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:rsidRPr="003823D9" w14:paraId="5C524A16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C2328A" w14:textId="3683A03A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國民年金保險基金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E199667" w14:textId="7FDA941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6AB9EBA" w14:textId="178F3A1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0F4E69E" w14:textId="03AD8A4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E3FF2D8" w14:textId="7203E0E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543233" w14:textId="261BEA1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716726A" w14:textId="4F82E32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63304CEF" w14:textId="48E3762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045367" w14:textId="7DD9497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06371" w14:textId="5C12229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3DBC3" w14:textId="6527C12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42AF78" w14:textId="74070CD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:rsidRPr="003823D9" w14:paraId="2ABCC9A1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1105F" w14:textId="609C576E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文化部主管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A0DF94F" w14:textId="04941EC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48,899,027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5221BA7" w14:textId="2D36E4A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583,907,313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88B81E0" w14:textId="592B64D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B024EA8" w14:textId="5C283CE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2906C88" w14:textId="7EC11ED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632,806,340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9A06DA8" w14:textId="3FE3E4E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31,252,448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A9B8E1D" w14:textId="7089C33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A7BE55" w14:textId="378DE0B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DADE0" w14:textId="4E8469D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452E7" w14:textId="487D709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31,252,448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2D2A4E" w14:textId="42AF68F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601,553,892</w:t>
            </w:r>
          </w:p>
        </w:tc>
      </w:tr>
      <w:tr w:rsidR="00DE163B" w:rsidRPr="003823D9" w14:paraId="1BA50EA6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8FF06B" w14:textId="682F98AB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國立文化機構作業基金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0704EC" w14:textId="08A665C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48,899,027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054B996" w14:textId="6740C84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583,907,313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D607FE3" w14:textId="119A51A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A1723D9" w14:textId="4971DF5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C70363" w14:textId="04DEAB9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632,806,340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1D9D8B6" w14:textId="6094107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31,252,448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D5B9F99" w14:textId="26F7F22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06968F" w14:textId="6F0A62D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ACDF5" w14:textId="0C44B5C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BF9F5" w14:textId="1D1C1DF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31,252,448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C1108F" w14:textId="4530719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601,553,892</w:t>
            </w:r>
          </w:p>
        </w:tc>
      </w:tr>
      <w:tr w:rsidR="00DE163B" w:rsidRPr="003823D9" w14:paraId="713AD690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FC1D6" w14:textId="40241E30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國立故宮博物院主管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12BE5D1" w14:textId="55886B2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42,228,563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C1C49CE" w14:textId="1D1CCE7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4485D98" w14:textId="724282E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27,771,437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73B706E" w14:textId="49A2373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54E821" w14:textId="209EFC1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70,000,000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A5A0E5C" w14:textId="545721D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BE5A721" w14:textId="5FF1777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49704E" w14:textId="51A3EC6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65FF0" w14:textId="66C8350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70,000,000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B60EA" w14:textId="0CCCAA3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70,000,000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41CBF9" w14:textId="7FC093C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:rsidRPr="003823D9" w14:paraId="4348FD80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463A9C" w14:textId="5B07914F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故宮文物藝術發展基金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6436CE2" w14:textId="5C0EDF1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42,228,563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3B4D778" w14:textId="15325E8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BBAE75E" w14:textId="312B7FB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27,771,437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C4AD3A6" w14:textId="192318F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A63A42" w14:textId="6791B89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70,000,000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D15BD3B" w14:textId="6266990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60976AC" w14:textId="336B6A8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1A7016" w14:textId="43C3262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AE066" w14:textId="796563F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70,000,000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F6BD0" w14:textId="111AFD0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70,000,000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2804B2" w14:textId="01C610F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:rsidRPr="003823D9" w14:paraId="15096A5A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1F35C" w14:textId="19FD97F2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原住民族委員會主管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5204C9" w14:textId="0A65552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128,809,828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28E703B" w14:textId="1F2C5C0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967,948,826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D745FC7" w14:textId="4999AB4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48B0EB1" w14:textId="3021C853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5BF5506" w14:textId="253E87C7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1,096,758,654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82D8DEA" w14:textId="6DA43EA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204,376,760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6AA0F77" w14:textId="0FDA573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2030AE" w14:textId="7E5C21E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864FE" w14:textId="584AC9CA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73FB0" w14:textId="60FD8A4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204,376,760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630D7F" w14:textId="5D54323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892,381,894</w:t>
            </w:r>
          </w:p>
        </w:tc>
      </w:tr>
      <w:tr w:rsidR="00DE163B" w:rsidRPr="003823D9" w14:paraId="358CF581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41AE6D" w14:textId="7B5A823F" w:rsidR="00DE163B" w:rsidRPr="009464B1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原住民族綜合發展基金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3CD5A1F" w14:textId="6D69E3A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128,809,828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8073EE3" w14:textId="2792A65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967,948,826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9046C53" w14:textId="7F172F7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9BC682C" w14:textId="1B35EC3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F5266B" w14:textId="4C156A11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1,096,758,654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46CFA6D2" w14:textId="5AE172D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204,376,760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73F98DD" w14:textId="2C33841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D81034" w14:textId="0B443686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28463" w14:textId="53B5CB9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DC094" w14:textId="127F979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204,376,760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61B5EB" w14:textId="0DF198E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892,381,894</w:t>
            </w:r>
          </w:p>
        </w:tc>
      </w:tr>
      <w:tr w:rsidR="00DE163B" w:rsidRPr="003823D9" w14:paraId="2FD4F185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B31686" w14:textId="68EAB41D" w:rsidR="00DE163B" w:rsidRPr="009464B1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考試院考選部主管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0740985" w14:textId="755B5FB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E9DEA17" w14:textId="782E4B4F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46,943,725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B2A45BB" w14:textId="213B360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FC1D474" w14:textId="2D3F1C9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001E7D" w14:textId="2E87B74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46,943,725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19E6BAB" w14:textId="5B23610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24,468,491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59532D3" w14:textId="001F7D7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CB88DE" w14:textId="3313CBAB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E79AC" w14:textId="5801644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EB132" w14:textId="1B6EBA95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24,468,491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00B2B7" w14:textId="3B5747E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b/>
                <w:noProof/>
                <w:sz w:val="20"/>
              </w:rPr>
              <w:t>22,475,234</w:t>
            </w:r>
          </w:p>
        </w:tc>
      </w:tr>
      <w:tr w:rsidR="00DE163B" w:rsidRPr="004C049B" w14:paraId="486EAEB8" w14:textId="77777777" w:rsidTr="00961666">
        <w:trPr>
          <w:cantSplit/>
          <w:trHeight w:val="260"/>
        </w:trPr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424965" w14:textId="769F31F7" w:rsidR="00DE163B" w:rsidRPr="004C049B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sz w:val="22"/>
                <w:szCs w:val="24"/>
                <w:highlight w:val="yellow"/>
              </w:rPr>
            </w:pPr>
            <w:r w:rsidRPr="009464B1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考選業務基金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5066581" w14:textId="1F99ADC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41710072" w14:textId="2FFEED7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46,943,725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272AF58D" w14:textId="5711C102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361AD76C" w14:textId="594B8B3C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C722BA" w14:textId="4A09B910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 w:hint="eastAsia"/>
                <w:noProof/>
                <w:sz w:val="20"/>
              </w:rPr>
              <w:t>46,943,725</w:t>
            </w:r>
            <w:r w:rsidRPr="00135E14"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8C00E6" w14:textId="0A970CF4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24,468,491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E0B74C3" w14:textId="15B422D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8B2466" w14:textId="30D301AE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2270" w14:textId="1B39ECDD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36042B" w14:textId="019C2BB8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24,468,491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84ACB86" w14:textId="18C2FDB9" w:rsidR="00DE163B" w:rsidRPr="00135E14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35E14">
              <w:rPr>
                <w:rFonts w:asciiTheme="minorEastAsia" w:eastAsiaTheme="minorEastAsia" w:hAnsiTheme="minorEastAsia"/>
                <w:noProof/>
                <w:sz w:val="20"/>
              </w:rPr>
              <w:t>22,475,234</w:t>
            </w:r>
          </w:p>
        </w:tc>
      </w:tr>
    </w:tbl>
    <w:p w14:paraId="42558679" w14:textId="2266E741" w:rsidR="00557133" w:rsidRPr="00DE163B" w:rsidRDefault="00557133" w:rsidP="006D1BD4">
      <w:pPr>
        <w:pStyle w:val="a4"/>
        <w:tabs>
          <w:tab w:val="clear" w:pos="4153"/>
          <w:tab w:val="clear" w:pos="8306"/>
        </w:tabs>
        <w:snapToGrid/>
        <w:spacing w:line="240" w:lineRule="exact"/>
        <w:jc w:val="both"/>
        <w:rPr>
          <w:color w:val="FF0000"/>
          <w:sz w:val="20"/>
        </w:rPr>
      </w:pPr>
      <w:proofErr w:type="gramStart"/>
      <w:r w:rsidRPr="0025640C">
        <w:rPr>
          <w:rFonts w:hint="eastAsia"/>
          <w:color w:val="000000" w:themeColor="text1"/>
          <w:sz w:val="20"/>
        </w:rPr>
        <w:t>註</w:t>
      </w:r>
      <w:proofErr w:type="gramEnd"/>
      <w:r w:rsidRPr="0025640C">
        <w:rPr>
          <w:rFonts w:hint="eastAsia"/>
          <w:color w:val="000000" w:themeColor="text1"/>
          <w:sz w:val="20"/>
        </w:rPr>
        <w:t>：1.</w:t>
      </w:r>
      <w:r w:rsidR="00A37037" w:rsidRPr="0025640C">
        <w:rPr>
          <w:rFonts w:hint="eastAsia"/>
          <w:color w:val="000000" w:themeColor="text1"/>
          <w:sz w:val="20"/>
        </w:rPr>
        <w:t>表列國立大學</w:t>
      </w:r>
      <w:r w:rsidR="00C6095B" w:rsidRPr="0025640C">
        <w:rPr>
          <w:rFonts w:hint="eastAsia"/>
          <w:color w:val="000000" w:themeColor="text1"/>
          <w:sz w:val="20"/>
        </w:rPr>
        <w:t>校院</w:t>
      </w:r>
      <w:r w:rsidR="00A37037" w:rsidRPr="0025640C">
        <w:rPr>
          <w:rFonts w:hint="eastAsia"/>
          <w:color w:val="000000" w:themeColor="text1"/>
          <w:sz w:val="20"/>
        </w:rPr>
        <w:t>校務基金（</w:t>
      </w:r>
      <w:r w:rsidR="004C049B" w:rsidRPr="0025640C">
        <w:rPr>
          <w:rFonts w:hint="eastAsia"/>
          <w:color w:val="000000" w:themeColor="text1"/>
          <w:sz w:val="20"/>
        </w:rPr>
        <w:t>綜計</w:t>
      </w:r>
      <w:r w:rsidR="00A37037" w:rsidRPr="0025640C">
        <w:rPr>
          <w:rFonts w:hint="eastAsia"/>
          <w:color w:val="000000" w:themeColor="text1"/>
          <w:sz w:val="20"/>
        </w:rPr>
        <w:t>）含國立臺灣大學校務基金等</w:t>
      </w:r>
      <w:r w:rsidR="002A2749" w:rsidRPr="0025640C">
        <w:rPr>
          <w:rFonts w:hint="eastAsia"/>
          <w:color w:val="000000" w:themeColor="text1"/>
          <w:sz w:val="20"/>
        </w:rPr>
        <w:t>47</w:t>
      </w:r>
      <w:r w:rsidR="00A37037" w:rsidRPr="0025640C">
        <w:rPr>
          <w:rFonts w:hint="eastAsia"/>
          <w:color w:val="000000" w:themeColor="text1"/>
          <w:sz w:val="20"/>
        </w:rPr>
        <w:t>個基金單位，其中國立空中大學等</w:t>
      </w:r>
      <w:r w:rsidR="0025640C" w:rsidRPr="0025640C">
        <w:rPr>
          <w:rFonts w:hint="eastAsia"/>
          <w:color w:val="000000" w:themeColor="text1"/>
          <w:sz w:val="20"/>
        </w:rPr>
        <w:t>12</w:t>
      </w:r>
      <w:r w:rsidR="00A37037" w:rsidRPr="0025640C">
        <w:rPr>
          <w:rFonts w:hint="eastAsia"/>
          <w:color w:val="000000" w:themeColor="text1"/>
          <w:sz w:val="20"/>
        </w:rPr>
        <w:t>個校務基金產生賸餘、國立</w:t>
      </w:r>
      <w:r w:rsidR="004C049B" w:rsidRPr="0025640C">
        <w:rPr>
          <w:rFonts w:hint="eastAsia"/>
          <w:color w:val="000000" w:themeColor="text1"/>
          <w:sz w:val="20"/>
        </w:rPr>
        <w:t>中興</w:t>
      </w:r>
      <w:r w:rsidR="00A37037" w:rsidRPr="0025640C">
        <w:rPr>
          <w:rFonts w:hint="eastAsia"/>
          <w:color w:val="000000" w:themeColor="text1"/>
          <w:sz w:val="20"/>
        </w:rPr>
        <w:t>大學等</w:t>
      </w:r>
      <w:r w:rsidR="004C049B" w:rsidRPr="0025640C">
        <w:rPr>
          <w:rFonts w:hint="eastAsia"/>
          <w:color w:val="000000" w:themeColor="text1"/>
          <w:sz w:val="20"/>
        </w:rPr>
        <w:t>3</w:t>
      </w:r>
      <w:r w:rsidR="0025640C" w:rsidRPr="0025640C">
        <w:rPr>
          <w:rFonts w:hint="eastAsia"/>
          <w:color w:val="000000" w:themeColor="text1"/>
          <w:sz w:val="20"/>
        </w:rPr>
        <w:t>5</w:t>
      </w:r>
      <w:r w:rsidR="00A37037" w:rsidRPr="0025640C">
        <w:rPr>
          <w:rFonts w:hint="eastAsia"/>
          <w:color w:val="000000" w:themeColor="text1"/>
          <w:sz w:val="20"/>
        </w:rPr>
        <w:t>個校務基金發生短</w:t>
      </w:r>
      <w:proofErr w:type="gramStart"/>
      <w:r w:rsidR="00A37037" w:rsidRPr="0025640C">
        <w:rPr>
          <w:rFonts w:hint="eastAsia"/>
          <w:color w:val="000000" w:themeColor="text1"/>
          <w:sz w:val="20"/>
        </w:rPr>
        <w:t>絀</w:t>
      </w:r>
      <w:proofErr w:type="gramEnd"/>
      <w:r w:rsidR="00A37037" w:rsidRPr="0025640C">
        <w:rPr>
          <w:rFonts w:hint="eastAsia"/>
          <w:color w:val="000000" w:themeColor="text1"/>
          <w:sz w:val="20"/>
        </w:rPr>
        <w:t>。</w:t>
      </w:r>
    </w:p>
    <w:p w14:paraId="2C9DE019" w14:textId="0472AB98" w:rsidR="00257023" w:rsidRPr="00FE1EAB" w:rsidRDefault="00557133" w:rsidP="00050550">
      <w:pPr>
        <w:pStyle w:val="a4"/>
        <w:tabs>
          <w:tab w:val="clear" w:pos="4153"/>
          <w:tab w:val="clear" w:pos="8306"/>
        </w:tabs>
        <w:snapToGrid/>
        <w:spacing w:line="240" w:lineRule="exact"/>
        <w:ind w:firstLineChars="200" w:firstLine="400"/>
        <w:jc w:val="both"/>
        <w:rPr>
          <w:sz w:val="20"/>
        </w:rPr>
      </w:pPr>
      <w:r w:rsidRPr="0025640C">
        <w:rPr>
          <w:rFonts w:hint="eastAsia"/>
          <w:color w:val="000000" w:themeColor="text1"/>
          <w:sz w:val="20"/>
        </w:rPr>
        <w:t>2.</w:t>
      </w:r>
      <w:r w:rsidR="0025640C" w:rsidRPr="0025640C">
        <w:rPr>
          <w:rFonts w:hint="eastAsia"/>
          <w:color w:val="000000" w:themeColor="text1"/>
          <w:sz w:val="20"/>
        </w:rPr>
        <w:t>營建建設基金、</w:t>
      </w:r>
      <w:r w:rsidR="004C049B" w:rsidRPr="0025640C">
        <w:rPr>
          <w:rFonts w:hint="eastAsia"/>
          <w:color w:val="000000" w:themeColor="text1"/>
          <w:sz w:val="20"/>
        </w:rPr>
        <w:t>國立臺灣大學附設醫院作業基金、水資源作業基金</w:t>
      </w:r>
      <w:r w:rsidR="00A37037" w:rsidRPr="0025640C">
        <w:rPr>
          <w:rFonts w:hint="eastAsia"/>
          <w:color w:val="000000" w:themeColor="text1"/>
          <w:sz w:val="20"/>
        </w:rPr>
        <w:t>、</w:t>
      </w:r>
      <w:r w:rsidR="00C6095B" w:rsidRPr="0025640C">
        <w:rPr>
          <w:rFonts w:hint="eastAsia"/>
          <w:color w:val="000000" w:themeColor="text1"/>
          <w:sz w:val="20"/>
        </w:rPr>
        <w:t>榮民醫療作業基金、</w:t>
      </w:r>
      <w:r w:rsidR="00A37037" w:rsidRPr="0025640C">
        <w:rPr>
          <w:rFonts w:hint="eastAsia"/>
          <w:color w:val="000000" w:themeColor="text1"/>
          <w:sz w:val="20"/>
        </w:rPr>
        <w:t>農業作業基金</w:t>
      </w:r>
      <w:r w:rsidR="00C0072F" w:rsidRPr="0025640C">
        <w:rPr>
          <w:rFonts w:hint="eastAsia"/>
          <w:color w:val="000000" w:themeColor="text1"/>
          <w:sz w:val="20"/>
        </w:rPr>
        <w:t>、農田水利事業作業基金、醫療藥品基金、國立文化機構作業基金</w:t>
      </w:r>
      <w:r w:rsidR="0025640C" w:rsidRPr="0025640C">
        <w:rPr>
          <w:rFonts w:hint="eastAsia"/>
          <w:color w:val="000000" w:themeColor="text1"/>
          <w:sz w:val="20"/>
        </w:rPr>
        <w:t>、原住民族綜合發展基金</w:t>
      </w:r>
      <w:r w:rsidR="00C0072F" w:rsidRPr="0025640C">
        <w:rPr>
          <w:rFonts w:hint="eastAsia"/>
          <w:color w:val="000000" w:themeColor="text1"/>
          <w:sz w:val="20"/>
        </w:rPr>
        <w:t>等</w:t>
      </w:r>
      <w:r w:rsidR="0025640C" w:rsidRPr="0025640C">
        <w:rPr>
          <w:rFonts w:hint="eastAsia"/>
          <w:color w:val="000000" w:themeColor="text1"/>
          <w:sz w:val="20"/>
        </w:rPr>
        <w:t>9</w:t>
      </w:r>
      <w:r w:rsidR="00C0072F" w:rsidRPr="0025640C">
        <w:rPr>
          <w:rFonts w:hint="eastAsia"/>
          <w:color w:val="000000" w:themeColor="text1"/>
          <w:sz w:val="20"/>
        </w:rPr>
        <w:t>個基金之分預算本期賸餘及短</w:t>
      </w:r>
      <w:proofErr w:type="gramStart"/>
      <w:r w:rsidR="00C0072F" w:rsidRPr="0025640C">
        <w:rPr>
          <w:rFonts w:hint="eastAsia"/>
          <w:color w:val="000000" w:themeColor="text1"/>
          <w:sz w:val="20"/>
        </w:rPr>
        <w:t>絀</w:t>
      </w:r>
      <w:proofErr w:type="gramEnd"/>
      <w:r w:rsidR="00C0072F" w:rsidRPr="0025640C">
        <w:rPr>
          <w:rFonts w:hint="eastAsia"/>
          <w:color w:val="000000" w:themeColor="text1"/>
          <w:sz w:val="20"/>
        </w:rPr>
        <w:t>同時並列。</w:t>
      </w:r>
      <w:r w:rsidR="009464B1" w:rsidRPr="008120A9">
        <w:rPr>
          <w:color w:val="FF0000"/>
          <w:sz w:val="20"/>
        </w:rPr>
        <w:br w:type="page"/>
      </w:r>
    </w:p>
    <w:p w14:paraId="73151374" w14:textId="6FFCB9B2" w:rsidR="00DE163B" w:rsidRDefault="00DE163B" w:rsidP="005A46F8">
      <w:pPr>
        <w:widowControl/>
        <w:tabs>
          <w:tab w:val="center" w:pos="5306"/>
        </w:tabs>
        <w:overflowPunct w:val="0"/>
        <w:snapToGrid w:val="0"/>
        <w:ind w:leftChars="822" w:left="1973" w:rightChars="-305" w:right="-732"/>
        <w:jc w:val="center"/>
        <w:rPr>
          <w:rFonts w:ascii="標楷體" w:eastAsia="標楷體"/>
          <w:color w:val="000000" w:themeColor="text1"/>
          <w:sz w:val="32"/>
        </w:rPr>
      </w:pPr>
      <w:r>
        <w:rPr>
          <w:rFonts w:ascii="標楷體" w:eastAsia="標楷體" w:hint="eastAsia"/>
          <w:b/>
          <w:color w:val="000000" w:themeColor="text1"/>
          <w:sz w:val="32"/>
          <w:u w:val="single"/>
        </w:rPr>
        <w:lastRenderedPageBreak/>
        <w:t xml:space="preserve">　</w:t>
      </w:r>
      <w:r w:rsidR="002474A6">
        <w:rPr>
          <w:rFonts w:ascii="標楷體" w:eastAsia="標楷體" w:hint="eastAsia"/>
          <w:b/>
          <w:color w:val="000000" w:themeColor="text1"/>
          <w:sz w:val="32"/>
          <w:u w:val="single"/>
        </w:rPr>
        <w:t>四</w:t>
      </w:r>
      <w:r w:rsidRPr="0038361F">
        <w:rPr>
          <w:rFonts w:ascii="標楷體" w:eastAsia="標楷體" w:hint="eastAsia"/>
          <w:b/>
          <w:color w:val="000000" w:themeColor="text1"/>
          <w:sz w:val="32"/>
          <w:u w:val="single"/>
        </w:rPr>
        <w:t>、餘</w:t>
      </w:r>
      <w:proofErr w:type="gramStart"/>
      <w:r w:rsidRPr="0038361F">
        <w:rPr>
          <w:rFonts w:ascii="標楷體" w:eastAsia="標楷體" w:hint="eastAsia"/>
          <w:b/>
          <w:color w:val="000000" w:themeColor="text1"/>
          <w:sz w:val="32"/>
          <w:u w:val="single"/>
        </w:rPr>
        <w:t>絀</w:t>
      </w:r>
      <w:proofErr w:type="gramEnd"/>
      <w:r w:rsidRPr="0038361F">
        <w:rPr>
          <w:rFonts w:ascii="標楷體" w:eastAsia="標楷體" w:hint="eastAsia"/>
          <w:b/>
          <w:color w:val="000000" w:themeColor="text1"/>
          <w:sz w:val="32"/>
          <w:u w:val="single"/>
        </w:rPr>
        <w:t xml:space="preserve">撥補審定數額綜計表　</w:t>
      </w:r>
      <w:r w:rsidRPr="00257023">
        <w:rPr>
          <w:rFonts w:ascii="標楷體" w:eastAsia="標楷體" w:hint="eastAsia"/>
          <w:color w:val="000000" w:themeColor="text1"/>
          <w:sz w:val="32"/>
        </w:rPr>
        <w:t>（</w:t>
      </w:r>
      <w:r w:rsidRPr="00D375F8">
        <w:rPr>
          <w:rFonts w:ascii="標楷體" w:eastAsia="標楷體" w:hint="eastAsia"/>
          <w:color w:val="000000" w:themeColor="text1"/>
          <w:sz w:val="32"/>
        </w:rPr>
        <w:t>基金別</w:t>
      </w:r>
      <w:r>
        <w:rPr>
          <w:rFonts w:ascii="標楷體" w:eastAsia="標楷體" w:hint="eastAsia"/>
          <w:color w:val="000000" w:themeColor="text1"/>
          <w:sz w:val="32"/>
        </w:rPr>
        <w:t>）（續）</w:t>
      </w:r>
    </w:p>
    <w:p w14:paraId="0A9834E4" w14:textId="77777777" w:rsidR="00DE163B" w:rsidRDefault="00DE163B" w:rsidP="00DE163B">
      <w:pPr>
        <w:tabs>
          <w:tab w:val="center" w:pos="11057"/>
          <w:tab w:val="right" w:pos="22080"/>
        </w:tabs>
        <w:snapToGrid w:val="0"/>
        <w:spacing w:beforeLines="20" w:before="7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短</w:t>
      </w:r>
      <w:proofErr w:type="gramStart"/>
      <w:r>
        <w:rPr>
          <w:rFonts w:ascii="標楷體" w:eastAsia="標楷體" w:hAnsi="標楷體" w:hint="eastAsia"/>
          <w:b/>
        </w:rPr>
        <w:t>絀</w:t>
      </w:r>
      <w:proofErr w:type="gramEnd"/>
      <w:r>
        <w:rPr>
          <w:rFonts w:ascii="標楷體" w:eastAsia="標楷體" w:hAnsi="標楷體" w:hint="eastAsia"/>
          <w:b/>
        </w:rPr>
        <w:t>填補</w:t>
      </w:r>
      <w:r>
        <w:rPr>
          <w:rFonts w:ascii="標楷體" w:eastAsia="標楷體" w:hAnsi="標楷體"/>
          <w:b/>
        </w:rPr>
        <w:tab/>
      </w:r>
      <w:r w:rsidRPr="00B34A80">
        <w:rPr>
          <w:rFonts w:ascii="標楷體" w:eastAsia="標楷體" w:hAnsi="標楷體" w:hint="eastAsia"/>
        </w:rPr>
        <w:t>中華民國</w:t>
      </w:r>
      <w:proofErr w:type="gramStart"/>
      <w:r w:rsidRPr="009464B1">
        <w:rPr>
          <w:rFonts w:ascii="標楷體" w:eastAsia="標楷體" w:hAnsi="標楷體" w:hint="eastAsia"/>
        </w:rPr>
        <w:t>114</w:t>
      </w:r>
      <w:proofErr w:type="gramEnd"/>
      <w:r w:rsidRPr="00B34A80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 w:rsidRPr="00CD4286">
        <w:rPr>
          <w:rFonts w:ascii="標楷體" w:eastAsia="標楷體" w:hAnsi="標楷體" w:hint="eastAsia"/>
          <w:spacing w:val="-20"/>
        </w:rPr>
        <w:t>單位：新臺幣</w:t>
      </w:r>
      <w:r w:rsidRPr="009464B1">
        <w:rPr>
          <w:rFonts w:ascii="標楷體" w:eastAsia="標楷體" w:hAnsi="標楷體" w:hint="eastAsia"/>
          <w:spacing w:val="-20"/>
        </w:rPr>
        <w:t>元</w:t>
      </w:r>
    </w:p>
    <w:tbl>
      <w:tblPr>
        <w:tblW w:w="2208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2"/>
        <w:gridCol w:w="2070"/>
        <w:gridCol w:w="2070"/>
        <w:gridCol w:w="2071"/>
        <w:gridCol w:w="2070"/>
        <w:gridCol w:w="2070"/>
        <w:gridCol w:w="2071"/>
        <w:gridCol w:w="2070"/>
        <w:gridCol w:w="2070"/>
        <w:gridCol w:w="2071"/>
      </w:tblGrid>
      <w:tr w:rsidR="00DE163B" w:rsidRPr="00B23C0C" w14:paraId="772E237B" w14:textId="77777777" w:rsidTr="007803A7">
        <w:trPr>
          <w:cantSplit/>
          <w:trHeight w:val="567"/>
          <w:tblHeader/>
        </w:trPr>
        <w:tc>
          <w:tcPr>
            <w:tcW w:w="34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344886" w14:textId="414C679C" w:rsidR="00DE163B" w:rsidRPr="00F42569" w:rsidRDefault="00DE163B" w:rsidP="00DE163B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7E507E">
              <w:rPr>
                <w:rFonts w:ascii="標楷體" w:eastAsia="標楷體" w:hint="eastAsia"/>
                <w:color w:val="000000" w:themeColor="text1"/>
              </w:rPr>
              <w:t>基金名稱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CF26A2" w14:textId="5AC5A89A" w:rsidR="00DE163B" w:rsidRPr="00F42569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7E507E">
              <w:rPr>
                <w:rFonts w:ascii="標楷體" w:eastAsia="標楷體" w:hint="eastAsia"/>
                <w:color w:val="000000" w:themeColor="text1"/>
              </w:rPr>
              <w:t>本期短</w:t>
            </w:r>
            <w:proofErr w:type="gramStart"/>
            <w:r w:rsidRPr="007E507E">
              <w:rPr>
                <w:rFonts w:ascii="標楷體" w:eastAsia="標楷體" w:hint="eastAsia"/>
                <w:color w:val="000000" w:themeColor="text1"/>
              </w:rPr>
              <w:t>絀</w:t>
            </w:r>
            <w:proofErr w:type="gramEnd"/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09C22F" w14:textId="579EC62E" w:rsidR="00DE163B" w:rsidRPr="00F42569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pacing w:val="-10"/>
              </w:rPr>
            </w:pPr>
            <w:r w:rsidRPr="0013211B">
              <w:rPr>
                <w:rFonts w:ascii="標楷體" w:eastAsia="標楷體" w:hint="eastAsia"/>
                <w:color w:val="000000" w:themeColor="text1"/>
                <w:spacing w:val="-10"/>
              </w:rPr>
              <w:t>前期待填補之短</w:t>
            </w:r>
            <w:proofErr w:type="gramStart"/>
            <w:r w:rsidRPr="0013211B">
              <w:rPr>
                <w:rFonts w:ascii="標楷體" w:eastAsia="標楷體" w:hint="eastAsia"/>
                <w:color w:val="000000" w:themeColor="text1"/>
                <w:spacing w:val="-10"/>
              </w:rPr>
              <w:t>絀</w:t>
            </w:r>
            <w:proofErr w:type="gramEnd"/>
          </w:p>
        </w:tc>
        <w:tc>
          <w:tcPr>
            <w:tcW w:w="2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B5ACC" w14:textId="1FD1D272" w:rsidR="00DE163B" w:rsidRPr="00F42569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7E507E">
              <w:rPr>
                <w:rFonts w:ascii="標楷體" w:eastAsia="標楷體" w:hint="eastAsia"/>
                <w:color w:val="000000" w:themeColor="text1"/>
              </w:rPr>
              <w:t>其他轉入數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6EFCA" w14:textId="7483BA76" w:rsidR="00DE163B" w:rsidRPr="00F42569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7E507E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2AA149E" w14:textId="03E2CD64" w:rsidR="00DE163B" w:rsidRPr="00F42569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7E507E">
              <w:rPr>
                <w:rFonts w:ascii="標楷體" w:eastAsia="標楷體" w:hint="eastAsia"/>
                <w:color w:val="000000" w:themeColor="text1"/>
              </w:rPr>
              <w:t>撥用賸餘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1E5C219" w14:textId="039A21C0" w:rsidR="00DE163B" w:rsidRPr="00F42569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7E507E">
              <w:rPr>
                <w:rFonts w:ascii="標楷體" w:eastAsia="標楷體" w:hint="eastAsia"/>
                <w:color w:val="000000" w:themeColor="text1"/>
              </w:rPr>
              <w:t>撥用公積</w:t>
            </w:r>
          </w:p>
        </w:tc>
        <w:tc>
          <w:tcPr>
            <w:tcW w:w="207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54049D" w14:textId="5EF61B4F" w:rsidR="00DE163B" w:rsidRPr="00F42569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7E507E">
              <w:rPr>
                <w:rFonts w:ascii="標楷體" w:eastAsia="標楷體" w:hint="eastAsia"/>
                <w:color w:val="000000" w:themeColor="text1"/>
              </w:rPr>
              <w:t>折減基金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41B21D" w14:textId="06210341" w:rsidR="00DE163B" w:rsidRPr="00F42569" w:rsidRDefault="00DE163B" w:rsidP="00DE163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7E507E">
              <w:rPr>
                <w:rFonts w:ascii="標楷體" w:eastAsia="標楷體" w:hint="eastAsia"/>
                <w:color w:val="000000" w:themeColor="text1"/>
              </w:rPr>
              <w:t>合計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35AA30D" w14:textId="31D7FAC6" w:rsidR="00DE163B" w:rsidRPr="00F42569" w:rsidRDefault="00DE163B" w:rsidP="00DE163B">
            <w:pPr>
              <w:widowControl/>
              <w:overflowPunct w:val="0"/>
              <w:ind w:leftChars="20" w:left="48" w:rightChars="-10" w:right="-24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7E507E">
              <w:rPr>
                <w:rFonts w:ascii="標楷體" w:eastAsia="標楷體" w:hint="eastAsia"/>
                <w:color w:val="000000" w:themeColor="text1"/>
              </w:rPr>
              <w:t>待填補之短</w:t>
            </w:r>
            <w:proofErr w:type="gramStart"/>
            <w:r w:rsidRPr="007E507E">
              <w:rPr>
                <w:rFonts w:ascii="標楷體" w:eastAsia="標楷體" w:hint="eastAsia"/>
                <w:color w:val="000000" w:themeColor="text1"/>
              </w:rPr>
              <w:t>絀</w:t>
            </w:r>
            <w:proofErr w:type="gramEnd"/>
          </w:p>
        </w:tc>
      </w:tr>
      <w:tr w:rsidR="00DE163B" w14:paraId="5FE844E0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14145A" w14:textId="744FEAA3" w:rsidR="00DE163B" w:rsidRPr="00743976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合計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DA579" w14:textId="6A8D19D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10,361,054,995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1F88F" w14:textId="314C453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139,235,186,777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96B7B" w14:textId="2F08246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9,703,287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D05F4" w14:textId="1B1C12A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149,605,945,059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84A4B4A" w14:textId="6FD3FF2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10,750,971,186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5373438" w14:textId="271F655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5,335,003,054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DB1620" w14:textId="6829E14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6,197,806,031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C6B91" w14:textId="214904C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22,283,780,271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E77E62" w14:textId="0291819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127,322,164,788</w:t>
            </w:r>
          </w:p>
        </w:tc>
      </w:tr>
      <w:tr w:rsidR="00DE163B" w14:paraId="3FC2B339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196EB" w14:textId="11481C34" w:rsidR="00DE163B" w:rsidRPr="00743976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行政院主管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7998C" w14:textId="2DA1D44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A8A72" w14:textId="03C49F0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DF130" w14:textId="28758A9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A73A2" w14:textId="54A1725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F030CB4" w14:textId="054DA21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330B4329" w14:textId="10B9923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1C59C7" w14:textId="45A3608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D17FD" w14:textId="487CC8D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7DFF95" w14:textId="00D382F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14:paraId="62FB4129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625F1C" w14:textId="2BC8E85B" w:rsidR="00DE163B" w:rsidRPr="00743976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行政院國家發展基金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780FF" w14:textId="2AE103E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CAFF3" w14:textId="0313177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6B3C1" w14:textId="2E9D00E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AA89D" w14:textId="15E4CE9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F935D08" w14:textId="6103651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364FF7C" w14:textId="58097D0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A9EA06" w14:textId="44FC0E5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3C7F1" w14:textId="0B8EB9A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9A2145" w14:textId="1028A98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0E67273D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FADB7" w14:textId="048CDE0A" w:rsidR="00DE163B" w:rsidRPr="00743976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內政部主管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82DED" w14:textId="3C7D502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77,873,909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6E53F" w14:textId="01EB91A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8,978,720,775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55704" w14:textId="51F117A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7DF9D" w14:textId="10C845A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9,056,594,684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234A557D" w14:textId="3541C3A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7,367,416,315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5BE72E0" w14:textId="67DFF97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49ECBE" w14:textId="18E04F1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C081E" w14:textId="0CCAD88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7,367,416,315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A05198" w14:textId="2D74469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1,689,178,369</w:t>
            </w:r>
          </w:p>
        </w:tc>
      </w:tr>
      <w:tr w:rsidR="00DE163B" w14:paraId="6CC6C331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58FBAB" w14:textId="763AD5BD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營建建設基金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BA4EA" w14:textId="497E7AA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77,873,909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27E06" w14:textId="32880B2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8,978,720,775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97DED" w14:textId="67EE4A9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0CD75" w14:textId="797BF7D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9,056,594,684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1C56CB9C" w14:textId="5F60E81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7,367,416,315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48CDEBCC" w14:textId="47CFDD6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DBDFEE" w14:textId="74C44E0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A79BC" w14:textId="35327FB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7,367,416,315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8D1E0E" w14:textId="4D234F3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1,689,178,369</w:t>
            </w:r>
          </w:p>
        </w:tc>
      </w:tr>
      <w:tr w:rsidR="00DE163B" w14:paraId="0935D0D9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3B3347" w14:textId="39960DC8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實施平均地權基金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AE3AB" w14:textId="03077E0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CC56C" w14:textId="1204F2B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ECA2E" w14:textId="238690D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F099F" w14:textId="3C20743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D20FA77" w14:textId="50F8ECE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535A209" w14:textId="0ABBADE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962862" w14:textId="3C6A3B6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80DD9" w14:textId="0E4F126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57F3EE" w14:textId="475AE1C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3E9D1E08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99D112" w14:textId="2D77B542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國防部主管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6A13D" w14:textId="6E80079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24,622,735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48B2F" w14:textId="4C924EB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105,279,570,750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C64BC" w14:textId="4837A01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17841" w14:textId="7F4E34C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105,304,193,485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598F4E79" w14:textId="3173CA9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270,221,295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9C25158" w14:textId="3B44AE9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24,622,735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B7918E" w14:textId="76D8300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7E6B4" w14:textId="29CFFF4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294,844,030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3A535F" w14:textId="05E9F88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105,009,349,455</w:t>
            </w:r>
          </w:p>
        </w:tc>
      </w:tr>
      <w:tr w:rsidR="00DE163B" w14:paraId="46B978BE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95ED6D" w14:textId="1EF7E3F2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國軍生產及服務作業基金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2443E" w14:textId="71DBB79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0C99A" w14:textId="5827971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2F2EE" w14:textId="7B9B187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E9A6F" w14:textId="203BDEA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2AE76579" w14:textId="5A946F9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A2CA1EF" w14:textId="700475B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4D1288" w14:textId="74F5178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CDAE6" w14:textId="6D4DA10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F68E30" w14:textId="2AA46F9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0AF665D2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59D86E" w14:textId="18AC22B8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國軍老舊眷村改建基金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0D1C6" w14:textId="46481C7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C5C4B" w14:textId="73104BC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105,279,570,750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D680A" w14:textId="4C1DB29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D035A" w14:textId="57BF8ED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105,279,570,750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2A06649F" w14:textId="4FC5407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270,221,295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24EF037" w14:textId="1DF0FB7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62609F" w14:textId="3B3353D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18A28" w14:textId="5C3DE96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270,221,295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BDE491" w14:textId="1BE0592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105,009,349,455</w:t>
            </w:r>
          </w:p>
        </w:tc>
      </w:tr>
      <w:tr w:rsidR="00DE163B" w14:paraId="706C0E11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ACE648" w14:textId="3EB82B84" w:rsidR="00DE163B" w:rsidRPr="005A46F8" w:rsidRDefault="00DE163B" w:rsidP="005A46F8">
            <w:pPr>
              <w:widowControl/>
              <w:overflowPunct w:val="0"/>
              <w:spacing w:line="240" w:lineRule="exact"/>
              <w:ind w:leftChars="100" w:left="240" w:rightChars="27" w:right="65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24"/>
                <w:w w:val="97"/>
                <w:sz w:val="22"/>
                <w:szCs w:val="24"/>
                <w:highlight w:val="yellow"/>
              </w:rPr>
            </w:pPr>
            <w:r w:rsidRPr="005A46F8"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24"/>
                <w:w w:val="97"/>
                <w:sz w:val="22"/>
                <w:szCs w:val="24"/>
              </w:rPr>
              <w:t>國防醫學院(國防醫學大學)軍事教育基金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B2C73" w14:textId="18F4010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24,622,735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51EE0" w14:textId="0BD751E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E752D" w14:textId="2319B38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23EA6" w14:textId="216F393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24,622,735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207A5786" w14:textId="7267227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07C74C4" w14:textId="7682ACE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24,622,735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9848D1" w14:textId="42A0C50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E2397" w14:textId="0F9B3A1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24,622,735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180B07" w14:textId="7119132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117DC015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648C32" w14:textId="34708E19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教育部主管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35B44" w14:textId="1B98A0F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5,562,062,044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11858" w14:textId="0A03CB0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9,995,984,939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FBD3C" w14:textId="13B70A6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9,703,287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B9BC4" w14:textId="500BFA2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15,567,750,270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0635012" w14:textId="623F1C8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492,539,843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3D03A046" w14:textId="714686D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5,205,141,696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28802F" w14:textId="1205234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4,292,580,709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A7459" w14:textId="608D256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9,990,262,248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DE5C09" w14:textId="40851F2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5,577,488,022</w:t>
            </w:r>
          </w:p>
        </w:tc>
      </w:tr>
      <w:tr w:rsidR="00DE163B" w14:paraId="556385FB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3E8E04" w14:textId="2D3CC8B6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國立大學校院校務基金</w:t>
            </w:r>
            <w:r w:rsidR="00FF0941">
              <w:rPr>
                <w:rFonts w:ascii="標楷體" w:eastAsia="標楷體" w:hAnsi="標楷體" w:cs="標楷體" w:hint="eastAsia"/>
                <w:bCs/>
                <w:noProof/>
                <w:color w:val="000000" w:themeColor="text1"/>
                <w:sz w:val="22"/>
                <w:szCs w:val="24"/>
              </w:rPr>
              <w:t>（綜計）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B05A0" w14:textId="4AAEBD3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3,273,429,224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37A41" w14:textId="64950AC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698,533,160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5F31E" w14:textId="7470CEF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9,703,287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CA822" w14:textId="35BBFFC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3,981,665,671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FFAD8EC" w14:textId="123F74B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492,539,843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560B4E5" w14:textId="423A789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2,370,461,017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0882E5" w14:textId="0C3A482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783,228,590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24C87" w14:textId="3B2CC13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3,646,229,450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8EBFDE" w14:textId="0B3AA60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335,436,221</w:t>
            </w:r>
          </w:p>
        </w:tc>
      </w:tr>
      <w:tr w:rsidR="00DE163B" w14:paraId="0A825A38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17E252" w14:textId="7D77F99D" w:rsidR="00DE163B" w:rsidRPr="00F42569" w:rsidRDefault="00DE163B" w:rsidP="00D51EC3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國立臺灣大學附設醫院作業基金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25275" w14:textId="4144184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13,696,521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23736" w14:textId="62DF03A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137,838,139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CCAE4" w14:textId="18849E2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0501D" w14:textId="3376BE4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151,534,660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168E46B9" w14:textId="2F2A9C7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B3BE70B" w14:textId="4C9A2A0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1B87E8" w14:textId="5A3C9DC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9B34F" w14:textId="1A3F026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A0CA6C" w14:textId="27E2DDA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151,534,660</w:t>
            </w:r>
          </w:p>
        </w:tc>
      </w:tr>
      <w:tr w:rsidR="00DE163B" w14:paraId="720ECDB5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CBC6AC" w14:textId="64C26B7A" w:rsidR="00DE163B" w:rsidRPr="00F42569" w:rsidRDefault="00DE163B" w:rsidP="00D51EC3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國立成功大學附設醫院作業基金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19465" w14:textId="13FE5AE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6AD5A" w14:textId="449B823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51430" w14:textId="3B059CF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43BA5" w14:textId="5CE7C91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1310A59" w14:textId="617C15E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166D745" w14:textId="79811A3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5D2ADD" w14:textId="54DCE44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22DFC" w14:textId="282543B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EB0440" w14:textId="01B0130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35FDB2A4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F69D61" w14:textId="134C2009" w:rsidR="00DE163B" w:rsidRPr="0018189E" w:rsidRDefault="00DE163B" w:rsidP="00DE163B">
            <w:pPr>
              <w:widowControl/>
              <w:overflowPunct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14"/>
                <w:sz w:val="22"/>
                <w:szCs w:val="24"/>
                <w:highlight w:val="yellow"/>
              </w:rPr>
            </w:pPr>
            <w:r w:rsidRPr="0018189E">
              <w:rPr>
                <w:rFonts w:ascii="標楷體" w:eastAsia="標楷體" w:hAnsi="標楷體" w:cs="標楷體"/>
                <w:bCs/>
                <w:noProof/>
                <w:color w:val="000000" w:themeColor="text1"/>
                <w:spacing w:val="-14"/>
                <w:sz w:val="22"/>
                <w:szCs w:val="24"/>
              </w:rPr>
              <w:t>國立陽明交通大學附設醫院作業基金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05932" w14:textId="3DDE7F2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AAD88" w14:textId="611FF6F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FF021" w14:textId="280E8EE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C04E5" w14:textId="4FD3B8D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E54960A" w14:textId="6E66436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E0CD719" w14:textId="31258F9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A4AF46" w14:textId="6008E64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4FE6C" w14:textId="1E09F4D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0167F4" w14:textId="3CDEAFA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1437C263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BAFD7E" w14:textId="6EE1A56B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教育部所屬機構作業基金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BA24B" w14:textId="045DC31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480,235,799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DD0B7" w14:textId="2477B5B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2,819,470,020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CE289" w14:textId="0D9232A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B6FEC" w14:textId="6BC487F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3,299,705,819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D017586" w14:textId="4F5AAE2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C063F6B" w14:textId="297EDBE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212,477,000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BBA603" w14:textId="18638A0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CBF7E" w14:textId="3958840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212,477,000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2F05" w14:textId="08D9061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3,087,228,819</w:t>
            </w:r>
          </w:p>
        </w:tc>
      </w:tr>
      <w:tr w:rsidR="00DE163B" w14:paraId="461B8A6D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91546" w14:textId="742956F2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國立高級中等學校校務基金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1F8F1" w14:textId="2E1E74C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1,794,700,500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81F94" w14:textId="1AE4560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6,340,143,620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02511" w14:textId="6A091D5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ACEC7" w14:textId="191F01D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8,134,844,120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2ABB545A" w14:textId="1340006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F9FD30A" w14:textId="2F01908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2,622,203,679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70185F" w14:textId="3B679A6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3,509,352,119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3EA87" w14:textId="0466C68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6,131,555,798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28F3BE" w14:textId="5E2FA06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2,003,288,322</w:t>
            </w:r>
          </w:p>
        </w:tc>
      </w:tr>
      <w:tr w:rsidR="00DE163B" w14:paraId="4D979F3F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9A5F9A" w14:textId="05163B74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法務部主管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24EEB" w14:textId="596730B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108,434,153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A5B25" w14:textId="4C21E65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7891D" w14:textId="2CC6779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3DBDF" w14:textId="37F0F8F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108,434,153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2A6FF02" w14:textId="5882466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B91D974" w14:textId="6EAB0FE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4FF601" w14:textId="5F3E794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108,434,153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D6D6A" w14:textId="7625A91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108,434,153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7B4876" w14:textId="1830AFF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14:paraId="69D699D7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C51F8F" w14:textId="025E1EF1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法務部矯正機關作業基金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88B76" w14:textId="71D05C4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108,434,153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B17E3" w14:textId="30C5D82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0607D" w14:textId="44EB4EF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29385" w14:textId="001E5F7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108,434,153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36235AE" w14:textId="68E585C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9B1F7F3" w14:textId="03EF8A4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8217C4" w14:textId="77EBAB8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108,434,153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6A905" w14:textId="0C69ED1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108,434,153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1F1788" w14:textId="0511E76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7C5ED381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D8BA59" w14:textId="175E3598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經濟部主管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1E217" w14:textId="2EA9718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1,796,791,169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B6C8F" w14:textId="6EC351A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0B2D7" w14:textId="4C70A1D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9DCEA" w14:textId="64648F4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1,796,791,169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27CCBC2" w14:textId="113E138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8A1A7A4" w14:textId="7E2DA11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CA93A6F" w14:textId="4B6D12D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1,796,791,169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397E8" w14:textId="703BADA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1,796,791,169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576231" w14:textId="36D31CD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14:paraId="2E9BFEBC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E4F6AB" w14:textId="7C349D04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經濟作業基金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7F33C" w14:textId="714A582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B1AF7" w14:textId="13A387C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64B3A" w14:textId="13293C0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0AD36" w14:textId="6467E79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54E1D2D9" w14:textId="3E57E97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662ADB0" w14:textId="5B0B349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AE377E" w14:textId="5083463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3AEAC" w14:textId="458538B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A0C46B" w14:textId="07719BB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5AB11DF1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883F2D" w14:textId="2035A007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水資源作業基金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C62C2" w14:textId="3F72BBB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1,796,791,169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59C45" w14:textId="56BED80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DD34" w14:textId="47E9BEB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B016F" w14:textId="3A0AD89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1,796,791,169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622EEBF" w14:textId="5778550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52DCCB0" w14:textId="798E8D4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12315C" w14:textId="4E6157B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1,796,791,169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C83D1" w14:textId="3664729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1,796,791,169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59CA42" w14:textId="4EA0408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0796E601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D689D4" w14:textId="080F3D72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交通部主管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27DB4" w14:textId="77998A8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D4D9D" w14:textId="2239938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4,855,632,135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7571A" w14:textId="4D8FA7B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55CD6" w14:textId="0A90D11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4,855,632,135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F872FCA" w14:textId="051A2D5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1,981,534,959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041657A" w14:textId="4972B06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DEADFE" w14:textId="7D020F5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5DDB6" w14:textId="44E0578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1,981,534,959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D781AF" w14:textId="546BB0D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2,874,097,176</w:t>
            </w:r>
          </w:p>
        </w:tc>
      </w:tr>
      <w:tr w:rsidR="00DE163B" w14:paraId="5682E992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025628" w14:textId="5A78B666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交通作業基金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0134C" w14:textId="158F40B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1317D" w14:textId="6C351D9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4,855,632,135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44AF3" w14:textId="1DCD346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C0B24" w14:textId="3D6EE8C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4,855,632,135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17B44D21" w14:textId="09BAB16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1,981,534,959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AFFB7C9" w14:textId="7E357F5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3AA131" w14:textId="430F839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6A25A" w14:textId="24C67F2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1,981,534,959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CF3075" w14:textId="4381543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2,874,097,176</w:t>
            </w:r>
          </w:p>
        </w:tc>
      </w:tr>
      <w:tr w:rsidR="00DE163B" w14:paraId="52186736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47639F" w14:textId="67009BEF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國軍退除役官兵輔導委員會主管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5C5F3" w14:textId="2CFB74C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289,058,005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7A012" w14:textId="64431E2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286,944,734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48D23" w14:textId="783D74F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72CD8" w14:textId="3944E98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576,002,739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24C005A1" w14:textId="6CF1795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5A4BCF0" w14:textId="0197D4D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F14005" w14:textId="35220DC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1CAF9" w14:textId="5C55E7B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446D0C" w14:textId="1D54116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576,002,739</w:t>
            </w:r>
          </w:p>
        </w:tc>
      </w:tr>
      <w:tr w:rsidR="00DE163B" w14:paraId="3D304C1B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3C5FC2" w14:textId="601FF0A6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國軍退除役官兵安置基金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2407C" w14:textId="30F0C4B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0B8EE" w14:textId="74489FA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33AD0" w14:textId="55BE363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3E175" w14:textId="4D5403A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03D1033" w14:textId="061B48F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1A370C1" w14:textId="0BC0F6C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29A29D" w14:textId="0AA3BBB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01650" w14:textId="479577D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74B428" w14:textId="596F3CB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465637F1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E47F08" w14:textId="6E309C81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榮民醫療作業基金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9F380" w14:textId="0AF41B4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289,058,005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F6C0A" w14:textId="437AA02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286,944,734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8836" w14:textId="7B93EE8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64B84" w14:textId="094F642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576,002,739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70C073B" w14:textId="66A308C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337E3B13" w14:textId="5044EDB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AD1D2D" w14:textId="18A9A22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4EF95" w14:textId="278DD0C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A815B9" w14:textId="4FCC403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576,002,739</w:t>
            </w:r>
          </w:p>
        </w:tc>
      </w:tr>
      <w:tr w:rsidR="00DE163B" w14:paraId="1A42E762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ACFB4E" w14:textId="231A755B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國家科學及技術委員會主管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1C89D" w14:textId="42DF0EF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9EA74" w14:textId="5A56541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43F8E" w14:textId="1FE5FCB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6F523" w14:textId="42DC02C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24735A7" w14:textId="39C7D2B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70E21DC2" w14:textId="0E27A29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9C905E" w14:textId="66DF31A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B2769" w14:textId="281EBE0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03C900" w14:textId="097522C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14:paraId="7EC94DE3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3610A" w14:textId="082B4247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科學園區管理局作業基金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E6637" w14:textId="0029E16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444EA" w14:textId="6DB987B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4A54A" w14:textId="36023F8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5F163" w14:textId="0F2CF44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A5A0CD9" w14:textId="0E92674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BABCF46" w14:textId="31C8739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3BA6BE" w14:textId="41A8E31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899AB" w14:textId="141AC60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AC1C5F" w14:textId="51A8C4B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66118E83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BDF488" w14:textId="720A5B10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農業部主管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AAAA6" w14:textId="499354C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2,347,886,044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16058" w14:textId="3236AEE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2,952,660,767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9F917" w14:textId="2166007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5E17E" w14:textId="7AD788E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5,300,546,811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1DA85540" w14:textId="1512406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379,161,075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DDB2DBF" w14:textId="0DF2911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82,199,558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76ECC0" w14:textId="3022B2C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55EF6" w14:textId="06D61B9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461,360,633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F8DBB6" w14:textId="6B128DB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4,839,186,178</w:t>
            </w:r>
          </w:p>
        </w:tc>
      </w:tr>
      <w:tr w:rsidR="00DE163B" w14:paraId="1EF78DC5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9516AD" w14:textId="7FBEC192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農業作業基金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3BD0B" w14:textId="44B7FED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84,260,633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832CD" w14:textId="0BE9EC1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1BA37" w14:textId="5BAF999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19E5A" w14:textId="27EEE7B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84,260,633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B04E2BF" w14:textId="1568854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2,061,075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357BA390" w14:textId="7DABA21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82,199,558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3E8D9F" w14:textId="2027A9E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C0372" w14:textId="41A565F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84,260,633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AD21D4" w14:textId="79FBF10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4DA7335B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068A8C" w14:textId="3A1D144A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農田水利事業作業基金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DD762" w14:textId="04025B2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2,263,625,411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C78C2" w14:textId="11A807F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2,952,660,767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1801F" w14:textId="712FCC2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CF057" w14:textId="220B4BD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5,216,286,178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A2D1397" w14:textId="265AC3F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377,100,000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2E558DD4" w14:textId="56B0CA3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2ECF2A" w14:textId="6C845C7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E4D3B" w14:textId="032C89E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377,100,000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75BB81" w14:textId="10D1DE8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4,839,186,178</w:t>
            </w:r>
          </w:p>
        </w:tc>
      </w:tr>
      <w:tr w:rsidR="00DE163B" w14:paraId="63444734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6A0EB0" w14:textId="37488471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勞動部主管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24D9A" w14:textId="4C7C1AD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7FAB8" w14:textId="619B8F4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A1C4B" w14:textId="030A275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C2C9C" w14:textId="6FA91D0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5A381B76" w14:textId="2D4DFCC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35825FF3" w14:textId="0ED35F8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A7BE33" w14:textId="4A78299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88AF5" w14:textId="0744567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37D070" w14:textId="48A46F5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14:paraId="4078E751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6C9305" w14:textId="18ECE7D4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勞工保險局作業基金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10DB1" w14:textId="67BA526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72834" w14:textId="43D3E2C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E11C1" w14:textId="19CCF4F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C022B" w14:textId="29A67CD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4D0BD235" w14:textId="5338CF7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98C29FF" w14:textId="15CE5D2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34074E" w14:textId="20D1F93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93C36" w14:textId="00C63B0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57CDA5" w14:textId="5F3ED0A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1760D61C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4EE6FD" w14:textId="5A8BC8A8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衛生福利部主管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06C92" w14:textId="23FEDC8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4,631,333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21633" w14:textId="409422E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A715A" w14:textId="08B41F4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B66D4" w14:textId="3BFE5D7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4,631,333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74B4CAC0" w14:textId="6085D63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6D30BC7" w14:textId="6219D7C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4,631,333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77BE03" w14:textId="61E2FF7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16870" w14:textId="1FA48BF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4,631,333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D0412A" w14:textId="526F382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14:paraId="3E0C7E7D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029F4C" w14:textId="2B2F613C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醫療藥品基金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63079" w14:textId="6E422BC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4,631,333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E9A8E" w14:textId="2CECFAC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BF229" w14:textId="1A39773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5C7B0" w14:textId="7AFDDFA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4,631,333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CEA9F00" w14:textId="70BECD2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FE2AAB4" w14:textId="2A02343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4,631,333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BB7DDB" w14:textId="73BEB0C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7F276" w14:textId="41987D2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4,631,333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7D394F" w14:textId="2DE88C9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76631B10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5D65BE" w14:textId="7541FBC8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管制藥品製藥工廠作業基金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4E5D2" w14:textId="67ED66B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15AD2" w14:textId="571A028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5EE9B" w14:textId="1FE0CD2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F84D4" w14:textId="1CA14D3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39778EA9" w14:textId="0DC8412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3AA8B479" w14:textId="70119DE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205FF1" w14:textId="1CA9302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DA685" w14:textId="72DA9DC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BA33D5" w14:textId="681AFF7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0B8897EE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1226DA" w14:textId="0BD6297A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全民健康保險基金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964B7" w14:textId="0E8F72F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9B36C" w14:textId="4CBAB9F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50248" w14:textId="64C4DBB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5925E" w14:textId="386C622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272D1710" w14:textId="19E9CDD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7DA7E68" w14:textId="0457207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301B18" w14:textId="3C93D98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C5438" w14:textId="6972FB3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879C6B" w14:textId="203613B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5F742AE5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393DE3" w14:textId="29DE77B2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國民年金保險基金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7D853" w14:textId="3CA7066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2BE17" w14:textId="6F4BE6A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385AB" w14:textId="260DD54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BE123" w14:textId="1A0709F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0FA8EAD6" w14:textId="4B53134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E45D587" w14:textId="786D3B3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1D8851" w14:textId="504BF61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350F5" w14:textId="76811F0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45B66B" w14:textId="5C121F3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337A574A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9E6F22" w14:textId="6A5B1D59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文化部主管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A19F6" w14:textId="4463C83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49,660,180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2A519" w14:textId="21241ED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626F" w14:textId="2584BA5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1188F" w14:textId="138069A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49,660,180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4B816CA" w14:textId="00341FB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31,252,448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54F325B" w14:textId="5F405B9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18,407,732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4B80E9" w14:textId="459C077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D38CB" w14:textId="0C6FB73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49,660,180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98AEE5" w14:textId="4C0275E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14:paraId="3F1D4F0B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739263" w14:textId="2AE5EBD7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國立文化機構作業基金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3DE5F" w14:textId="6A96E28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49,660,180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6A679" w14:textId="3B0552E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D4021" w14:textId="00A8B20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21978" w14:textId="3655D07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49,660,180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D87BE39" w14:textId="52710C8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31,252,448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B99824D" w14:textId="3567C44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18,407,732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B28858A" w14:textId="3CD4700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7B022" w14:textId="39ED59C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49,660,180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4D009C" w14:textId="02E7212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3C9F5A37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6E21D3" w14:textId="2CBE3BDF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國立故宮博物院主管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48AC6" w14:textId="6D39AF5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C8FB7" w14:textId="186ECAC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24BC0" w14:textId="2580272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0F0A6" w14:textId="5D76F55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1B7CD95D" w14:textId="716146B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1FAB7C16" w14:textId="28CFCE0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C40D6B" w14:textId="339162C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88E7" w14:textId="2E0202A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E7E740" w14:textId="54861C6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14:paraId="0C07A369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54D343" w14:textId="678DA04A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故宮文物藝術發展基金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97EAA" w14:textId="4120349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D2AFB" w14:textId="7C6CD33B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6B653" w14:textId="231DA8A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D7181" w14:textId="6B2ADE9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27685C86" w14:textId="1B77EB6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69B2416A" w14:textId="6F19DBF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6847D4F" w14:textId="0712E94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83EED" w14:textId="5FDF17C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22F46C" w14:textId="5984D1CC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  <w:tr w:rsidR="00DE163B" w14:paraId="6757567A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14B442" w14:textId="357C10C6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原住民族委員會主管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41BE5" w14:textId="4E40078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75,566,932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F0AD0" w14:textId="236ED88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6,885,672,677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EB99C" w14:textId="25D7316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36CD1" w14:textId="6A814CA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6,961,239,609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1EA24AEB" w14:textId="4D47EDC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204,376,760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5320EDAA" w14:textId="5CED8C6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4A79DC" w14:textId="5986815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1C45E" w14:textId="37FAAAA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204,376,760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46FCA7" w14:textId="60EF99A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6,756,862,849</w:t>
            </w:r>
          </w:p>
        </w:tc>
      </w:tr>
      <w:tr w:rsidR="00DE163B" w14:paraId="0D5224DE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9D6EEC" w14:textId="1887FFEB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原住民族綜合發展基金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51D16" w14:textId="0635AEA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75,566,932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9CE86" w14:textId="6EC91C5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6,885,672,677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4DC59" w14:textId="269C053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60ADD" w14:textId="475AC391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6,961,239,609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93B9387" w14:textId="1C9227C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204,376,760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2D979AAE" w14:textId="1E5ADB1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15C99F" w14:textId="2BC8224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4AC61" w14:textId="4D66D063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204,376,760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B5FA5B" w14:textId="6F7A5C9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6,756,862,849</w:t>
            </w:r>
          </w:p>
        </w:tc>
      </w:tr>
      <w:tr w:rsidR="00DE163B" w14:paraId="16E89A4B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5D07C8" w14:textId="6440BE75" w:rsidR="00DE163B" w:rsidRPr="00F42569" w:rsidRDefault="00DE163B" w:rsidP="00DE163B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/>
                <w:bCs/>
                <w:noProof/>
                <w:color w:val="000000" w:themeColor="text1"/>
                <w:sz w:val="22"/>
                <w:szCs w:val="24"/>
              </w:rPr>
              <w:t>考試院考選部主管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040CC" w14:textId="3F6E4B4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24,468,491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2B456" w14:textId="757CA4F7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D4C76" w14:textId="091799A4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B4993" w14:textId="36BF7556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24,468,491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</w:tcBorders>
            <w:vAlign w:val="center"/>
          </w:tcPr>
          <w:p w14:paraId="660245DF" w14:textId="650EEA1A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24,468,491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</w:tcBorders>
            <w:vAlign w:val="center"/>
          </w:tcPr>
          <w:p w14:paraId="003F6212" w14:textId="6193D5EF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A1FFCB" w14:textId="6587FAB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ECB83" w14:textId="0AF9C09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24,468,491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3254B6" w14:textId="1C7D5A12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DE163B" w14:paraId="51E3AB24" w14:textId="77777777" w:rsidTr="00077001">
        <w:trPr>
          <w:cantSplit/>
          <w:trHeight w:val="266"/>
        </w:trPr>
        <w:tc>
          <w:tcPr>
            <w:tcW w:w="3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73F05B" w14:textId="49481BE2" w:rsidR="00DE163B" w:rsidRPr="00F42569" w:rsidRDefault="00DE163B" w:rsidP="00DE163B">
            <w:pPr>
              <w:widowControl/>
              <w:overflowPunct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  <w:highlight w:val="yellow"/>
              </w:rPr>
            </w:pPr>
            <w:r w:rsidRPr="00301265">
              <w:rPr>
                <w:rFonts w:ascii="標楷體" w:eastAsia="標楷體" w:hAnsi="標楷體" w:cs="標楷體"/>
                <w:bCs/>
                <w:noProof/>
                <w:color w:val="000000" w:themeColor="text1"/>
                <w:sz w:val="22"/>
                <w:szCs w:val="24"/>
              </w:rPr>
              <w:t>考選業務基金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D8CD58" w14:textId="54B75F0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24,468,491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A6D3A" w14:textId="4DFCC378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D361F" w14:textId="5CE2356D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1F40B" w14:textId="464E294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24,468,491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9C06FD" w14:textId="4874E170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24,468,491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C4EC34" w14:textId="6759D525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A66DFF" w14:textId="116D68B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80B8" w14:textId="08614EA9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24,468,491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214C558" w14:textId="3965EE1E" w:rsidR="00DE163B" w:rsidRPr="0014129F" w:rsidRDefault="00DE163B" w:rsidP="00DE163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highlight w:val="yellow"/>
              </w:rPr>
            </w:pPr>
            <w:r w:rsidRPr="0014129F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</w:tr>
    </w:tbl>
    <w:p w14:paraId="49B05406" w14:textId="77777777" w:rsidR="0013211B" w:rsidRPr="00CD4286" w:rsidRDefault="0013211B" w:rsidP="00B02D53">
      <w:pPr>
        <w:widowControl/>
        <w:tabs>
          <w:tab w:val="center" w:pos="5306"/>
        </w:tabs>
        <w:overflowPunct w:val="0"/>
        <w:snapToGrid w:val="0"/>
        <w:spacing w:line="60" w:lineRule="exact"/>
        <w:ind w:rightChars="-305" w:right="-732"/>
        <w:rPr>
          <w:sz w:val="20"/>
        </w:rPr>
      </w:pPr>
    </w:p>
    <w:sectPr w:rsidR="0013211B" w:rsidRPr="00CD4286" w:rsidSect="00884A0B">
      <w:headerReference w:type="even" r:id="rId6"/>
      <w:headerReference w:type="default" r:id="rId7"/>
      <w:footerReference w:type="even" r:id="rId8"/>
      <w:footerReference w:type="default" r:id="rId9"/>
      <w:pgSz w:w="23814" w:h="16840" w:orient="landscape" w:code="8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541D7" w14:textId="77777777" w:rsidR="007E507E" w:rsidRDefault="007E507E">
      <w:pPr>
        <w:ind w:firstLine="480"/>
      </w:pPr>
      <w:r>
        <w:separator/>
      </w:r>
    </w:p>
  </w:endnote>
  <w:endnote w:type="continuationSeparator" w:id="0">
    <w:p w14:paraId="40CCA7F8" w14:textId="77777777" w:rsidR="007E507E" w:rsidRDefault="007E507E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0440F" w14:textId="77777777" w:rsidR="007E507E" w:rsidRPr="00257023" w:rsidRDefault="007E507E" w:rsidP="00257023">
    <w:pPr>
      <w:pStyle w:val="a5"/>
      <w:jc w:val="center"/>
      <w:rPr>
        <w:rFonts w:ascii="標楷體" w:eastAsia="標楷體" w:hAnsi="標楷體"/>
      </w:rPr>
    </w:pPr>
  </w:p>
  <w:p w14:paraId="11CFD1A3" w14:textId="77777777" w:rsidR="007E507E" w:rsidRPr="00257023" w:rsidRDefault="007E507E" w:rsidP="00257023">
    <w:pPr>
      <w:pStyle w:val="a5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933883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4B65BA2" w14:textId="77777777" w:rsidR="007E507E" w:rsidRPr="00257023" w:rsidRDefault="005A46F8">
        <w:pPr>
          <w:pStyle w:val="a5"/>
          <w:jc w:val="center"/>
          <w:rPr>
            <w:rFonts w:ascii="標楷體" w:eastAsia="標楷體" w:hAnsi="標楷體"/>
          </w:rPr>
        </w:pPr>
      </w:p>
    </w:sdtContent>
  </w:sdt>
  <w:p w14:paraId="72E639E1" w14:textId="77777777" w:rsidR="007E507E" w:rsidRPr="00257023" w:rsidRDefault="007E507E">
    <w:pPr>
      <w:pStyle w:val="a5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07955" w14:textId="77777777" w:rsidR="007E507E" w:rsidRDefault="007E507E">
      <w:pPr>
        <w:ind w:firstLine="480"/>
      </w:pPr>
      <w:r>
        <w:separator/>
      </w:r>
    </w:p>
  </w:footnote>
  <w:footnote w:type="continuationSeparator" w:id="0">
    <w:p w14:paraId="6C5AEAC1" w14:textId="77777777" w:rsidR="007E507E" w:rsidRDefault="007E507E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7982E" w14:textId="77777777" w:rsidR="007E507E" w:rsidRDefault="007E507E" w:rsidP="00BD4D8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9C97" w14:textId="77777777" w:rsidR="007E507E" w:rsidRDefault="007E507E">
    <w:pPr>
      <w:pStyle w:val="a4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EA4"/>
    <w:rsid w:val="00005543"/>
    <w:rsid w:val="00032982"/>
    <w:rsid w:val="00033514"/>
    <w:rsid w:val="00050550"/>
    <w:rsid w:val="000652F6"/>
    <w:rsid w:val="0007057C"/>
    <w:rsid w:val="00071F50"/>
    <w:rsid w:val="00077001"/>
    <w:rsid w:val="00077D41"/>
    <w:rsid w:val="00080276"/>
    <w:rsid w:val="00081120"/>
    <w:rsid w:val="000A4ED1"/>
    <w:rsid w:val="000C7F47"/>
    <w:rsid w:val="000F4BC7"/>
    <w:rsid w:val="000F7B3B"/>
    <w:rsid w:val="00106027"/>
    <w:rsid w:val="0013211B"/>
    <w:rsid w:val="00135E14"/>
    <w:rsid w:val="0014129F"/>
    <w:rsid w:val="00141C7F"/>
    <w:rsid w:val="00142BD7"/>
    <w:rsid w:val="00150137"/>
    <w:rsid w:val="00154E34"/>
    <w:rsid w:val="00166133"/>
    <w:rsid w:val="0018189E"/>
    <w:rsid w:val="001B461A"/>
    <w:rsid w:val="001B6A5D"/>
    <w:rsid w:val="001F356A"/>
    <w:rsid w:val="002010B3"/>
    <w:rsid w:val="002071BE"/>
    <w:rsid w:val="00211CB2"/>
    <w:rsid w:val="0021355E"/>
    <w:rsid w:val="002275B3"/>
    <w:rsid w:val="00232287"/>
    <w:rsid w:val="002428D3"/>
    <w:rsid w:val="002474A6"/>
    <w:rsid w:val="0025640C"/>
    <w:rsid w:val="00257023"/>
    <w:rsid w:val="00295B98"/>
    <w:rsid w:val="002A2749"/>
    <w:rsid w:val="002A48D4"/>
    <w:rsid w:val="002D162C"/>
    <w:rsid w:val="002F0519"/>
    <w:rsid w:val="00301265"/>
    <w:rsid w:val="003222BE"/>
    <w:rsid w:val="00322DEA"/>
    <w:rsid w:val="00325CE2"/>
    <w:rsid w:val="00336255"/>
    <w:rsid w:val="00355F54"/>
    <w:rsid w:val="00372D6B"/>
    <w:rsid w:val="00373C21"/>
    <w:rsid w:val="00374695"/>
    <w:rsid w:val="00377D7C"/>
    <w:rsid w:val="003823D9"/>
    <w:rsid w:val="0038361F"/>
    <w:rsid w:val="00392D26"/>
    <w:rsid w:val="003969A0"/>
    <w:rsid w:val="003C1BCC"/>
    <w:rsid w:val="003C7E3D"/>
    <w:rsid w:val="003E7DB2"/>
    <w:rsid w:val="003F4907"/>
    <w:rsid w:val="003F74B6"/>
    <w:rsid w:val="00497D4C"/>
    <w:rsid w:val="004B1948"/>
    <w:rsid w:val="004C049B"/>
    <w:rsid w:val="004E2CB1"/>
    <w:rsid w:val="00526E0B"/>
    <w:rsid w:val="00530E56"/>
    <w:rsid w:val="005338F5"/>
    <w:rsid w:val="00536570"/>
    <w:rsid w:val="0055639E"/>
    <w:rsid w:val="00557133"/>
    <w:rsid w:val="00571CFA"/>
    <w:rsid w:val="00581F85"/>
    <w:rsid w:val="005910E4"/>
    <w:rsid w:val="00595449"/>
    <w:rsid w:val="005A1323"/>
    <w:rsid w:val="005A46F8"/>
    <w:rsid w:val="005A4785"/>
    <w:rsid w:val="005B561D"/>
    <w:rsid w:val="005D081A"/>
    <w:rsid w:val="005D3ED1"/>
    <w:rsid w:val="005E06CC"/>
    <w:rsid w:val="00600448"/>
    <w:rsid w:val="00657BE6"/>
    <w:rsid w:val="00665FCC"/>
    <w:rsid w:val="00677DF8"/>
    <w:rsid w:val="006A3F2A"/>
    <w:rsid w:val="006A66A9"/>
    <w:rsid w:val="006D1BD4"/>
    <w:rsid w:val="006E28A6"/>
    <w:rsid w:val="006F2E87"/>
    <w:rsid w:val="00705FFC"/>
    <w:rsid w:val="0073258D"/>
    <w:rsid w:val="00743976"/>
    <w:rsid w:val="00746F4D"/>
    <w:rsid w:val="007803A7"/>
    <w:rsid w:val="00791FC6"/>
    <w:rsid w:val="00797E2E"/>
    <w:rsid w:val="007C7DA6"/>
    <w:rsid w:val="007C7E44"/>
    <w:rsid w:val="007D78C1"/>
    <w:rsid w:val="007E507E"/>
    <w:rsid w:val="00800AFA"/>
    <w:rsid w:val="008120A9"/>
    <w:rsid w:val="008127B1"/>
    <w:rsid w:val="0082140E"/>
    <w:rsid w:val="00832AEC"/>
    <w:rsid w:val="00852853"/>
    <w:rsid w:val="00861B37"/>
    <w:rsid w:val="00862D51"/>
    <w:rsid w:val="00884A0B"/>
    <w:rsid w:val="008A4F9B"/>
    <w:rsid w:val="008C6326"/>
    <w:rsid w:val="009464B1"/>
    <w:rsid w:val="00955F04"/>
    <w:rsid w:val="00961666"/>
    <w:rsid w:val="0098711C"/>
    <w:rsid w:val="009C4DCE"/>
    <w:rsid w:val="009C630F"/>
    <w:rsid w:val="009E6CEC"/>
    <w:rsid w:val="00A14721"/>
    <w:rsid w:val="00A2081C"/>
    <w:rsid w:val="00A37037"/>
    <w:rsid w:val="00A57E36"/>
    <w:rsid w:val="00A72076"/>
    <w:rsid w:val="00A81B6D"/>
    <w:rsid w:val="00A97BD0"/>
    <w:rsid w:val="00AB13E9"/>
    <w:rsid w:val="00AB2555"/>
    <w:rsid w:val="00AD1E2F"/>
    <w:rsid w:val="00B02176"/>
    <w:rsid w:val="00B02D53"/>
    <w:rsid w:val="00B20CDD"/>
    <w:rsid w:val="00B23C0C"/>
    <w:rsid w:val="00B34A80"/>
    <w:rsid w:val="00B93F32"/>
    <w:rsid w:val="00BA11FA"/>
    <w:rsid w:val="00BD4D8A"/>
    <w:rsid w:val="00BD6A22"/>
    <w:rsid w:val="00C0072F"/>
    <w:rsid w:val="00C1218A"/>
    <w:rsid w:val="00C31A36"/>
    <w:rsid w:val="00C34EA4"/>
    <w:rsid w:val="00C5155B"/>
    <w:rsid w:val="00C6095B"/>
    <w:rsid w:val="00C9684D"/>
    <w:rsid w:val="00CD4286"/>
    <w:rsid w:val="00CE3575"/>
    <w:rsid w:val="00CE5C74"/>
    <w:rsid w:val="00D12383"/>
    <w:rsid w:val="00D375F8"/>
    <w:rsid w:val="00D47A18"/>
    <w:rsid w:val="00D51EC3"/>
    <w:rsid w:val="00D52685"/>
    <w:rsid w:val="00D9311C"/>
    <w:rsid w:val="00D97476"/>
    <w:rsid w:val="00DC3024"/>
    <w:rsid w:val="00DD23B0"/>
    <w:rsid w:val="00DE163B"/>
    <w:rsid w:val="00DE75B9"/>
    <w:rsid w:val="00E14325"/>
    <w:rsid w:val="00E15A77"/>
    <w:rsid w:val="00E17C36"/>
    <w:rsid w:val="00E2586D"/>
    <w:rsid w:val="00E579A5"/>
    <w:rsid w:val="00E648B6"/>
    <w:rsid w:val="00E81F96"/>
    <w:rsid w:val="00E84FD9"/>
    <w:rsid w:val="00E94379"/>
    <w:rsid w:val="00EB592E"/>
    <w:rsid w:val="00ED05CB"/>
    <w:rsid w:val="00F074D5"/>
    <w:rsid w:val="00F13CB0"/>
    <w:rsid w:val="00F154AB"/>
    <w:rsid w:val="00F33465"/>
    <w:rsid w:val="00F42569"/>
    <w:rsid w:val="00F425C3"/>
    <w:rsid w:val="00F90D45"/>
    <w:rsid w:val="00F93F50"/>
    <w:rsid w:val="00F9448A"/>
    <w:rsid w:val="00FA5283"/>
    <w:rsid w:val="00FE1EAB"/>
    <w:rsid w:val="00FF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5410B32A"/>
  <w15:docId w15:val="{0D78B4DD-6FA2-4A05-8B6A-15AAC6759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  <w:rPr>
      <w:rFonts w:ascii="標楷體" w:eastAsia="標楷體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laceholder Text"/>
    <w:basedOn w:val="a0"/>
    <w:uiPriority w:val="99"/>
    <w:semiHidden/>
    <w:rsid w:val="00B0217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B021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0217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6">
    <w:name w:val="頁尾 字元"/>
    <w:basedOn w:val="a0"/>
    <w:link w:val="a5"/>
    <w:uiPriority w:val="99"/>
    <w:rsid w:val="0025702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Fund\&#21443;&#32771;&#36039;&#26009;-&#32156;&#35336;&#34920;-&#26989;&#27402;&#22411;-&#39192;&#32064;&#25765;&#35036;&#23529;&#23450;&#25976;&#38989;&#32156;&#35336;&#34920;-&#36088;&#39192;&#20998;&#37197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參考資料-綜計表-業權型-餘絀撥補審定數額綜計表-賸餘分配</Template>
  <TotalTime>105</TotalTime>
  <Pages>2</Pages>
  <Words>2118</Words>
  <Characters>5614</Characters>
  <Application>Microsoft Office Word</Application>
  <DocSecurity>0</DocSecurity>
  <Lines>46</Lines>
  <Paragraphs>15</Paragraphs>
  <ScaleCrop>false</ScaleCrop>
  <Company>審計部</Company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二、中央政府非營業基金</dc:title>
  <dc:creator>沈清立</dc:creator>
  <cp:lastModifiedBy>吳怡霈</cp:lastModifiedBy>
  <cp:revision>53</cp:revision>
  <cp:lastPrinted>2026-07-03T09:39:00Z</cp:lastPrinted>
  <dcterms:created xsi:type="dcterms:W3CDTF">2025-06-15T07:56:00Z</dcterms:created>
  <dcterms:modified xsi:type="dcterms:W3CDTF">2026-07-03T09:41:00Z</dcterms:modified>
</cp:coreProperties>
</file>