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E599" w14:textId="58ED3BF2" w:rsidR="00C014AD" w:rsidRDefault="00C014AD" w:rsidP="00C014AD">
      <w:pPr>
        <w:snapToGrid w:val="0"/>
        <w:spacing w:afterLines="20" w:after="72" w:line="0" w:lineRule="atLeast"/>
        <w:ind w:firstLineChars="200" w:firstLine="641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(</w:t>
      </w:r>
      <w:r w:rsidRPr="000C407B">
        <w:rPr>
          <w:rFonts w:ascii="標楷體" w:eastAsia="標楷體" w:hAnsi="標楷體" w:hint="eastAsia"/>
          <w:b/>
          <w:sz w:val="32"/>
        </w:rPr>
        <w:t>十四</w:t>
      </w:r>
      <w:r>
        <w:rPr>
          <w:rFonts w:ascii="標楷體" w:eastAsia="標楷體" w:hAnsi="標楷體" w:hint="eastAsia"/>
          <w:b/>
          <w:sz w:val="32"/>
        </w:rPr>
        <w:t>)</w:t>
      </w:r>
      <w:r w:rsidRPr="000C407B">
        <w:rPr>
          <w:rFonts w:ascii="標楷體" w:eastAsia="標楷體" w:hAnsi="標楷體" w:hint="eastAsia"/>
          <w:b/>
          <w:sz w:val="32"/>
        </w:rPr>
        <w:t>金融監督管理委員會主管</w:t>
      </w:r>
    </w:p>
    <w:p w14:paraId="20219419" w14:textId="48C3AC98" w:rsidR="00C014AD" w:rsidRDefault="00C014AD" w:rsidP="004931F8">
      <w:pPr>
        <w:spacing w:afterLines="20" w:after="72" w:line="0" w:lineRule="atLeast"/>
        <w:ind w:firstLineChars="300" w:firstLine="961"/>
        <w:rPr>
          <w:rFonts w:ascii="標楷體" w:eastAsia="標楷體"/>
          <w:b/>
          <w:sz w:val="32"/>
          <w:szCs w:val="32"/>
          <w:u w:val="single"/>
        </w:rPr>
      </w:pPr>
      <w:r w:rsidRPr="000C407B">
        <w:rPr>
          <w:rFonts w:ascii="標楷體" w:eastAsia="標楷體" w:hAnsi="標楷體" w:hint="eastAsia"/>
          <w:b/>
          <w:sz w:val="32"/>
        </w:rPr>
        <w:t>金融監督管理基金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82"/>
      </w:tblGrid>
      <w:tr w:rsidR="004931F8" w14:paraId="51FEB8C5" w14:textId="77777777" w:rsidTr="004931F8">
        <w:trPr>
          <w:trHeight w:val="20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8DF8586" w14:textId="77777777" w:rsidR="004931F8" w:rsidRDefault="004931F8" w:rsidP="004931F8">
            <w:pPr>
              <w:snapToGrid w:val="0"/>
              <w:ind w:rightChars="134" w:right="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金融監督管理基金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2124570" w14:textId="77777777" w:rsidR="004931F8" w:rsidRDefault="004931F8" w:rsidP="004931F8">
            <w:pPr>
              <w:tabs>
                <w:tab w:val="left" w:pos="3880"/>
                <w:tab w:val="left" w:pos="8520"/>
              </w:tabs>
              <w:snapToGrid w:val="0"/>
              <w:ind w:right="-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931F8" w14:paraId="604B18E9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4034AAA" w14:textId="77777777" w:rsidR="004931F8" w:rsidRPr="00202699" w:rsidRDefault="004931F8" w:rsidP="004931F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D542137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F8B236F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7DB14E5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ABD582D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CEC9F05" w14:textId="77777777" w:rsidR="004931F8" w:rsidRPr="00202699" w:rsidRDefault="004931F8" w:rsidP="004931F8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審定數與預算數</w:t>
            </w:r>
          </w:p>
          <w:p w14:paraId="1C9D7981" w14:textId="77777777" w:rsidR="004931F8" w:rsidRPr="00202699" w:rsidRDefault="004931F8" w:rsidP="004931F8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931F8" w14:paraId="56546FB4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0794B0" w14:textId="77777777" w:rsidR="004931F8" w:rsidRPr="00202699" w:rsidRDefault="004931F8" w:rsidP="004931F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9DFE8F3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DF870EA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F10BB83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FF69031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14:paraId="61068E87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5396AC14" w14:textId="77777777" w:rsidR="004931F8" w:rsidRPr="00202699" w:rsidRDefault="004931F8" w:rsidP="004931F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2699">
              <w:rPr>
                <w:rFonts w:ascii="標楷體" w:eastAsia="標楷體" w:hAnsi="標楷體" w:hint="eastAsia"/>
              </w:rPr>
              <w:t>％</w:t>
            </w:r>
          </w:p>
        </w:tc>
      </w:tr>
      <w:tr w:rsidR="004931F8" w:rsidRPr="00571258" w14:paraId="6C00AD5F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4E3093" w14:textId="77777777" w:rsidR="004931F8" w:rsidRPr="00094FD0" w:rsidRDefault="004931F8" w:rsidP="004931F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AA2542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4,009,219,000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64351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16,617,688,955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565D1E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3F41F5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16,617,688,955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CD229C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12,608,469,955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59A501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314.49</w:t>
            </w:r>
          </w:p>
        </w:tc>
      </w:tr>
      <w:tr w:rsidR="004931F8" w:rsidRPr="00571258" w14:paraId="6A571D50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07F5DE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70364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1,549,136,000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DEA8D8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13,414,732,606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002DA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E42892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13,414,732,606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9F55F21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11,865,596,606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54F32A8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765.95</w:t>
            </w:r>
          </w:p>
        </w:tc>
      </w:tr>
      <w:tr w:rsidR="004931F8" w:rsidRPr="00571258" w14:paraId="07ED5F71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0C6E70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F59981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2,457,833,000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0EA308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3,197,672,194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915A73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47C0D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3,197,672,194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1BF15B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739,839,194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B0B3C5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30.10</w:t>
            </w:r>
          </w:p>
        </w:tc>
      </w:tr>
      <w:tr w:rsidR="004931F8" w:rsidRPr="00571258" w14:paraId="14F4D007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73387C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4ABCF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2,250,000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415535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5,284,155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6EB28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C41B45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5,284,155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556F652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3,034,155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4344981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134.85</w:t>
            </w:r>
          </w:p>
        </w:tc>
      </w:tr>
      <w:tr w:rsidR="004931F8" w:rsidRPr="00571258" w14:paraId="1D5EA522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EDD6141" w14:textId="77777777" w:rsidR="004931F8" w:rsidRPr="00094FD0" w:rsidRDefault="004931F8" w:rsidP="004931F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E8C3BE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2,884,538,000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AA34A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15,027,531,660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B2C25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D624A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15,027,531,660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B48D21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12,142,993,660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3B18C43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420.97</w:t>
            </w:r>
          </w:p>
        </w:tc>
      </w:tr>
      <w:tr w:rsidR="004931F8" w:rsidRPr="00571258" w14:paraId="59070362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F1C512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推動保護金融</w:t>
            </w:r>
          </w:p>
          <w:p w14:paraId="20221477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消費者權益計畫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77D34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81,969,000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F2020B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96,897,326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454E5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DC34FA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96,897,326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BE949F1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14,928,326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FC6646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18.21</w:t>
            </w:r>
          </w:p>
        </w:tc>
      </w:tr>
      <w:tr w:rsidR="004931F8" w:rsidRPr="00571258" w14:paraId="5E149A8F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D19AE60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推動金融制度、</w:t>
            </w:r>
          </w:p>
          <w:p w14:paraId="5D4388AB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新種金融商品之</w:t>
            </w:r>
          </w:p>
          <w:p w14:paraId="02DEE244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研究及發展計畫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9AEB8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118,763,000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4A3C9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112,288,358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032D38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EA984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112,288,358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EE1D5C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- 6,474,642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8D42823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- 5.45</w:t>
            </w:r>
          </w:p>
        </w:tc>
      </w:tr>
      <w:tr w:rsidR="004931F8" w:rsidRPr="00571258" w14:paraId="176F240E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7A439A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推動金融資訊</w:t>
            </w:r>
          </w:p>
          <w:p w14:paraId="08805B1E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公開計畫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343E2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33,472,000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41371B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31,038,811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EBF7F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9409C2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31,038,811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F47213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- 2,433,189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6D1BDE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- 7.27</w:t>
            </w:r>
          </w:p>
        </w:tc>
      </w:tr>
      <w:tr w:rsidR="004931F8" w:rsidRPr="00571258" w14:paraId="7071A865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C6FE76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推動國際金融</w:t>
            </w:r>
          </w:p>
          <w:p w14:paraId="761CB261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交流計畫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F43850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14,016,000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211F51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12,837,478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2BB407E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A5E1FE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12,837,478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ADB73E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- 1,178,522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FFB8D88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- 8.41</w:t>
            </w:r>
          </w:p>
        </w:tc>
      </w:tr>
      <w:tr w:rsidR="004931F8" w:rsidRPr="00571258" w14:paraId="087EFD0C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3560C9F" w14:textId="77777777" w:rsidR="004931F8" w:rsidRPr="00094FD0" w:rsidRDefault="004931F8" w:rsidP="004931F8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支應金融業</w:t>
            </w:r>
          </w:p>
          <w:p w14:paraId="272F1930" w14:textId="77777777" w:rsidR="004931F8" w:rsidRPr="00094FD0" w:rsidRDefault="004931F8" w:rsidP="004931F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退場處理計畫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E60FB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2,429,760,000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F5D20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14,593,790,581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87E5C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87182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14,593,790,581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2B74D1E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12,164,030,581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D16386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500.63</w:t>
            </w:r>
          </w:p>
        </w:tc>
      </w:tr>
      <w:tr w:rsidR="004931F8" w:rsidRPr="00571258" w14:paraId="40377D46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BE743A" w14:textId="77777777" w:rsidR="004931F8" w:rsidRPr="00094FD0" w:rsidRDefault="004931F8" w:rsidP="004931F8">
            <w:pPr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7D97C2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206,558,000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33BA4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180,679,106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7E169A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35DF80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180,679,106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8CBE4E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- 25,878,894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1193CA0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- 12.53</w:t>
            </w:r>
          </w:p>
        </w:tc>
      </w:tr>
      <w:tr w:rsidR="004931F8" w:rsidRPr="00571258" w14:paraId="45410227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CDB448" w14:textId="77777777" w:rsidR="004931F8" w:rsidRPr="00094FD0" w:rsidRDefault="004931F8" w:rsidP="004931F8">
            <w:pPr>
              <w:ind w:rightChars="-19" w:right="-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8A08E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1,124,681,000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8411C3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1,590,157,295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AA0DC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2DF5E0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1,590,157,295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E26874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465,476,295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721C2F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41.39</w:t>
            </w:r>
          </w:p>
        </w:tc>
      </w:tr>
      <w:tr w:rsidR="004931F8" w:rsidRPr="00571258" w14:paraId="4018B5B8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FC6124" w14:textId="77777777" w:rsidR="004931F8" w:rsidRPr="00094FD0" w:rsidRDefault="004931F8" w:rsidP="004931F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278D27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3,568,622,000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5EDA4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3,589,016,885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E97A3D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034DD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3,589,016,885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4CD856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20,394,885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B845E0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0.57</w:t>
            </w:r>
          </w:p>
        </w:tc>
      </w:tr>
      <w:tr w:rsidR="004931F8" w:rsidRPr="00571258" w14:paraId="47CBED26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003900" w14:textId="77777777" w:rsidR="004931F8" w:rsidRPr="00094FD0" w:rsidRDefault="004931F8" w:rsidP="004931F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解繳公庫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9770B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CC13C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1F26A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1A0C4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2563AE4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11E05A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4931F8" w:rsidRPr="00571258" w14:paraId="76FEB887" w14:textId="77777777" w:rsidTr="004931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55B2F4" w14:textId="77777777" w:rsidR="004931F8" w:rsidRPr="00094FD0" w:rsidRDefault="004931F8" w:rsidP="004931F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94FD0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3BF26E9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3,887,760,000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744A49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4,373,631,180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F6C117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FE815A6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4,373,631,180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259332FC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485,871,180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17B16F" w14:textId="77777777" w:rsidR="004931F8" w:rsidRPr="00621D9A" w:rsidRDefault="004931F8" w:rsidP="004931F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12.50</w:t>
            </w:r>
          </w:p>
        </w:tc>
      </w:tr>
    </w:tbl>
    <w:p w14:paraId="29F27D7F" w14:textId="3063BB3F" w:rsidR="00003723" w:rsidRDefault="005F4CA6" w:rsidP="00DB2936">
      <w:pPr>
        <w:snapToGrid w:val="0"/>
        <w:ind w:left="252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003723" w:rsidRPr="00C1050E">
        <w:rPr>
          <w:rFonts w:ascii="標楷體" w:eastAsia="標楷體"/>
          <w:b/>
          <w:sz w:val="32"/>
          <w:szCs w:val="32"/>
          <w:u w:val="single"/>
        </w:rPr>
        <w:t>金融監督管理基金</w:t>
      </w:r>
      <w:r w:rsidR="00003723" w:rsidRPr="00C1050E">
        <w:rPr>
          <w:rFonts w:ascii="標楷體" w:eastAsia="標楷體" w:hint="eastAsia"/>
          <w:b/>
          <w:sz w:val="32"/>
          <w:szCs w:val="32"/>
          <w:u w:val="single"/>
        </w:rPr>
        <w:t>餘絀審定後現金流量表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56C5401C" w14:textId="30BD1DF9" w:rsidR="00003723" w:rsidRPr="00034ACA" w:rsidRDefault="00003723" w:rsidP="00DB2936">
      <w:pPr>
        <w:snapToGrid w:val="0"/>
        <w:ind w:left="3864" w:rightChars="11" w:right="26"/>
        <w:jc w:val="right"/>
        <w:rPr>
          <w:rFonts w:ascii="標楷體" w:eastAsia="標楷體" w:hAnsi="標楷體"/>
        </w:rPr>
      </w:pPr>
      <w:r w:rsidRPr="00034ACA">
        <w:rPr>
          <w:rFonts w:ascii="標楷體" w:eastAsia="標楷體" w:hAnsi="標楷體" w:hint="eastAsia"/>
        </w:rPr>
        <w:t>中華民國</w:t>
      </w:r>
      <w:r w:rsidRPr="00034ACA">
        <w:rPr>
          <w:rFonts w:ascii="標楷體" w:eastAsia="標楷體" w:hAnsi="標楷體"/>
        </w:rPr>
        <w:t>11</w:t>
      </w:r>
      <w:r w:rsidR="00AC5CAB">
        <w:rPr>
          <w:rFonts w:ascii="標楷體" w:eastAsia="標楷體" w:hAnsi="標楷體"/>
        </w:rPr>
        <w:t>4</w:t>
      </w:r>
      <w:r w:rsidRPr="00034ACA">
        <w:rPr>
          <w:rFonts w:ascii="標楷體" w:eastAsia="標楷體" w:hAnsi="標楷體" w:hint="eastAsia"/>
        </w:rPr>
        <w:t>年度</w:t>
      </w:r>
      <w:r w:rsidRPr="00034ACA">
        <w:rPr>
          <w:rFonts w:ascii="標楷體" w:eastAsia="標楷體" w:hAnsi="標楷體" w:hint="eastAsia"/>
        </w:rPr>
        <w:tab/>
      </w:r>
      <w:r w:rsidRPr="00DB293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03723" w:rsidRPr="007307C0" w14:paraId="506F9515" w14:textId="77777777" w:rsidTr="002371DF">
        <w:trPr>
          <w:cantSplit/>
          <w:trHeight w:val="34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395D3E" w14:textId="2574DAD6" w:rsidR="00003723" w:rsidRPr="007307C0" w:rsidRDefault="00003723" w:rsidP="004425FB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BB0303" w14:textId="77777777" w:rsidR="00003723" w:rsidRPr="007307C0" w:rsidRDefault="00003723" w:rsidP="000A196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003723" w:rsidRPr="007307C0" w14:paraId="556A0E27" w14:textId="77777777" w:rsidTr="002371DF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B71E5E" w14:textId="77777777" w:rsidR="00003723" w:rsidRPr="007307C0" w:rsidRDefault="00003723" w:rsidP="00E4314F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14F0E4" w14:textId="77777777" w:rsidR="00003723" w:rsidRPr="007307C0" w:rsidRDefault="00003723" w:rsidP="00E4314F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45066C" w:rsidRPr="007307C0" w14:paraId="4B904B04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ADD844" w14:textId="77777777" w:rsidR="0045066C" w:rsidRPr="004425FB" w:rsidRDefault="0045066C" w:rsidP="004425F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EA157" w14:textId="77777777" w:rsidR="0045066C" w:rsidRPr="00034ACA" w:rsidRDefault="0045066C" w:rsidP="004425FB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5066C" w:rsidRPr="007307C0" w14:paraId="420C93E9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AAC12" w14:textId="77777777" w:rsidR="0045066C" w:rsidRPr="004425FB" w:rsidRDefault="0045066C" w:rsidP="004425FB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823A7" w14:textId="6EC94118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1,581,216,153</w:t>
            </w:r>
          </w:p>
        </w:tc>
      </w:tr>
      <w:tr w:rsidR="0045066C" w:rsidRPr="007307C0" w14:paraId="50A0B77B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932E1A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CA131" w14:textId="72D77DCC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- 3,297,749</w:t>
            </w:r>
          </w:p>
        </w:tc>
      </w:tr>
      <w:tr w:rsidR="0045066C" w:rsidRPr="007307C0" w14:paraId="1819BCBC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ABCBFD" w14:textId="77777777" w:rsidR="0045066C" w:rsidRPr="004425FB" w:rsidRDefault="0045066C" w:rsidP="004425FB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D8EBE" w14:textId="754FB22F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1,577,918,404</w:t>
            </w:r>
          </w:p>
        </w:tc>
      </w:tr>
      <w:tr w:rsidR="0045066C" w:rsidRPr="007307C0" w14:paraId="402DE87D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6A2422" w14:textId="77777777" w:rsidR="0045066C" w:rsidRPr="004425FB" w:rsidRDefault="0045066C" w:rsidP="004425F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8E9CB" w14:textId="77777777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5066C" w:rsidRPr="007307C0" w14:paraId="7BA13AD9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3CD1C9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8E5B6" w14:textId="2C3D4843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- 596,008,837</w:t>
            </w:r>
          </w:p>
        </w:tc>
      </w:tr>
      <w:tr w:rsidR="0045066C" w:rsidRPr="007307C0" w14:paraId="3094AC84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B9ED3" w14:textId="77777777" w:rsidR="0045066C" w:rsidRPr="004425FB" w:rsidRDefault="0045066C" w:rsidP="004931F8">
            <w:pPr>
              <w:ind w:leftChars="200" w:left="480" w:rightChars="19" w:right="46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F892" w14:textId="0737D847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- 2,579,000</w:t>
            </w:r>
          </w:p>
        </w:tc>
      </w:tr>
      <w:tr w:rsidR="0045066C" w:rsidRPr="007307C0" w14:paraId="50A7BA2D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AB15A0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其他投資活動之現金流出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97485" w14:textId="79759D16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- 14,582,164,478</w:t>
            </w:r>
          </w:p>
        </w:tc>
      </w:tr>
      <w:tr w:rsidR="0045066C" w:rsidRPr="007307C0" w14:paraId="07172124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9E4277" w14:textId="2CFC920B" w:rsidR="0045066C" w:rsidRPr="004425FB" w:rsidRDefault="0045066C" w:rsidP="004425FB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89B35" w14:textId="2DD47028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- 15,180,752,315</w:t>
            </w:r>
          </w:p>
        </w:tc>
      </w:tr>
      <w:tr w:rsidR="0045066C" w:rsidRPr="007307C0" w14:paraId="5DD0F121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5F103D" w14:textId="77777777" w:rsidR="0045066C" w:rsidRPr="004425FB" w:rsidRDefault="0045066C" w:rsidP="004425F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EA370" w14:textId="77777777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5066C" w:rsidRPr="007307C0" w14:paraId="025EA31D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BF58FA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54E6E" w14:textId="1B21487E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14,667,766,689</w:t>
            </w:r>
          </w:p>
        </w:tc>
      </w:tr>
      <w:tr w:rsidR="0045066C" w:rsidRPr="007307C0" w14:paraId="0FA17E14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43826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ACE84" w14:textId="416C3E94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- 86,205,156</w:t>
            </w:r>
          </w:p>
        </w:tc>
      </w:tr>
      <w:tr w:rsidR="0045066C" w:rsidRPr="007307C0" w14:paraId="258289DD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E918B" w14:textId="77777777" w:rsidR="0045066C" w:rsidRPr="004425FB" w:rsidRDefault="0045066C" w:rsidP="004425F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noProof/>
                <w:sz w:val="22"/>
                <w:szCs w:val="22"/>
              </w:rPr>
              <w:t>其他籌資活動之現金流出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257E3" w14:textId="35A14E59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- 805,543,000</w:t>
            </w:r>
          </w:p>
        </w:tc>
      </w:tr>
      <w:tr w:rsidR="0045066C" w:rsidRPr="007307C0" w14:paraId="7CA9C6EE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FBA6E" w14:textId="77777777" w:rsidR="0045066C" w:rsidRPr="004425FB" w:rsidRDefault="0045066C" w:rsidP="004425FB">
            <w:pPr>
              <w:ind w:leftChars="100" w:left="240"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FCAF4" w14:textId="3C0CCAFC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13,776,018,533</w:t>
            </w:r>
          </w:p>
        </w:tc>
      </w:tr>
      <w:tr w:rsidR="0045066C" w:rsidRPr="007307C0" w14:paraId="469022FF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41A5EE" w14:textId="77777777" w:rsidR="0045066C" w:rsidRPr="004425FB" w:rsidRDefault="0045066C" w:rsidP="004425FB">
            <w:pPr>
              <w:ind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74C8A" w14:textId="49DFEE55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173,184,622</w:t>
            </w:r>
          </w:p>
        </w:tc>
      </w:tr>
      <w:tr w:rsidR="0045066C" w:rsidRPr="007307C0" w14:paraId="7A7364D3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9B7AD0" w14:textId="2533558A" w:rsidR="0045066C" w:rsidRPr="004425FB" w:rsidRDefault="0045066C" w:rsidP="004425F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33FCD" w14:textId="23291893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876,814,325</w:t>
            </w:r>
          </w:p>
        </w:tc>
      </w:tr>
      <w:tr w:rsidR="0045066C" w:rsidRPr="007307C0" w14:paraId="0975D94D" w14:textId="77777777" w:rsidTr="002371DF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EFEC30" w14:textId="77777777" w:rsidR="0045066C" w:rsidRPr="004425FB" w:rsidRDefault="0045066C" w:rsidP="004425FB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4425F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A44B8E5" w14:textId="7835F57A" w:rsidR="0045066C" w:rsidRPr="00034ACA" w:rsidRDefault="0045066C" w:rsidP="00DC4517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1,049,998,947</w:t>
            </w:r>
          </w:p>
        </w:tc>
      </w:tr>
    </w:tbl>
    <w:p w14:paraId="0FA35C62" w14:textId="77777777" w:rsidR="006869B3" w:rsidRDefault="00003723" w:rsidP="00CD5D4C">
      <w:pPr>
        <w:snapToGrid w:val="0"/>
        <w:spacing w:line="240" w:lineRule="exact"/>
        <w:ind w:left="364" w:hanging="363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CD5D4C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613ED3E0" w14:textId="0F8C2CE7" w:rsidR="006869B3" w:rsidRPr="00CD5D4C" w:rsidRDefault="00003723" w:rsidP="00CD5D4C">
      <w:pPr>
        <w:snapToGrid w:val="0"/>
        <w:spacing w:line="240" w:lineRule="exact"/>
        <w:ind w:leftChars="152" w:left="562" w:hangingChars="108" w:hanging="197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CD5D4C">
        <w:rPr>
          <w:rFonts w:ascii="標楷體" w:eastAsia="標楷體" w:hAnsi="標楷體"/>
          <w:bCs/>
          <w:spacing w:val="1"/>
          <w:sz w:val="18"/>
          <w:szCs w:val="18"/>
        </w:rPr>
        <w:t>2.本表「調整非現金項目」欄所列，包括提存呆帳及評價損益、折舊、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091E039E" w14:textId="2576FFC4" w:rsidR="00003723" w:rsidRPr="00CD5D4C" w:rsidRDefault="00003723" w:rsidP="00CD5D4C">
      <w:pPr>
        <w:snapToGrid w:val="0"/>
        <w:spacing w:line="240" w:lineRule="exact"/>
        <w:ind w:left="364" w:firstLine="1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003723" w14:paraId="35226D33" w14:textId="77777777" w:rsidTr="00CD5D4C">
        <w:trPr>
          <w:trHeight w:val="5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6422BE1" w14:textId="3F5041E7" w:rsidR="00003723" w:rsidRDefault="00003723" w:rsidP="00DB2936">
            <w:pPr>
              <w:snapToGrid w:val="0"/>
              <w:ind w:rightChars="138" w:right="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金融監督管理基金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3399FA41" w14:textId="77796EEA" w:rsidR="00924F45" w:rsidRPr="00924F45" w:rsidRDefault="00003723" w:rsidP="00DB2936">
            <w:pPr>
              <w:tabs>
                <w:tab w:val="left" w:pos="3334"/>
                <w:tab w:val="left" w:pos="8445"/>
                <w:tab w:val="left" w:pos="9721"/>
              </w:tabs>
              <w:snapToGrid w:val="0"/>
              <w:ind w:right="-1"/>
              <w:jc w:val="right"/>
              <w:rPr>
                <w:rFonts w:ascii="標楷體" w:eastAsia="標楷體" w:hAnsi="標楷體"/>
                <w:spacing w:val="-20"/>
                <w:kern w:val="0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AC5CAB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03723" w14:paraId="187F967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C4125A" w14:textId="77777777" w:rsidR="00003723" w:rsidRDefault="00003723" w:rsidP="00FA64D5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100AB7C" w14:textId="251CEEAD" w:rsidR="00003723" w:rsidRPr="00CD5D4C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004D6F">
              <w:rPr>
                <w:rFonts w:ascii="標楷體" w:eastAsia="標楷體" w:hAnsi="標楷體"/>
                <w:noProof/>
              </w:rPr>
              <w:t>11</w:t>
            </w:r>
            <w:r w:rsidR="00AC5CAB">
              <w:rPr>
                <w:rFonts w:ascii="標楷體" w:eastAsia="標楷體" w:hAnsi="標楷體"/>
                <w:noProof/>
              </w:rPr>
              <w:t>4</w:t>
            </w:r>
            <w:r w:rsidRPr="00CD5D4C">
              <w:rPr>
                <w:rFonts w:ascii="標楷體" w:eastAsia="標楷體" w:hAnsi="標楷體" w:hint="eastAsia"/>
                <w:noProof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1BF9501" w14:textId="227233C6" w:rsidR="00003723" w:rsidRPr="00CD5D4C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004D6F">
              <w:rPr>
                <w:rFonts w:ascii="標楷體" w:eastAsia="標楷體" w:hAnsi="標楷體"/>
                <w:noProof/>
              </w:rPr>
              <w:t>11</w:t>
            </w:r>
            <w:r w:rsidR="00AC5CAB">
              <w:rPr>
                <w:rFonts w:ascii="標楷體" w:eastAsia="標楷體" w:hAnsi="標楷體"/>
                <w:noProof/>
              </w:rPr>
              <w:t>3</w:t>
            </w:r>
            <w:r w:rsidRPr="00CD5D4C">
              <w:rPr>
                <w:rFonts w:ascii="標楷體" w:eastAsia="標楷體" w:hAnsi="標楷體" w:hint="eastAsia"/>
                <w:noProof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DC42300" w14:textId="77777777" w:rsidR="00003723" w:rsidRDefault="00003723" w:rsidP="004931F8">
            <w:pPr>
              <w:ind w:leftChars="20" w:left="48" w:rightChars="-17" w:right="-41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比較增減</w:t>
            </w:r>
          </w:p>
        </w:tc>
      </w:tr>
      <w:tr w:rsidR="00003723" w14:paraId="265C763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BBF03A" w14:textId="77777777" w:rsidR="00003723" w:rsidRDefault="00003723" w:rsidP="00CD5D4C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51FBC639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42F05AF0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9DD880D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62B90C8C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70234F0B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59C4053" w14:textId="77777777" w:rsidR="00003723" w:rsidRDefault="00003723" w:rsidP="00FA64D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</w:tr>
      <w:tr w:rsidR="00492D40" w14:paraId="3E2FC269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2FC916" w14:textId="77777777" w:rsidR="00492D40" w:rsidRPr="007C4127" w:rsidRDefault="00492D40" w:rsidP="007C412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42382A" w14:textId="68EB776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264,223,061,185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F71A808" w14:textId="14DDC53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6480FA6" w14:textId="554D689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8D3DDA" w14:textId="759B16F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8AB946" w14:textId="2A626D7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15,357,433,021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2F28D9E" w14:textId="48B0438C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  <w:tr w:rsidR="00492D40" w14:paraId="4F012B00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421215" w14:textId="77777777" w:rsidR="00492D40" w:rsidRPr="007C4127" w:rsidRDefault="00492D40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6BC849A" w14:textId="2B91B18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260,877,446,435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37BAAD" w14:textId="4181686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013133" w14:textId="3473E6B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246,108,482,541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AC94DC3" w14:textId="63AEB951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B922AE" w14:textId="73E47C35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14,768,963,894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4745C2F" w14:textId="3CEA806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6.00</w:t>
            </w:r>
          </w:p>
        </w:tc>
      </w:tr>
      <w:tr w:rsidR="00492D40" w14:paraId="524624CB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ADB741E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00289ED" w14:textId="3B8FED0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1,049,998,947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C7219A6" w14:textId="7108671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4EB2E6" w14:textId="455F97C4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876,814,325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631E0DF" w14:textId="6EFF7736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28C9125" w14:textId="1CF15C9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173,184,622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A912E1" w14:textId="2E53A636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19.75</w:t>
            </w:r>
          </w:p>
        </w:tc>
      </w:tr>
      <w:tr w:rsidR="00492D40" w14:paraId="1116060B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FE5E87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47D58A1" w14:textId="070650D6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40,040,591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7BDEE6E" w14:textId="7E6D421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70D8E9" w14:textId="61EAE69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26,425,797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03E52AA" w14:textId="4A4E3A95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F60C71" w14:textId="0E7D37E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13,614,794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74805DF" w14:textId="6F2ED63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51.52</w:t>
            </w:r>
          </w:p>
        </w:tc>
      </w:tr>
      <w:tr w:rsidR="00492D40" w14:paraId="399CCAED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F29928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委託經營資產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9EA601C" w14:textId="79320795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259,787,406,897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75DE12" w14:textId="04F95BB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D558D2" w14:textId="557DFA56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245,205,242,419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BD2290" w14:textId="6BD3773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8E3E9F1" w14:textId="3F551AC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14,582,164,478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A92B7AB" w14:textId="71131EB1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5.95</w:t>
            </w:r>
          </w:p>
        </w:tc>
      </w:tr>
      <w:tr w:rsidR="00492D40" w14:paraId="16A93872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F21BB97" w14:textId="77777777" w:rsidR="00492D40" w:rsidRPr="007C4127" w:rsidRDefault="00492D40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長</w:t>
            </w:r>
            <w:proofErr w:type="gramStart"/>
            <w:r w:rsidRPr="007C4127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7C4127">
              <w:rPr>
                <w:rFonts w:ascii="標楷體" w:eastAsia="標楷體" w:hAnsi="標楷體"/>
                <w:kern w:val="0"/>
                <w:sz w:val="22"/>
              </w:rPr>
              <w:t>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26735C" w14:textId="1991B05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2,116,381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A2472A7" w14:textId="395A5E5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4F4F86" w14:textId="15E5913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1,978,293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AAC63C" w14:textId="5211F171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683BDB1" w14:textId="5E88BF7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138,088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7111D98" w14:textId="0DC45604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6.98</w:t>
            </w:r>
          </w:p>
        </w:tc>
      </w:tr>
      <w:tr w:rsidR="00492D40" w14:paraId="68347C05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E73A4A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B410A8" w14:textId="5500FD7C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2,116,381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7EFECE6" w14:textId="5E15734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6014A9" w14:textId="5AFAA9D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1,978,293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0580D2" w14:textId="7020456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52BC191" w14:textId="11C4C98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138,088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AADCA3E" w14:textId="26E03522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6.98</w:t>
            </w:r>
          </w:p>
        </w:tc>
      </w:tr>
      <w:tr w:rsidR="00492D40" w14:paraId="1FB2DCD1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86C14E" w14:textId="77777777" w:rsidR="00492D40" w:rsidRPr="007C4127" w:rsidRDefault="00492D40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B29FFC" w14:textId="3250D4BE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3,289,864,422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BB0476F" w14:textId="72A843DE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B152B3" w14:textId="125AB1F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2,692,592,241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BE9403" w14:textId="4E82E522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412204" w14:textId="40FC56B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597,272,181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8C2AEA6" w14:textId="5969650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22.18</w:t>
            </w:r>
          </w:p>
        </w:tc>
      </w:tr>
      <w:tr w:rsidR="00492D40" w14:paraId="42706BDB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CDEE7B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642B323" w14:textId="0001F02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3,289,864,422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7DF0003" w14:textId="30F75D9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1032B4" w14:textId="2EFF613C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2,692,592,241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760566" w14:textId="7F60CB6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B9E402" w14:textId="32434D7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597,272,181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56D0549" w14:textId="2D63EDF9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22.18</w:t>
            </w:r>
          </w:p>
        </w:tc>
      </w:tr>
      <w:tr w:rsidR="00492D40" w14:paraId="4189AA42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E67C15" w14:textId="77777777" w:rsidR="00492D40" w:rsidRPr="007C4127" w:rsidRDefault="00492D40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E33356E" w14:textId="2AD06E39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35,598,481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D9583EB" w14:textId="2D5118E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F2A8BB" w14:textId="732576F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41,887,310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7401063" w14:textId="056647C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FC16295" w14:textId="04694C5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- 6,288,829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EFC5F3" w14:textId="30F4E1A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- 15.01</w:t>
            </w:r>
          </w:p>
        </w:tc>
      </w:tr>
      <w:tr w:rsidR="00492D40" w14:paraId="3EB9B7E1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557B8B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716DF8" w14:textId="059FC3E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8,753,948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D94A133" w14:textId="002C189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F92720" w14:textId="3873DFC1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10,850,187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65ECB5E" w14:textId="6C6CC7F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ACBFB3" w14:textId="69706C1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- 2,096,239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742F4E4" w14:textId="39374D1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- 19.32</w:t>
            </w:r>
          </w:p>
        </w:tc>
      </w:tr>
      <w:tr w:rsidR="00492D40" w14:paraId="313B58ED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5CFFF89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78B31F1" w14:textId="2035F569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17,783,149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07B81A" w14:textId="1845748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D2E9736" w14:textId="41B2D82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20,399,311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F6BBD52" w14:textId="55DAD08C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4AD04D" w14:textId="234C35E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- 2,616,162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825E7D4" w14:textId="180F51A5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- 12.82</w:t>
            </w:r>
          </w:p>
        </w:tc>
      </w:tr>
      <w:tr w:rsidR="00492D40" w14:paraId="6DFA152C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CF5CAE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235E38" w14:textId="275DF08E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9,061,384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E27079" w14:textId="566F616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019B8A" w14:textId="2103A3F7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10,637,812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B8BED8" w14:textId="195A2C92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7E49C7" w14:textId="67C2C02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- 1,576,428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E0FA95" w14:textId="65C20CF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- 14.82</w:t>
            </w:r>
          </w:p>
        </w:tc>
      </w:tr>
      <w:tr w:rsidR="00492D40" w14:paraId="70C342AB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76E8B6" w14:textId="77777777" w:rsidR="00492D40" w:rsidRPr="007C4127" w:rsidRDefault="00492D40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4CA88B4" w14:textId="15DFC361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18,035,466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8EB1B28" w14:textId="5FE9139E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7DCF76" w14:textId="764893D5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20,687,779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8C93FE" w14:textId="42D3B2B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1664F8" w14:textId="27AACDC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- 2,652,313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2C54EF" w14:textId="548D35DA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- 12.82</w:t>
            </w:r>
          </w:p>
        </w:tc>
      </w:tr>
      <w:tr w:rsidR="00492D40" w14:paraId="3B3FD962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E17EE7" w14:textId="77777777" w:rsidR="00492D40" w:rsidRPr="007C4127" w:rsidRDefault="00492D40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ECE233C" w14:textId="6A2FBA9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18,035,466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52A7AEE" w14:textId="4D260F24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BAD6E7" w14:textId="01F9818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20,687,779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D3189B" w14:textId="04F46B26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63F774" w14:textId="59FB753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- 2,652,313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1914CC" w14:textId="01025AC8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- 12.82</w:t>
            </w:r>
          </w:p>
        </w:tc>
      </w:tr>
      <w:tr w:rsidR="00492D40" w14:paraId="26B4DA73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83676F" w14:textId="77777777" w:rsidR="00492D40" w:rsidRPr="007C4127" w:rsidRDefault="00492D40" w:rsidP="007C412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B23D735" w14:textId="7ACCE26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264,223,061,185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03C37A" w14:textId="5F07F1AF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6EF424" w14:textId="0F9FE4CB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B98D43C" w14:textId="4D6575CD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112BC65" w14:textId="66F66900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15,357,433,021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6D223D0" w14:textId="76C26DF3" w:rsidR="00492D40" w:rsidRPr="00190A22" w:rsidRDefault="00492D40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  <w:tr w:rsidR="00AC5CAB" w14:paraId="0D74B454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38AE71" w14:textId="77777777" w:rsidR="00AC5CAB" w:rsidRPr="007C4127" w:rsidRDefault="00AC5CAB" w:rsidP="007C4127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7C4127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B88FB97" w14:textId="6F31A21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259,795,796,058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128C831" w14:textId="405811D1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94CEDA" w14:textId="40F6CCA0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245,214,036,190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D04CDF" w14:textId="59DF018C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21F263" w14:textId="70707E2B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14,581,759,868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E5C7EAF" w14:textId="2A055AB7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5.95</w:t>
            </w:r>
          </w:p>
        </w:tc>
      </w:tr>
      <w:tr w:rsidR="00AC5CAB" w14:paraId="69E5A867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36B4B2" w14:textId="77777777" w:rsidR="00AC5CAB" w:rsidRPr="007C4127" w:rsidRDefault="00AC5CAB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BEFF5F" w14:textId="0973E298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273,258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C57B47B" w14:textId="56307D7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B3ABC6" w14:textId="51EE7CDD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213,011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D1A3A6" w14:textId="3A14D221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7FCD2F" w14:textId="3CBAD118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60,247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EF2830" w14:textId="68314314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28.28</w:t>
            </w:r>
          </w:p>
        </w:tc>
      </w:tr>
      <w:tr w:rsidR="00AC5CAB" w14:paraId="5EB46F10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A7A77FF" w14:textId="77777777" w:rsidR="00AC5CAB" w:rsidRPr="007C4127" w:rsidRDefault="00AC5CAB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5A3FCA" w14:textId="79A52E7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273,258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C4DED2B" w14:textId="7CB3D6D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905AB7" w14:textId="369A9997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213,011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0F5255A" w14:textId="609E3DF4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A6C5BD" w14:textId="045D8420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60,247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FCA78C" w14:textId="7EE40A11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28.28</w:t>
            </w:r>
          </w:p>
        </w:tc>
      </w:tr>
      <w:tr w:rsidR="00AC5CAB" w14:paraId="3E462515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15A469" w14:textId="77777777" w:rsidR="00AC5CAB" w:rsidRPr="007C4127" w:rsidRDefault="00AC5CAB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85123B1" w14:textId="32E85A8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259,795,522,800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BD30514" w14:textId="15DE1E93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76D0EA" w14:textId="2C46579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245,213,823,179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E399C91" w14:textId="017AC610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3382E4E" w14:textId="3689C04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14,581,699,621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55590D" w14:textId="4140AA79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5.95</w:t>
            </w:r>
          </w:p>
        </w:tc>
      </w:tr>
      <w:tr w:rsidR="00AC5CAB" w14:paraId="5895907C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097CE8" w14:textId="77777777" w:rsidR="00AC5CAB" w:rsidRPr="007C4127" w:rsidRDefault="00AC5CAB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B09A7CD" w14:textId="5B32EC98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8,115,903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771CF1" w14:textId="0A7F3EB5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9E2F9A" w14:textId="53C92FE1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8,580,760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950FEC" w14:textId="4739880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909692" w14:textId="0831A457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- 464,857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9ED1D9B" w14:textId="33F601C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- 5.42</w:t>
            </w:r>
          </w:p>
        </w:tc>
      </w:tr>
      <w:tr w:rsidR="00AC5CAB" w14:paraId="51A27171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E6EC9C" w14:textId="20FA8FF4" w:rsidR="00AC5CAB" w:rsidRPr="007C4127" w:rsidRDefault="00AC5CAB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B100653" w14:textId="7FAF6870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259,787,406,897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0CF5620" w14:textId="07468A86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27D766" w14:textId="383CF7A5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245,205,242,419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7F52BA" w14:textId="15F53AED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9567EA" w14:textId="7BE26299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14,582,164,478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DC03447" w14:textId="36ED72E1" w:rsidR="00AC5CAB" w:rsidRPr="00004D6F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5.95</w:t>
            </w:r>
          </w:p>
        </w:tc>
      </w:tr>
      <w:tr w:rsidR="00AC5CAB" w14:paraId="079CF57E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CD4C254" w14:textId="77777777" w:rsidR="00AC5CAB" w:rsidRPr="007C4127" w:rsidRDefault="00AC5CAB" w:rsidP="007C412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301631" w14:textId="60CD2732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4,427,265,127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D00B14" w14:textId="063750D9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45B75D" w14:textId="1B282FC9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3,651,591,974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9982DFE" w14:textId="62A1503D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2966DB" w14:textId="7155C690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775,673,153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5BA384" w14:textId="1F3DB596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21.24</w:t>
            </w:r>
          </w:p>
        </w:tc>
      </w:tr>
      <w:tr w:rsidR="00AC5CAB" w14:paraId="752930A8" w14:textId="77777777" w:rsidTr="007C41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82A3E3" w14:textId="77777777" w:rsidR="00AC5CAB" w:rsidRPr="007C4127" w:rsidRDefault="00AC5CAB" w:rsidP="007C412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DD60F62" w14:textId="528A53F2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4,427,265,127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190D3A" w14:textId="23D21386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1D2FC0" w14:textId="3D88AAD1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3,651,591,974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EBDD61B" w14:textId="15477FCA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CB9F3A" w14:textId="1D00703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775,673,153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5A8509C" w14:textId="664325E6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21.24</w:t>
            </w:r>
          </w:p>
        </w:tc>
      </w:tr>
      <w:tr w:rsidR="00AC5CAB" w14:paraId="619B9488" w14:textId="77777777" w:rsidTr="00AC32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3CA1E1" w14:textId="77777777" w:rsidR="00AC5CAB" w:rsidRPr="007C4127" w:rsidRDefault="00AC5CAB" w:rsidP="007C412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91B1086" w14:textId="7DD37AE3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4,427,265,127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55D212" w14:textId="6948A059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D69043C" w14:textId="0077872B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3,651,591,974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0D449D8" w14:textId="1BE1F975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2180FD" w14:textId="76D2EB80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775,673,153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5E597A" w14:textId="12C37B37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21.24</w:t>
            </w:r>
          </w:p>
        </w:tc>
      </w:tr>
      <w:tr w:rsidR="00AC5CAB" w14:paraId="7AEBDAE1" w14:textId="77777777" w:rsidTr="00AC32C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9DFEF3" w14:textId="77777777" w:rsidR="00AC5CAB" w:rsidRPr="007C4127" w:rsidRDefault="00AC5CAB" w:rsidP="007C412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C4127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504A6613" w14:textId="61098BD2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264,223,061,185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513AD0C6" w14:textId="7FD66C42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8682F05" w14:textId="1B41C037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2FE0ACA8" w14:textId="42DC1944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94C7AB4" w14:textId="016952DF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15,357,433,021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0C24C7" w14:textId="5ED1F21B" w:rsidR="00AC5CAB" w:rsidRPr="00190A22" w:rsidRDefault="00AC5CAB" w:rsidP="007C412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</w:tbl>
    <w:p w14:paraId="43806ACB" w14:textId="504A05DC" w:rsidR="00003723" w:rsidRDefault="00F457D4" w:rsidP="00856C97">
      <w:pPr>
        <w:spacing w:line="240" w:lineRule="exact"/>
        <w:ind w:leftChars="-5" w:left="366" w:hangingChars="210" w:hanging="37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r w:rsidR="00950C49">
        <w:rPr>
          <w:rFonts w:ascii="標楷體" w:eastAsia="標楷體" w:hAnsi="標楷體" w:hint="eastAsia"/>
          <w:sz w:val="18"/>
          <w:szCs w:val="18"/>
        </w:rPr>
        <w:t>1</w:t>
      </w:r>
      <w:r w:rsidR="00950C49">
        <w:rPr>
          <w:rFonts w:ascii="標楷體" w:eastAsia="標楷體" w:hAnsi="標楷體"/>
          <w:sz w:val="18"/>
          <w:szCs w:val="18"/>
        </w:rPr>
        <w:t>.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p w14:paraId="42CFBA5D" w14:textId="2641E733" w:rsidR="00950C49" w:rsidRPr="00003723" w:rsidRDefault="00950C49" w:rsidP="00950C49">
      <w:pPr>
        <w:spacing w:line="240" w:lineRule="exact"/>
        <w:ind w:leftChars="141" w:left="518" w:hangingChars="100" w:hanging="18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</w:t>
      </w:r>
      <w:r>
        <w:rPr>
          <w:rFonts w:ascii="標楷體" w:eastAsia="標楷體" w:hAnsi="標楷體"/>
          <w:sz w:val="18"/>
          <w:szCs w:val="18"/>
        </w:rPr>
        <w:t>.</w:t>
      </w:r>
      <w:r w:rsidRPr="00950C49">
        <w:rPr>
          <w:rFonts w:ascii="標楷體" w:eastAsia="標楷體" w:hAnsi="標楷體" w:hint="eastAsia"/>
          <w:sz w:val="18"/>
          <w:szCs w:val="18"/>
        </w:rPr>
        <w:t>本表「什項負債」113年12月31日金額，配合行政院主計總處自</w:t>
      </w:r>
      <w:proofErr w:type="gramStart"/>
      <w:r w:rsidRPr="00950C49">
        <w:rPr>
          <w:rFonts w:ascii="標楷體" w:eastAsia="標楷體" w:hAnsi="標楷體" w:hint="eastAsia"/>
          <w:sz w:val="18"/>
          <w:szCs w:val="18"/>
        </w:rPr>
        <w:t>114</w:t>
      </w:r>
      <w:proofErr w:type="gramEnd"/>
      <w:r w:rsidRPr="00950C49">
        <w:rPr>
          <w:rFonts w:ascii="標楷體" w:eastAsia="標楷體" w:hAnsi="標楷體" w:hint="eastAsia"/>
          <w:sz w:val="18"/>
          <w:szCs w:val="18"/>
        </w:rPr>
        <w:t>年度起將「負債準備」由4級科目調整為3級科目，辦理重分類。</w:t>
      </w:r>
    </w:p>
    <w:sectPr w:rsidR="00950C49" w:rsidRPr="00003723" w:rsidSect="00262AF7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3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07639" w14:textId="77777777" w:rsidR="00CA3D0E" w:rsidRDefault="00CA3D0E" w:rsidP="00A11CE0">
      <w:r>
        <w:separator/>
      </w:r>
    </w:p>
  </w:endnote>
  <w:endnote w:type="continuationSeparator" w:id="0">
    <w:p w14:paraId="6D725BBD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11E9" w14:textId="77777777" w:rsidR="00375DEE" w:rsidRPr="00B70EBD" w:rsidRDefault="00375DEE" w:rsidP="006D2614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1C26" w14:textId="77777777" w:rsidR="008D679C" w:rsidRPr="00B70EBD" w:rsidRDefault="008D679C" w:rsidP="006D2614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1C4C" w14:textId="77777777" w:rsidR="00CA3D0E" w:rsidRDefault="00CA3D0E" w:rsidP="00A11CE0">
      <w:r>
        <w:separator/>
      </w:r>
    </w:p>
  </w:footnote>
  <w:footnote w:type="continuationSeparator" w:id="0">
    <w:p w14:paraId="0316B91F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3723"/>
    <w:rsid w:val="00016207"/>
    <w:rsid w:val="00016AC4"/>
    <w:rsid w:val="0007416F"/>
    <w:rsid w:val="00094FD0"/>
    <w:rsid w:val="000A1968"/>
    <w:rsid w:val="000C407B"/>
    <w:rsid w:val="00131B76"/>
    <w:rsid w:val="001700D9"/>
    <w:rsid w:val="00180787"/>
    <w:rsid w:val="00183A9F"/>
    <w:rsid w:val="001D1FAB"/>
    <w:rsid w:val="00202699"/>
    <w:rsid w:val="002371DF"/>
    <w:rsid w:val="00262AF7"/>
    <w:rsid w:val="00294AC2"/>
    <w:rsid w:val="003225BC"/>
    <w:rsid w:val="00332D3D"/>
    <w:rsid w:val="00354D64"/>
    <w:rsid w:val="00375DEE"/>
    <w:rsid w:val="0041538E"/>
    <w:rsid w:val="00436CFC"/>
    <w:rsid w:val="004425FB"/>
    <w:rsid w:val="0045066C"/>
    <w:rsid w:val="004531DF"/>
    <w:rsid w:val="00453C8B"/>
    <w:rsid w:val="00492D40"/>
    <w:rsid w:val="004931F8"/>
    <w:rsid w:val="00505022"/>
    <w:rsid w:val="00571258"/>
    <w:rsid w:val="005F4CA6"/>
    <w:rsid w:val="00621D9A"/>
    <w:rsid w:val="00640CF9"/>
    <w:rsid w:val="0067728E"/>
    <w:rsid w:val="006869B3"/>
    <w:rsid w:val="006D2614"/>
    <w:rsid w:val="006D7C35"/>
    <w:rsid w:val="0074617C"/>
    <w:rsid w:val="0077682A"/>
    <w:rsid w:val="00780E5F"/>
    <w:rsid w:val="007A1475"/>
    <w:rsid w:val="007B1C19"/>
    <w:rsid w:val="007C4127"/>
    <w:rsid w:val="007D0A85"/>
    <w:rsid w:val="007E057D"/>
    <w:rsid w:val="00824B0C"/>
    <w:rsid w:val="00856C97"/>
    <w:rsid w:val="00863EDF"/>
    <w:rsid w:val="008B4FE8"/>
    <w:rsid w:val="008D679C"/>
    <w:rsid w:val="00924F45"/>
    <w:rsid w:val="00950C49"/>
    <w:rsid w:val="00980C83"/>
    <w:rsid w:val="009D3D0F"/>
    <w:rsid w:val="00A11CE0"/>
    <w:rsid w:val="00AC32C3"/>
    <w:rsid w:val="00AC5CAB"/>
    <w:rsid w:val="00AD7C15"/>
    <w:rsid w:val="00AF01BD"/>
    <w:rsid w:val="00AF3C48"/>
    <w:rsid w:val="00AF54B6"/>
    <w:rsid w:val="00B13171"/>
    <w:rsid w:val="00B2592A"/>
    <w:rsid w:val="00C014AD"/>
    <w:rsid w:val="00C3617D"/>
    <w:rsid w:val="00CA3D0E"/>
    <w:rsid w:val="00CB6AB0"/>
    <w:rsid w:val="00CD5D4C"/>
    <w:rsid w:val="00CF4D62"/>
    <w:rsid w:val="00D107C9"/>
    <w:rsid w:val="00D11617"/>
    <w:rsid w:val="00DB2936"/>
    <w:rsid w:val="00DC4517"/>
    <w:rsid w:val="00DD7A05"/>
    <w:rsid w:val="00DF2B27"/>
    <w:rsid w:val="00E679F9"/>
    <w:rsid w:val="00E74F02"/>
    <w:rsid w:val="00E82C09"/>
    <w:rsid w:val="00E86D98"/>
    <w:rsid w:val="00ED466A"/>
    <w:rsid w:val="00F457D4"/>
    <w:rsid w:val="00FA64D5"/>
    <w:rsid w:val="00F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enu v:ext="edit" fillcolor="none"/>
    </o:shapedefaults>
    <o:shapelayout v:ext="edit">
      <o:idmap v:ext="edit" data="1"/>
    </o:shapelayout>
  </w:shapeDefaults>
  <w:decimalSymbol w:val="."/>
  <w:listSeparator w:val=","/>
  <w14:docId w14:val="5FE7EDD9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FAB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F54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AF54B6"/>
    <w:rPr>
      <w:kern w:val="2"/>
    </w:rPr>
  </w:style>
  <w:style w:type="paragraph" w:styleId="af">
    <w:name w:val="footer"/>
    <w:basedOn w:val="a"/>
    <w:link w:val="af0"/>
    <w:uiPriority w:val="99"/>
    <w:unhideWhenUsed/>
    <w:rsid w:val="00AF54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AF54B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152</TotalTime>
  <Pages>3</Pages>
  <Words>1150</Words>
  <Characters>2428</Characters>
  <Application>Microsoft Office Word</Application>
  <DocSecurity>0</DocSecurity>
  <Lines>20</Lines>
  <Paragraphs>7</Paragraphs>
  <ScaleCrop>false</ScaleCrop>
  <Company>審計部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46</cp:revision>
  <cp:lastPrinted>2026-06-30T10:10:00Z</cp:lastPrinted>
  <dcterms:created xsi:type="dcterms:W3CDTF">2025-06-05T01:20:00Z</dcterms:created>
  <dcterms:modified xsi:type="dcterms:W3CDTF">2026-07-16T03:31:00Z</dcterms:modified>
</cp:coreProperties>
</file>