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3DAE8" w14:textId="39C1B1A4" w:rsidR="00FE08EF" w:rsidRPr="00443DDF" w:rsidRDefault="00BD1796" w:rsidP="00D167E7">
      <w:pPr>
        <w:widowControl/>
        <w:overflowPunct w:val="0"/>
        <w:snapToGrid w:val="0"/>
        <w:spacing w:afterLines="20" w:after="72" w:line="0" w:lineRule="atLeast"/>
        <w:ind w:rightChars="150" w:right="360" w:firstLineChars="200" w:firstLine="641"/>
        <w:rPr>
          <w:rFonts w:ascii="標楷體" w:eastAsia="標楷體" w:hAnsi="標楷體" w:cs="標楷體"/>
          <w:b/>
          <w:color w:val="000000" w:themeColor="text1"/>
          <w:sz w:val="32"/>
          <w:szCs w:val="24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(</w:t>
      </w:r>
      <w:r w:rsidR="00FE08EF" w:rsidRPr="00443DDF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十三</w:t>
      </w:r>
      <w:r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)</w:t>
      </w:r>
      <w:r w:rsidR="00FE08EF" w:rsidRPr="00443DDF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文化部主管</w:t>
      </w:r>
    </w:p>
    <w:p w14:paraId="5941BDC3" w14:textId="030154F1" w:rsidR="00FE08EF" w:rsidRDefault="00FE08EF" w:rsidP="00D167E7">
      <w:pPr>
        <w:widowControl/>
        <w:overflowPunct w:val="0"/>
        <w:snapToGrid w:val="0"/>
        <w:spacing w:afterLines="20" w:after="72" w:line="0" w:lineRule="atLeast"/>
        <w:ind w:firstLineChars="300" w:firstLine="961"/>
        <w:rPr>
          <w:rFonts w:ascii="標楷體" w:eastAsia="標楷體" w:hAnsi="標楷體" w:cs="標楷體"/>
          <w:b/>
          <w:color w:val="000000" w:themeColor="text1"/>
          <w:sz w:val="32"/>
          <w:szCs w:val="24"/>
        </w:rPr>
      </w:pPr>
      <w:r w:rsidRPr="00443DDF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文化發展基金</w:t>
      </w: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854"/>
      </w:tblGrid>
      <w:tr w:rsidR="00F03CB8" w14:paraId="5DF8519E" w14:textId="77777777" w:rsidTr="002B714A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01BD00E5" w14:textId="0CBE8C32" w:rsidR="00F03CB8" w:rsidRDefault="00290512" w:rsidP="00290512">
            <w:pPr>
              <w:tabs>
                <w:tab w:val="left" w:pos="2189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290512">
              <w:rPr>
                <w:rFonts w:ascii="標楷體" w:eastAsia="標楷體" w:hAnsi="標楷體"/>
                <w:b/>
                <w:sz w:val="32"/>
              </w:rPr>
              <w:tab/>
            </w:r>
            <w:r w:rsidR="003A6A2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3A6A20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文化發展基金</w:t>
            </w:r>
            <w:r w:rsidR="003A6A20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3A6A20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3A6A2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3A6A2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AD8105B" w14:textId="41C9C6E7" w:rsidR="00F03CB8" w:rsidRDefault="00F03CB8" w:rsidP="00E57EAA">
            <w:pPr>
              <w:tabs>
                <w:tab w:val="left" w:pos="4107"/>
                <w:tab w:val="left" w:pos="8734"/>
              </w:tabs>
              <w:snapToGrid w:val="0"/>
              <w:ind w:rightChars="-13" w:right="-31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03CB8" w14:paraId="0A82A040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A601416" w14:textId="77777777" w:rsidR="00F03CB8" w:rsidRPr="00D167E7" w:rsidRDefault="00F03CB8" w:rsidP="00D167E7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2EF42DE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FE5254C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4D4CF1D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31A8B11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4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C55C4A5" w14:textId="77777777" w:rsidR="00F03CB8" w:rsidRPr="00D167E7" w:rsidRDefault="00F03CB8" w:rsidP="00FC60FE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審定數與預算數</w:t>
            </w:r>
          </w:p>
          <w:p w14:paraId="1165D3FF" w14:textId="77777777" w:rsidR="00F03CB8" w:rsidRPr="00D167E7" w:rsidRDefault="00F03CB8" w:rsidP="00FC60FE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03CB8" w14:paraId="63FAD2D2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4A7D15" w14:textId="77777777" w:rsidR="00F03CB8" w:rsidRPr="00D167E7" w:rsidRDefault="00F03CB8" w:rsidP="00D167E7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4AD738E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D370221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25962E9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A3463F5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66EB6347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bottom w:val="single" w:sz="8" w:space="0" w:color="auto"/>
              <w:right w:val="nil"/>
            </w:tcBorders>
            <w:vAlign w:val="center"/>
          </w:tcPr>
          <w:p w14:paraId="6F4C7A40" w14:textId="77777777" w:rsidR="00F03CB8" w:rsidRPr="00D167E7" w:rsidRDefault="00F03CB8" w:rsidP="00D167E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167E7">
              <w:rPr>
                <w:rFonts w:ascii="標楷體" w:eastAsia="標楷體" w:hAnsi="標楷體" w:hint="eastAsia"/>
              </w:rPr>
              <w:t>％</w:t>
            </w:r>
          </w:p>
        </w:tc>
      </w:tr>
      <w:tr w:rsidR="00F03CB8" w:rsidRPr="0095540F" w14:paraId="4D41C398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76BFF2" w14:textId="77777777" w:rsidR="00F03CB8" w:rsidRPr="0095540F" w:rsidRDefault="00F03CB8" w:rsidP="00956EE9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AE71D7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305,619,000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5523786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74,082,989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E28D13E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F00EE3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74,082,989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A7812BA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- 231,536,011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B733194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- 75.76</w:t>
            </w:r>
          </w:p>
        </w:tc>
      </w:tr>
      <w:tr w:rsidR="00F03CB8" w:rsidRPr="00571258" w14:paraId="3BC4DAFB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F98D56" w14:textId="77777777" w:rsidR="00F03CB8" w:rsidRPr="00571258" w:rsidRDefault="00F03CB8" w:rsidP="00956EE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B00464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270,000,000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A55CC0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50,607,034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E4054C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1ABFC64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50,607,034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FE629D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noProof/>
                <w:sz w:val="18"/>
                <w:szCs w:val="18"/>
              </w:rPr>
              <w:t>- 219,392,966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231A1C85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- 81.26</w:t>
            </w:r>
          </w:p>
        </w:tc>
      </w:tr>
      <w:tr w:rsidR="00F03CB8" w:rsidRPr="00571258" w14:paraId="72E75561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119FA9" w14:textId="77777777" w:rsidR="00F03CB8" w:rsidRPr="00571258" w:rsidRDefault="00F03CB8" w:rsidP="00956EE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26CD04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35,619,000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93FC41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23,475,955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0410F5F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F78D78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23,475,955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FB2C41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noProof/>
                <w:sz w:val="18"/>
                <w:szCs w:val="18"/>
              </w:rPr>
              <w:t>- 12,143,045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7FDD9699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- 34.09</w:t>
            </w:r>
          </w:p>
        </w:tc>
      </w:tr>
      <w:tr w:rsidR="00F03CB8" w:rsidRPr="0095540F" w14:paraId="34CDE2D4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FC3565C" w14:textId="77777777" w:rsidR="00F03CB8" w:rsidRPr="0095540F" w:rsidRDefault="00F03CB8" w:rsidP="00956EE9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3D4E574" w14:textId="720F8C7A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151,692,000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7391C5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15,721,322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AC0B81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424501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15,721,322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95E1BFE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- 135,970,678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A64B703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- 89.64</w:t>
            </w:r>
          </w:p>
        </w:tc>
      </w:tr>
      <w:tr w:rsidR="00F03CB8" w:rsidRPr="00571258" w14:paraId="422A9286" w14:textId="77777777" w:rsidTr="005645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83B8B4" w14:textId="77777777" w:rsidR="00F03CB8" w:rsidRPr="009C2291" w:rsidRDefault="00F03CB8" w:rsidP="00D34AF5">
            <w:pPr>
              <w:ind w:leftChars="100" w:left="240" w:rightChars="38" w:right="91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</w:rPr>
            </w:pPr>
            <w:r w:rsidRPr="009C2291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辦理公共藝術相關計畫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51BB7E" w14:textId="741C4689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99,492,000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928C0B" w14:textId="10A2FBF9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10,739,466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134F7A" w14:textId="0434D319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DCA7C1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10,739,466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71C65F1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noProof/>
                <w:sz w:val="18"/>
                <w:szCs w:val="18"/>
              </w:rPr>
              <w:t>- 88,752,534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077F8554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- 89.21</w:t>
            </w:r>
          </w:p>
        </w:tc>
      </w:tr>
      <w:tr w:rsidR="00F03CB8" w:rsidRPr="00571258" w14:paraId="60E91F03" w14:textId="77777777" w:rsidTr="005645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5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44028E" w14:textId="77777777" w:rsidR="00F03CB8" w:rsidRPr="00571258" w:rsidRDefault="00F03CB8" w:rsidP="00D34AF5">
            <w:pPr>
              <w:ind w:leftChars="100" w:left="240" w:rightChars="38" w:right="9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傳統工藝、美術等購藏計畫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2306A9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50,000,000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CC34BA7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4,795,305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B39F95F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2071BA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4,795,305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9B7B998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noProof/>
                <w:sz w:val="18"/>
                <w:szCs w:val="18"/>
              </w:rPr>
              <w:t>- 45,204,695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7857F1EE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- 90.41</w:t>
            </w:r>
          </w:p>
        </w:tc>
      </w:tr>
      <w:tr w:rsidR="00F03CB8" w:rsidRPr="00571258" w14:paraId="5E843CB3" w14:textId="77777777" w:rsidTr="005645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6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579120" w14:textId="77777777" w:rsidR="00F03CB8" w:rsidRPr="00571258" w:rsidRDefault="00F03CB8" w:rsidP="00956EE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676D10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2,200,000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6CFE2FD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186,551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043FE7E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8707E8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186,551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6472AD7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noProof/>
                <w:sz w:val="18"/>
                <w:szCs w:val="18"/>
              </w:rPr>
              <w:t>- 2,013,449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534378F5" w14:textId="77777777" w:rsidR="00F03CB8" w:rsidRPr="00956EE9" w:rsidRDefault="00F03CB8" w:rsidP="00956E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56EE9">
              <w:rPr>
                <w:rFonts w:ascii="新細明體" w:hAnsi="新細明體" w:hint="eastAsia"/>
                <w:sz w:val="18"/>
                <w:szCs w:val="18"/>
              </w:rPr>
              <w:t>- 91.52</w:t>
            </w:r>
          </w:p>
        </w:tc>
      </w:tr>
      <w:tr w:rsidR="00F03CB8" w:rsidRPr="0095540F" w14:paraId="7B844C01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1975DF" w14:textId="77777777" w:rsidR="00F03CB8" w:rsidRPr="0095540F" w:rsidRDefault="00F03CB8" w:rsidP="00956EE9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5CBB37E" w14:textId="4BE2B4C4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153,927,000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2B1CD8E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58,361,667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A277FE7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62870C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58,361,667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E3D828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- 95,565,333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1DE88007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- 62.08</w:t>
            </w:r>
          </w:p>
        </w:tc>
      </w:tr>
      <w:tr w:rsidR="00F03CB8" w:rsidRPr="0095540F" w14:paraId="3F315F88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64BCCC" w14:textId="77777777" w:rsidR="00F03CB8" w:rsidRPr="0095540F" w:rsidRDefault="00F03CB8" w:rsidP="00956EE9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ABB075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135,603,000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9D43E2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491,424,794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42049A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B75711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491,424,794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894202F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355,821,794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15A39254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262.40</w:t>
            </w:r>
          </w:p>
        </w:tc>
      </w:tr>
      <w:tr w:rsidR="00F03CB8" w:rsidRPr="0095540F" w14:paraId="681F2408" w14:textId="77777777" w:rsidTr="002B71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9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2AB507" w14:textId="77777777" w:rsidR="00F03CB8" w:rsidRPr="0095540F" w:rsidRDefault="00F03CB8" w:rsidP="00956EE9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5540F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56FB877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289,530,000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A048ECA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549,786,461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BE6A1E4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9DD7EBF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549,786,461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015433D7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260,256,461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6557967" w14:textId="77777777" w:rsidR="00F03CB8" w:rsidRPr="0095540F" w:rsidRDefault="00F03CB8" w:rsidP="00956E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5540F">
              <w:rPr>
                <w:rFonts w:ascii="新細明體" w:hAnsi="新細明體" w:hint="eastAsia"/>
                <w:b/>
                <w:sz w:val="18"/>
                <w:szCs w:val="18"/>
              </w:rPr>
              <w:t>89.89</w:t>
            </w:r>
          </w:p>
        </w:tc>
      </w:tr>
    </w:tbl>
    <w:p w14:paraId="36C95B76" w14:textId="75C1B28A" w:rsidR="00B74B3B" w:rsidRPr="00C1050E" w:rsidRDefault="00290512" w:rsidP="00290512">
      <w:pPr>
        <w:tabs>
          <w:tab w:val="left" w:pos="2212"/>
        </w:tabs>
        <w:snapToGrid w:val="0"/>
        <w:spacing w:afterLines="30" w:after="108"/>
        <w:ind w:rightChars="300" w:right="720"/>
        <w:rPr>
          <w:rFonts w:ascii="標楷體" w:eastAsia="標楷體"/>
          <w:b/>
          <w:sz w:val="32"/>
          <w:szCs w:val="32"/>
          <w:u w:val="single"/>
        </w:rPr>
      </w:pPr>
      <w:r w:rsidRPr="00290512">
        <w:rPr>
          <w:rFonts w:ascii="標楷體" w:eastAsia="標楷體"/>
          <w:b/>
          <w:sz w:val="32"/>
          <w:szCs w:val="32"/>
        </w:rPr>
        <w:lastRenderedPageBreak/>
        <w:tab/>
      </w:r>
      <w:r w:rsidR="00D167E7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B74B3B" w:rsidRPr="00C1050E">
        <w:rPr>
          <w:rFonts w:ascii="標楷體" w:eastAsia="標楷體"/>
          <w:b/>
          <w:sz w:val="32"/>
          <w:szCs w:val="32"/>
          <w:u w:val="single"/>
        </w:rPr>
        <w:t>文化發展基金</w:t>
      </w:r>
      <w:r w:rsidR="00B74B3B"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B74B3B"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B74B3B"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D167E7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65C69BFA" w14:textId="5AF8EE60" w:rsidR="00B74B3B" w:rsidRPr="00034ACA" w:rsidRDefault="00290512" w:rsidP="00290512">
      <w:pPr>
        <w:tabs>
          <w:tab w:val="left" w:pos="4144"/>
          <w:tab w:val="right" w:pos="10191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B74B3B" w:rsidRPr="00034ACA">
        <w:rPr>
          <w:rFonts w:ascii="標楷體" w:eastAsia="標楷體" w:hAnsi="標楷體" w:hint="eastAsia"/>
        </w:rPr>
        <w:t>中華民國</w:t>
      </w:r>
      <w:proofErr w:type="gramStart"/>
      <w:r w:rsidR="00B74B3B" w:rsidRPr="00034ACA">
        <w:rPr>
          <w:rFonts w:ascii="標楷體" w:eastAsia="標楷體" w:hAnsi="標楷體"/>
        </w:rPr>
        <w:t>114</w:t>
      </w:r>
      <w:proofErr w:type="gramEnd"/>
      <w:r w:rsidR="00B74B3B" w:rsidRPr="00034ACA">
        <w:rPr>
          <w:rFonts w:ascii="標楷體" w:eastAsia="標楷體" w:hAnsi="標楷體" w:hint="eastAsia"/>
        </w:rPr>
        <w:t>年度</w:t>
      </w:r>
      <w:r w:rsidR="00B74B3B" w:rsidRPr="00034ACA">
        <w:rPr>
          <w:rFonts w:ascii="標楷體" w:eastAsia="標楷體" w:hAnsi="標楷體" w:hint="eastAsia"/>
        </w:rPr>
        <w:tab/>
      </w:r>
      <w:r w:rsidR="00B74B3B" w:rsidRPr="00E57EAA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B74B3B" w:rsidRPr="007307C0" w14:paraId="3BC075B2" w14:textId="77777777" w:rsidTr="00E44457">
        <w:trPr>
          <w:cantSplit/>
          <w:trHeight w:val="397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5AA50F" w14:textId="77777777" w:rsidR="00B74B3B" w:rsidRPr="007307C0" w:rsidRDefault="00B74B3B" w:rsidP="00290512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7ADEC2" w14:textId="77777777" w:rsidR="00B74B3B" w:rsidRPr="007307C0" w:rsidRDefault="00B74B3B" w:rsidP="00D34AF5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B74B3B" w:rsidRPr="007307C0" w14:paraId="6C22B1B9" w14:textId="77777777" w:rsidTr="00E44457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16FF080" w14:textId="77777777" w:rsidR="00B74B3B" w:rsidRPr="007307C0" w:rsidRDefault="00B74B3B" w:rsidP="00BB26C6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E6A393E" w14:textId="77777777" w:rsidR="00B74B3B" w:rsidRPr="007307C0" w:rsidRDefault="00B74B3B" w:rsidP="00BB26C6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B74B3B" w:rsidRPr="00290512" w14:paraId="5FA44706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08FAE0" w14:textId="77777777" w:rsidR="00B74B3B" w:rsidRPr="00290512" w:rsidRDefault="00B74B3B" w:rsidP="0029051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0FCF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74B3B" w:rsidRPr="00290512" w14:paraId="45E697FD" w14:textId="77777777" w:rsidTr="00564506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458E51" w14:textId="77777777" w:rsidR="00B74B3B" w:rsidRPr="00290512" w:rsidRDefault="00B74B3B" w:rsidP="0029051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18ACC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62,165,632</w:t>
            </w:r>
          </w:p>
        </w:tc>
      </w:tr>
      <w:tr w:rsidR="00B74B3B" w:rsidRPr="00290512" w14:paraId="6FCED484" w14:textId="77777777" w:rsidTr="00564506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61A39F" w14:textId="77777777" w:rsidR="00B74B3B" w:rsidRPr="00290512" w:rsidRDefault="00B74B3B" w:rsidP="0029051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ED504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- 33,961,771</w:t>
            </w:r>
          </w:p>
        </w:tc>
      </w:tr>
      <w:tr w:rsidR="00B74B3B" w:rsidRPr="00290512" w14:paraId="22CAC99F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BB287" w14:textId="77777777" w:rsidR="00B74B3B" w:rsidRPr="00290512" w:rsidRDefault="00B74B3B" w:rsidP="0029051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CD881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28,203,861</w:t>
            </w:r>
          </w:p>
        </w:tc>
      </w:tr>
      <w:tr w:rsidR="00B74B3B" w:rsidRPr="00290512" w14:paraId="1BEB8580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A59CDF" w14:textId="77777777" w:rsidR="00B74B3B" w:rsidRPr="00290512" w:rsidRDefault="00B74B3B" w:rsidP="0029051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FF51F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74B3B" w:rsidRPr="00290512" w14:paraId="18BF9AB6" w14:textId="77777777" w:rsidTr="00564506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6D2DCF" w14:textId="77777777" w:rsidR="00B74B3B" w:rsidRPr="00290512" w:rsidRDefault="00B74B3B" w:rsidP="0029051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31B6B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- 4,792,500</w:t>
            </w:r>
          </w:p>
        </w:tc>
      </w:tr>
      <w:tr w:rsidR="00B74B3B" w:rsidRPr="00290512" w14:paraId="213FB5E8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EEC7F" w14:textId="77777777" w:rsidR="00B74B3B" w:rsidRPr="00290512" w:rsidRDefault="00B74B3B" w:rsidP="0029051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37657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- 4,792,500</w:t>
            </w:r>
          </w:p>
        </w:tc>
      </w:tr>
      <w:tr w:rsidR="00B74B3B" w:rsidRPr="00290512" w14:paraId="189AD39A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25801" w14:textId="77777777" w:rsidR="00B74B3B" w:rsidRPr="00290512" w:rsidRDefault="00B74B3B" w:rsidP="0029051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6E638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B74B3B" w:rsidRPr="00290512" w14:paraId="05F7F499" w14:textId="77777777" w:rsidTr="00564506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48BF2" w14:textId="77777777" w:rsidR="00B74B3B" w:rsidRPr="00290512" w:rsidRDefault="00B74B3B" w:rsidP="0029051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983F3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- 1,451,450,022</w:t>
            </w:r>
          </w:p>
        </w:tc>
      </w:tr>
      <w:tr w:rsidR="00B74B3B" w:rsidRPr="00290512" w14:paraId="7A487820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6F339A" w14:textId="77777777" w:rsidR="00B74B3B" w:rsidRPr="00290512" w:rsidRDefault="00B74B3B" w:rsidP="0029051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B6042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- 1,451,450,022</w:t>
            </w:r>
          </w:p>
        </w:tc>
      </w:tr>
      <w:tr w:rsidR="00B74B3B" w:rsidRPr="00290512" w14:paraId="5937E28F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54DA6" w14:textId="77777777" w:rsidR="00B74B3B" w:rsidRPr="00290512" w:rsidRDefault="00B74B3B" w:rsidP="0029051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0B40C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- 1,428,038,661</w:t>
            </w:r>
          </w:p>
        </w:tc>
      </w:tr>
      <w:tr w:rsidR="00B74B3B" w:rsidRPr="00290512" w14:paraId="57948B55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FB7C9D" w14:textId="77777777" w:rsidR="00B74B3B" w:rsidRPr="00290512" w:rsidRDefault="00B74B3B" w:rsidP="0029051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65C1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2,792,159,308</w:t>
            </w:r>
          </w:p>
        </w:tc>
      </w:tr>
      <w:tr w:rsidR="00B74B3B" w:rsidRPr="00290512" w14:paraId="7379CF8E" w14:textId="77777777" w:rsidTr="00E44457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B21D35" w14:textId="77777777" w:rsidR="00B74B3B" w:rsidRPr="00290512" w:rsidRDefault="00B74B3B" w:rsidP="0029051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90512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4177895" w14:textId="77777777" w:rsidR="00B74B3B" w:rsidRPr="00290512" w:rsidRDefault="00B74B3B" w:rsidP="0029051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290512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1,364,120,647</w:t>
            </w:r>
          </w:p>
        </w:tc>
      </w:tr>
    </w:tbl>
    <w:p w14:paraId="7FD447C9" w14:textId="77777777" w:rsidR="00A425FF" w:rsidRPr="009700F5" w:rsidRDefault="00A425FF" w:rsidP="007B659E">
      <w:pPr>
        <w:snapToGrid w:val="0"/>
        <w:ind w:left="360" w:rightChars="-1" w:right="-2" w:hangingChars="200" w:hanging="36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9700F5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0DD2EFC5" w14:textId="77777777" w:rsidR="00A425FF" w:rsidRPr="009700F5" w:rsidRDefault="00A425FF" w:rsidP="00AC4BB0">
      <w:pPr>
        <w:snapToGrid w:val="0"/>
        <w:ind w:leftChars="150" w:left="540" w:rightChars="-6" w:right="-14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2.</w:t>
      </w:r>
      <w:r w:rsidRPr="009700F5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704514E2" w14:textId="77777777" w:rsidR="00A425FF" w:rsidRPr="00034ACA" w:rsidRDefault="00A425FF" w:rsidP="00A425FF">
      <w:pPr>
        <w:snapToGrid w:val="0"/>
        <w:ind w:leftChars="157" w:left="544" w:rightChars="-1" w:right="-2" w:hangingChars="93" w:hanging="167"/>
        <w:jc w:val="both"/>
        <w:rPr>
          <w:rFonts w:ascii="標楷體" w:eastAsia="標楷體" w:hAnsi="標楷體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9"/>
        <w:gridCol w:w="810"/>
        <w:gridCol w:w="1588"/>
        <w:gridCol w:w="777"/>
        <w:gridCol w:w="1621"/>
        <w:gridCol w:w="760"/>
      </w:tblGrid>
      <w:tr w:rsidR="00396CCE" w14:paraId="698CB034" w14:textId="77777777" w:rsidTr="005E194D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6A85199C" w14:textId="5D90705F" w:rsidR="00396CCE" w:rsidRDefault="00CD25C1" w:rsidP="00CD25C1">
            <w:pPr>
              <w:tabs>
                <w:tab w:val="left" w:pos="2504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D25C1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396CC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396CCE" w:rsidRPr="00004D6F">
              <w:rPr>
                <w:rFonts w:ascii="標楷體" w:eastAsia="標楷體" w:hAnsi="標楷體"/>
                <w:b/>
                <w:sz w:val="32"/>
                <w:u w:val="single"/>
              </w:rPr>
              <w:t>文化發展基金</w:t>
            </w:r>
            <w:r w:rsidR="00396CC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396CC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396CC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0F346ED6" w14:textId="6531CCFE" w:rsidR="00396CCE" w:rsidRDefault="00396CCE" w:rsidP="00E57EAA">
            <w:pPr>
              <w:tabs>
                <w:tab w:val="left" w:pos="3624"/>
                <w:tab w:val="left" w:pos="8722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396CCE" w14:paraId="5379FC9A" w14:textId="77777777" w:rsidTr="0046194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509807" w14:textId="77777777" w:rsidR="00396CCE" w:rsidRPr="00CD25C1" w:rsidRDefault="00396CCE" w:rsidP="00CD25C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FE515EB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/>
              </w:rPr>
              <w:t>114</w:t>
            </w:r>
            <w:r w:rsidRPr="00CD25C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28695E3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/>
              </w:rPr>
              <w:t>113</w:t>
            </w:r>
            <w:r w:rsidRPr="00CD25C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31042C" w14:textId="77777777" w:rsidR="00396CCE" w:rsidRPr="00CD25C1" w:rsidRDefault="00396CCE" w:rsidP="00FC60FE">
            <w:pPr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96CCE" w14:paraId="2C9C489C" w14:textId="77777777" w:rsidTr="0046194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DC7A03" w14:textId="77777777" w:rsidR="00396CCE" w:rsidRPr="00CD25C1" w:rsidRDefault="00396CCE" w:rsidP="00CD25C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9" w:type="dxa"/>
            <w:tcBorders>
              <w:bottom w:val="single" w:sz="8" w:space="0" w:color="auto"/>
            </w:tcBorders>
            <w:vAlign w:val="center"/>
          </w:tcPr>
          <w:p w14:paraId="6A41854D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6EA3CE5C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1D309523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77" w:type="dxa"/>
            <w:tcBorders>
              <w:bottom w:val="single" w:sz="8" w:space="0" w:color="auto"/>
            </w:tcBorders>
            <w:vAlign w:val="center"/>
          </w:tcPr>
          <w:p w14:paraId="6BD620FA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21" w:type="dxa"/>
            <w:tcBorders>
              <w:bottom w:val="single" w:sz="8" w:space="0" w:color="auto"/>
            </w:tcBorders>
            <w:vAlign w:val="center"/>
          </w:tcPr>
          <w:p w14:paraId="10BBF8AE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60" w:type="dxa"/>
            <w:tcBorders>
              <w:bottom w:val="single" w:sz="8" w:space="0" w:color="auto"/>
              <w:right w:val="nil"/>
            </w:tcBorders>
            <w:vAlign w:val="center"/>
          </w:tcPr>
          <w:p w14:paraId="163FE762" w14:textId="77777777" w:rsidR="00396CCE" w:rsidRPr="00CD25C1" w:rsidRDefault="00396CCE" w:rsidP="00CD25C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25C1">
              <w:rPr>
                <w:rFonts w:ascii="標楷體" w:eastAsia="標楷體" w:hAnsi="標楷體" w:hint="eastAsia"/>
              </w:rPr>
              <w:t>％</w:t>
            </w:r>
          </w:p>
        </w:tc>
      </w:tr>
      <w:tr w:rsidR="00396CCE" w14:paraId="6F945DE9" w14:textId="77777777" w:rsidTr="00BC38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9A5062" w14:textId="77777777" w:rsidR="00396CCE" w:rsidRPr="00BC3807" w:rsidRDefault="00396CCE" w:rsidP="00BC380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C3807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50A6C8E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1,487,290,068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2BF38331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FCC618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2,876,575,700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774851A5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2C71195C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- 1,389,285,632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09E69FFD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- 48.30</w:t>
            </w:r>
          </w:p>
        </w:tc>
      </w:tr>
      <w:tr w:rsidR="00396CCE" w:rsidRPr="00002641" w14:paraId="2237EB63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E3ABE8" w14:textId="77777777" w:rsidR="00396CCE" w:rsidRPr="00002641" w:rsidRDefault="00396CCE" w:rsidP="00BC380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E46AB4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1,418,834,850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825FEB7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95.40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4A97B3D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2,811,924,447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74E994F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97.75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4003F430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- 1,393,089,597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72BB9B0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- 49.54</w:t>
            </w:r>
          </w:p>
        </w:tc>
      </w:tr>
      <w:tr w:rsidR="00396CCE" w:rsidRPr="00002641" w14:paraId="1E5069FC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4DE824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5CF893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1,364,120,647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5D0D30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91.72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3CCCFF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2,792,159,308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32912C7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97.07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066415FF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- 1,428,038,661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48AC8AA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- 51.14</w:t>
            </w:r>
          </w:p>
        </w:tc>
      </w:tr>
      <w:tr w:rsidR="00396CCE" w:rsidRPr="00002641" w14:paraId="1173664D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FEB44E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F57B9F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30,759,563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3858028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2.07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392797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14,229,705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754B8D0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6E6DE62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16,529,858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0922A728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116.16</w:t>
            </w:r>
          </w:p>
        </w:tc>
      </w:tr>
      <w:tr w:rsidR="00396CCE" w:rsidRPr="00002641" w14:paraId="1EC3419D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28575D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DAC57E4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23,954,640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27B475C9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1.61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1175D1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5,535,434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085AF04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23BFD098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18,419,206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10B22F0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332.75</w:t>
            </w:r>
          </w:p>
        </w:tc>
      </w:tr>
      <w:tr w:rsidR="00396CCE" w:rsidRPr="00002641" w14:paraId="17F7A02B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B8F99A" w14:textId="77777777" w:rsidR="00396CCE" w:rsidRPr="00002641" w:rsidRDefault="00396CCE" w:rsidP="00BC380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A4C736C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64,930,153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1F4ADF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4.37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2C3556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60,182,584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0AB0BE8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398A97B7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4,747,569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14EB0A5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7.89</w:t>
            </w:r>
          </w:p>
        </w:tc>
      </w:tr>
      <w:tr w:rsidR="00396CCE" w:rsidRPr="00002641" w14:paraId="2E2613C4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1C843D4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ADEC3F4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74,957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F103A5C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C9BC9A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37,828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4F9379D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67B5D7BD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37,129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46225510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98.15</w:t>
            </w:r>
          </w:p>
        </w:tc>
      </w:tr>
      <w:tr w:rsidR="00396CCE" w:rsidRPr="00002641" w14:paraId="5436D03A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D10E96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02955CD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37,696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CCD73FD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0E7749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0A6FDFB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00E5CDF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37,696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0B1C355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96CCE" w:rsidRPr="00002641" w14:paraId="5FDC24DE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5DF17F3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收藏品及傳承資產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AA6A363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64,817,500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5D6EC34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4.36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130353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60,025,000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6175A2B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78F13C4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4,792,500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59A3115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7.98</w:t>
            </w:r>
          </w:p>
        </w:tc>
      </w:tr>
      <w:tr w:rsidR="00396CCE" w:rsidRPr="00002641" w14:paraId="0EB0F7B2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7F4DB0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DD4282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4F14A054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55799A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119,756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6CAE34B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72285DC3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- 119,756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11A1FE99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396CCE" w:rsidRPr="00002641" w14:paraId="340703FA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1B1F69" w14:textId="77777777" w:rsidR="00396CCE" w:rsidRPr="00002641" w:rsidRDefault="00396CCE" w:rsidP="00BC380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990DE6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3,525,065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5B003E8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C92BEDC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4,468,669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04B0E720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119F6B0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- 943,604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2BD8B79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- 21.12</w:t>
            </w:r>
          </w:p>
        </w:tc>
      </w:tr>
      <w:tr w:rsidR="00396CCE" w:rsidRPr="00002641" w14:paraId="5494A993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30608B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36F47C5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3,525,065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C5369F3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71486A4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4,468,669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397E029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3237345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- 943,604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0AE02914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- 21.12</w:t>
            </w:r>
          </w:p>
        </w:tc>
      </w:tr>
      <w:tr w:rsidR="00396CCE" w14:paraId="68F506AB" w14:textId="77777777" w:rsidTr="00BC38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3A46EA" w14:textId="77777777" w:rsidR="00396CCE" w:rsidRPr="00BC3807" w:rsidRDefault="00396CCE" w:rsidP="00BC380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C3807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4BF6908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1,487,290,068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E2D3292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6F9DCA3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2,876,575,700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7A922BA2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54A0DE8F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- 1,389,285,632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3A8705C4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- 48.30</w:t>
            </w:r>
          </w:p>
        </w:tc>
      </w:tr>
      <w:tr w:rsidR="00396CCE" w14:paraId="41BECFCF" w14:textId="77777777" w:rsidTr="00BC38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0DBF7D" w14:textId="77777777" w:rsidR="00396CCE" w:rsidRPr="00BC3807" w:rsidRDefault="00396CCE" w:rsidP="00BC380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C3807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977F16D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869,048,389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975ECB2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58.43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C061327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2,320,499,653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60197244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80.67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4B419642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- 1,451,451,264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2E2E4FF9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- 62.55</w:t>
            </w:r>
          </w:p>
        </w:tc>
      </w:tr>
      <w:tr w:rsidR="00396CCE" w:rsidRPr="00002641" w14:paraId="53E67D9C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37158F" w14:textId="77777777" w:rsidR="00396CCE" w:rsidRPr="00002641" w:rsidRDefault="00396CCE" w:rsidP="00BC380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C42F539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FC6899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E991F53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1,242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3353993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292948D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- 1,242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2FDD327C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396CCE" w:rsidRPr="00002641" w14:paraId="42E794A6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6DBD36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9009DE8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7B6863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0483AB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1,242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7E01113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09FE2E3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- 1,242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773EE517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396CCE" w:rsidRPr="00002641" w14:paraId="37DA7EF6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3E705B" w14:textId="77777777" w:rsidR="00396CCE" w:rsidRPr="00002641" w:rsidRDefault="00396CCE" w:rsidP="00BC380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B693AE8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869,048,389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F05CD0C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58.43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C97F51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2,320,498,411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1CA241E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80.67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17C63C5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- 1,451,450,022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2B069DA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- 62.55</w:t>
            </w:r>
          </w:p>
        </w:tc>
      </w:tr>
      <w:tr w:rsidR="00396CCE" w:rsidRPr="00002641" w14:paraId="5BEADAAB" w14:textId="77777777" w:rsidTr="00D57A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4569CD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5F8AD6D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869,048,389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3021DACF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58.43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DD3F11F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2,320,498,411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66D5F56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80.67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39341A4E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- 1,451,450,022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1EE1EA6B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- 62.55</w:t>
            </w:r>
          </w:p>
        </w:tc>
      </w:tr>
      <w:tr w:rsidR="00396CCE" w14:paraId="3DB03241" w14:textId="77777777" w:rsidTr="00B805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BD3BD1E" w14:textId="77777777" w:rsidR="00396CCE" w:rsidRPr="00BC3807" w:rsidRDefault="00396CCE" w:rsidP="00BC380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C3807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50B106C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618,241,679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7481E7FB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41.57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6AD85D7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556,076,047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39F4541C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19.33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6D4B8931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62,165,632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05DB0089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11.18</w:t>
            </w:r>
          </w:p>
        </w:tc>
      </w:tr>
      <w:tr w:rsidR="00396CCE" w:rsidRPr="00002641" w14:paraId="3D84C782" w14:textId="77777777" w:rsidTr="00B805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84C114" w14:textId="77777777" w:rsidR="00396CCE" w:rsidRPr="00002641" w:rsidRDefault="00396CCE" w:rsidP="00BC380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EEFF176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618,241,679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760F037F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41.57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90611D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556,076,047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38E7B5A2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19.33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2C2FCEBC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62,165,632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411AD5B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11.18</w:t>
            </w:r>
          </w:p>
        </w:tc>
      </w:tr>
      <w:tr w:rsidR="00396CCE" w:rsidRPr="00002641" w14:paraId="39DAE8F5" w14:textId="77777777" w:rsidTr="00B805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E6A8C2" w14:textId="77777777" w:rsidR="00396CCE" w:rsidRPr="00002641" w:rsidRDefault="00396CCE" w:rsidP="00BC380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2641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0E4EED9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618,241,679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39ABC28A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41.57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D52FB75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556,076,047</w:t>
            </w:r>
          </w:p>
        </w:tc>
        <w:tc>
          <w:tcPr>
            <w:tcW w:w="777" w:type="dxa"/>
            <w:tcBorders>
              <w:top w:val="nil"/>
              <w:bottom w:val="nil"/>
            </w:tcBorders>
            <w:vAlign w:val="center"/>
          </w:tcPr>
          <w:p w14:paraId="43856A61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2641">
              <w:rPr>
                <w:rFonts w:ascii="新細明體" w:hAnsi="新細明體"/>
                <w:sz w:val="18"/>
              </w:rPr>
              <w:t>19.33</w:t>
            </w: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704EF1E3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2641">
              <w:rPr>
                <w:rFonts w:ascii="新細明體" w:hAnsi="新細明體"/>
                <w:noProof/>
                <w:sz w:val="18"/>
              </w:rPr>
              <w:t>62,165,632</w:t>
            </w:r>
          </w:p>
        </w:tc>
        <w:tc>
          <w:tcPr>
            <w:tcW w:w="760" w:type="dxa"/>
            <w:tcBorders>
              <w:top w:val="nil"/>
              <w:bottom w:val="nil"/>
              <w:right w:val="nil"/>
            </w:tcBorders>
            <w:vAlign w:val="center"/>
          </w:tcPr>
          <w:p w14:paraId="1FA28BD3" w14:textId="77777777" w:rsidR="00396CCE" w:rsidRPr="00002641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2641">
              <w:rPr>
                <w:rFonts w:ascii="新細明體" w:hAnsi="新細明體"/>
                <w:kern w:val="0"/>
                <w:sz w:val="18"/>
              </w:rPr>
              <w:t>11.18</w:t>
            </w:r>
          </w:p>
        </w:tc>
      </w:tr>
      <w:tr w:rsidR="00396CCE" w14:paraId="66CEFEB8" w14:textId="77777777" w:rsidTr="00BC38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27C789" w14:textId="77777777" w:rsidR="00396CCE" w:rsidRPr="00BC3807" w:rsidRDefault="00396CCE" w:rsidP="00BC380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C3807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9" w:type="dxa"/>
            <w:tcBorders>
              <w:top w:val="nil"/>
              <w:bottom w:val="single" w:sz="8" w:space="0" w:color="auto"/>
            </w:tcBorders>
            <w:vAlign w:val="center"/>
          </w:tcPr>
          <w:p w14:paraId="771EA603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1,487,290,068</w:t>
            </w:r>
          </w:p>
        </w:tc>
        <w:tc>
          <w:tcPr>
            <w:tcW w:w="810" w:type="dxa"/>
            <w:tcBorders>
              <w:top w:val="nil"/>
              <w:bottom w:val="single" w:sz="8" w:space="0" w:color="auto"/>
            </w:tcBorders>
            <w:vAlign w:val="center"/>
          </w:tcPr>
          <w:p w14:paraId="6DD3B9B9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6E88D921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2,876,575,700</w:t>
            </w:r>
          </w:p>
        </w:tc>
        <w:tc>
          <w:tcPr>
            <w:tcW w:w="777" w:type="dxa"/>
            <w:tcBorders>
              <w:top w:val="nil"/>
              <w:bottom w:val="single" w:sz="8" w:space="0" w:color="auto"/>
            </w:tcBorders>
            <w:vAlign w:val="center"/>
          </w:tcPr>
          <w:p w14:paraId="12FEA89F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1" w:type="dxa"/>
            <w:tcBorders>
              <w:top w:val="nil"/>
              <w:bottom w:val="single" w:sz="8" w:space="0" w:color="auto"/>
            </w:tcBorders>
            <w:vAlign w:val="center"/>
          </w:tcPr>
          <w:p w14:paraId="4E97A950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- 1,389,285,632</w:t>
            </w:r>
          </w:p>
        </w:tc>
        <w:tc>
          <w:tcPr>
            <w:tcW w:w="76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B473BD4" w14:textId="77777777" w:rsidR="00396CCE" w:rsidRPr="00190A22" w:rsidRDefault="00396CCE" w:rsidP="00BC380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- 48.30</w:t>
            </w:r>
          </w:p>
        </w:tc>
      </w:tr>
    </w:tbl>
    <w:p w14:paraId="2E0EB65B" w14:textId="77777777" w:rsidR="00396CCE" w:rsidRPr="009C22C9" w:rsidRDefault="00396CCE" w:rsidP="00396CCE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396CCE" w:rsidRPr="009C22C9" w:rsidSect="00673234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3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6BBAA" w14:textId="77777777" w:rsidR="00101265" w:rsidRDefault="00101265" w:rsidP="00A11CE0">
      <w:r>
        <w:separator/>
      </w:r>
    </w:p>
  </w:endnote>
  <w:endnote w:type="continuationSeparator" w:id="0">
    <w:p w14:paraId="1D68C080" w14:textId="77777777" w:rsidR="00101265" w:rsidRDefault="00101265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EE3C" w14:textId="77777777" w:rsidR="0094023B" w:rsidRDefault="0094023B" w:rsidP="0094023B">
    <w:pPr>
      <w:pStyle w:val="a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3F8B" w14:textId="688DCEC0" w:rsidR="0094023B" w:rsidRPr="0094023B" w:rsidRDefault="0094023B" w:rsidP="003518EA">
    <w:pPr>
      <w:pStyle w:val="af"/>
      <w:snapToGrid/>
      <w:jc w:val="center"/>
      <w:rPr>
        <w:rFonts w:ascii="標楷體" w:eastAsia="標楷體" w:hAnsi="標楷體"/>
      </w:rPr>
    </w:pPr>
  </w:p>
  <w:p w14:paraId="1E2A9C4D" w14:textId="12134AEE" w:rsidR="0094023B" w:rsidRPr="0094023B" w:rsidRDefault="0094023B" w:rsidP="0094023B">
    <w:pPr>
      <w:pStyle w:val="af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7583B" w14:textId="77777777" w:rsidR="00101265" w:rsidRDefault="00101265" w:rsidP="00A11CE0">
      <w:r>
        <w:separator/>
      </w:r>
    </w:p>
  </w:footnote>
  <w:footnote w:type="continuationSeparator" w:id="0">
    <w:p w14:paraId="4C2E0A33" w14:textId="77777777" w:rsidR="00101265" w:rsidRDefault="00101265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9633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0E"/>
    <w:rsid w:val="0000003A"/>
    <w:rsid w:val="00002641"/>
    <w:rsid w:val="000066C0"/>
    <w:rsid w:val="00016207"/>
    <w:rsid w:val="00027412"/>
    <w:rsid w:val="00044CD8"/>
    <w:rsid w:val="000A321D"/>
    <w:rsid w:val="000A34D7"/>
    <w:rsid w:val="000F683E"/>
    <w:rsid w:val="00101265"/>
    <w:rsid w:val="0014193E"/>
    <w:rsid w:val="00164EBC"/>
    <w:rsid w:val="00180787"/>
    <w:rsid w:val="001854C2"/>
    <w:rsid w:val="0019545B"/>
    <w:rsid w:val="001F4C8D"/>
    <w:rsid w:val="00231A4A"/>
    <w:rsid w:val="002560F9"/>
    <w:rsid w:val="00290512"/>
    <w:rsid w:val="002B4290"/>
    <w:rsid w:val="002B4B4E"/>
    <w:rsid w:val="002B5A03"/>
    <w:rsid w:val="002B714A"/>
    <w:rsid w:val="002D2B7D"/>
    <w:rsid w:val="002D35E4"/>
    <w:rsid w:val="002F399B"/>
    <w:rsid w:val="003042D4"/>
    <w:rsid w:val="003072B4"/>
    <w:rsid w:val="00307F47"/>
    <w:rsid w:val="003205DD"/>
    <w:rsid w:val="003518EA"/>
    <w:rsid w:val="003809EF"/>
    <w:rsid w:val="00396CCE"/>
    <w:rsid w:val="003A6A20"/>
    <w:rsid w:val="00443DDF"/>
    <w:rsid w:val="00460828"/>
    <w:rsid w:val="0046194D"/>
    <w:rsid w:val="00466F42"/>
    <w:rsid w:val="00520F51"/>
    <w:rsid w:val="00527731"/>
    <w:rsid w:val="00556899"/>
    <w:rsid w:val="00564506"/>
    <w:rsid w:val="00571258"/>
    <w:rsid w:val="00571D21"/>
    <w:rsid w:val="005974F6"/>
    <w:rsid w:val="005C780E"/>
    <w:rsid w:val="005E194D"/>
    <w:rsid w:val="0061098B"/>
    <w:rsid w:val="00621D9A"/>
    <w:rsid w:val="00663202"/>
    <w:rsid w:val="00673234"/>
    <w:rsid w:val="00693679"/>
    <w:rsid w:val="0070226A"/>
    <w:rsid w:val="00702ED8"/>
    <w:rsid w:val="00704960"/>
    <w:rsid w:val="007142B1"/>
    <w:rsid w:val="00731271"/>
    <w:rsid w:val="00744F1E"/>
    <w:rsid w:val="00771369"/>
    <w:rsid w:val="00780E5F"/>
    <w:rsid w:val="007A59CB"/>
    <w:rsid w:val="007C7469"/>
    <w:rsid w:val="007D0A85"/>
    <w:rsid w:val="007F117D"/>
    <w:rsid w:val="0082049C"/>
    <w:rsid w:val="00823F93"/>
    <w:rsid w:val="008438D2"/>
    <w:rsid w:val="0086657D"/>
    <w:rsid w:val="008A13BC"/>
    <w:rsid w:val="008D3C14"/>
    <w:rsid w:val="0094023B"/>
    <w:rsid w:val="0095540F"/>
    <w:rsid w:val="00956EE9"/>
    <w:rsid w:val="00963388"/>
    <w:rsid w:val="009636B1"/>
    <w:rsid w:val="0096601A"/>
    <w:rsid w:val="009700F5"/>
    <w:rsid w:val="009C2291"/>
    <w:rsid w:val="009D2CCD"/>
    <w:rsid w:val="009E53F8"/>
    <w:rsid w:val="00A04203"/>
    <w:rsid w:val="00A11232"/>
    <w:rsid w:val="00A11CE0"/>
    <w:rsid w:val="00A425FF"/>
    <w:rsid w:val="00A46CF9"/>
    <w:rsid w:val="00A50C0B"/>
    <w:rsid w:val="00A8350B"/>
    <w:rsid w:val="00AA08F0"/>
    <w:rsid w:val="00AA223E"/>
    <w:rsid w:val="00AC4BB0"/>
    <w:rsid w:val="00AE7E2B"/>
    <w:rsid w:val="00AF01BD"/>
    <w:rsid w:val="00B2592A"/>
    <w:rsid w:val="00B25B3D"/>
    <w:rsid w:val="00B40D94"/>
    <w:rsid w:val="00B74B3B"/>
    <w:rsid w:val="00B80598"/>
    <w:rsid w:val="00B96F88"/>
    <w:rsid w:val="00BC3807"/>
    <w:rsid w:val="00BD1796"/>
    <w:rsid w:val="00CA3D0E"/>
    <w:rsid w:val="00CC6F50"/>
    <w:rsid w:val="00CD25C1"/>
    <w:rsid w:val="00D107C9"/>
    <w:rsid w:val="00D11617"/>
    <w:rsid w:val="00D167E7"/>
    <w:rsid w:val="00D34AF5"/>
    <w:rsid w:val="00D57A3C"/>
    <w:rsid w:val="00D61CA1"/>
    <w:rsid w:val="00D70DB4"/>
    <w:rsid w:val="00D90D5F"/>
    <w:rsid w:val="00DA3A18"/>
    <w:rsid w:val="00E03857"/>
    <w:rsid w:val="00E428BA"/>
    <w:rsid w:val="00E43D83"/>
    <w:rsid w:val="00E44457"/>
    <w:rsid w:val="00E57EAA"/>
    <w:rsid w:val="00E82C09"/>
    <w:rsid w:val="00E86D98"/>
    <w:rsid w:val="00F03CB8"/>
    <w:rsid w:val="00F151D7"/>
    <w:rsid w:val="00F75FA6"/>
    <w:rsid w:val="00FC60FE"/>
    <w:rsid w:val="00FE08EF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6DC355E3"/>
  <w15:docId w15:val="{A07EE644-A0FC-4F22-90DE-68AA3AB5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FE08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FE08EF"/>
    <w:rPr>
      <w:kern w:val="2"/>
    </w:rPr>
  </w:style>
  <w:style w:type="paragraph" w:styleId="af">
    <w:name w:val="footer"/>
    <w:basedOn w:val="a"/>
    <w:link w:val="af0"/>
    <w:uiPriority w:val="99"/>
    <w:unhideWhenUsed/>
    <w:rsid w:val="00FE08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FE08E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2EDF1-0EC0-4ED3-AFAB-07691D84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268</TotalTime>
  <Pages>3</Pages>
  <Words>928</Words>
  <Characters>1744</Characters>
  <Application>Microsoft Office Word</Application>
  <DocSecurity>0</DocSecurity>
  <Lines>14</Lines>
  <Paragraphs>5</Paragraphs>
  <ScaleCrop>false</ScaleCrop>
  <Company>審計部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蔡欣晏</cp:lastModifiedBy>
  <cp:revision>50</cp:revision>
  <cp:lastPrinted>2026-07-07T06:11:00Z</cp:lastPrinted>
  <dcterms:created xsi:type="dcterms:W3CDTF">2026-05-29T01:34:00Z</dcterms:created>
  <dcterms:modified xsi:type="dcterms:W3CDTF">2026-07-16T03:31:00Z</dcterms:modified>
</cp:coreProperties>
</file>