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CF226" w14:textId="77777777" w:rsidR="00016C66" w:rsidRPr="00E94061" w:rsidRDefault="0064372F" w:rsidP="006A195A">
      <w:pPr>
        <w:widowControl w:val="0"/>
        <w:overflowPunct/>
        <w:snapToGrid w:val="0"/>
        <w:spacing w:afterLines="20" w:after="72" w:line="0" w:lineRule="atLeast"/>
        <w:ind w:firstLine="641"/>
        <w:jc w:val="left"/>
        <w:rPr>
          <w:b/>
          <w:color w:val="000000" w:themeColor="text1"/>
          <w:sz w:val="32"/>
        </w:rPr>
      </w:pPr>
      <w:r>
        <w:rPr>
          <w:rFonts w:hint="eastAsia"/>
          <w:b/>
          <w:color w:val="000000" w:themeColor="text1"/>
          <w:sz w:val="32"/>
        </w:rPr>
        <w:t>(</w:t>
      </w:r>
      <w:r w:rsidR="00912186">
        <w:rPr>
          <w:rFonts w:hint="eastAsia"/>
          <w:b/>
          <w:color w:val="000000" w:themeColor="text1"/>
          <w:sz w:val="32"/>
        </w:rPr>
        <w:t>十</w:t>
      </w:r>
      <w:r>
        <w:rPr>
          <w:rFonts w:hint="eastAsia"/>
          <w:b/>
          <w:color w:val="000000" w:themeColor="text1"/>
          <w:sz w:val="32"/>
        </w:rPr>
        <w:t>)</w:t>
      </w:r>
      <w:r w:rsidR="00016C66" w:rsidRPr="00E94061">
        <w:rPr>
          <w:rFonts w:hint="eastAsia"/>
          <w:b/>
          <w:color w:val="000000" w:themeColor="text1"/>
          <w:sz w:val="32"/>
        </w:rPr>
        <w:t>勞動部主管</w:t>
      </w:r>
    </w:p>
    <w:p w14:paraId="3FA277E4" w14:textId="77777777" w:rsidR="00016C66" w:rsidRPr="00E94061" w:rsidRDefault="00016C66" w:rsidP="006A195A">
      <w:pPr>
        <w:widowControl w:val="0"/>
        <w:overflowPunct/>
        <w:snapToGrid w:val="0"/>
        <w:spacing w:afterLines="20" w:after="72" w:line="0" w:lineRule="atLeast"/>
        <w:ind w:firstLineChars="300" w:firstLine="961"/>
        <w:jc w:val="left"/>
        <w:rPr>
          <w:b/>
          <w:color w:val="000000" w:themeColor="text1"/>
          <w:sz w:val="32"/>
        </w:rPr>
      </w:pPr>
      <w:r w:rsidRPr="00E94061">
        <w:rPr>
          <w:rFonts w:hint="eastAsia"/>
          <w:b/>
          <w:color w:val="000000" w:themeColor="text1"/>
          <w:sz w:val="32"/>
        </w:rPr>
        <w:t>就業安定基金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79"/>
        <w:gridCol w:w="1408"/>
        <w:gridCol w:w="1408"/>
        <w:gridCol w:w="1408"/>
        <w:gridCol w:w="1408"/>
        <w:gridCol w:w="1416"/>
        <w:gridCol w:w="678"/>
      </w:tblGrid>
      <w:tr w:rsidR="007F5FD2" w:rsidRPr="006B5E48" w14:paraId="1632D5E9" w14:textId="77777777" w:rsidTr="001742EA">
        <w:trPr>
          <w:trHeight w:val="57"/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6DE48BB" w14:textId="359D5384" w:rsidR="007F5FD2" w:rsidRDefault="002B5FAC" w:rsidP="00EC7C36">
            <w:pPr>
              <w:widowControl w:val="0"/>
              <w:overflowPunct/>
              <w:snapToGrid w:val="0"/>
              <w:spacing w:line="360" w:lineRule="exact"/>
              <w:ind w:leftChars="-133" w:left="-319"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>
              <w:rPr>
                <w:rFonts w:hAnsi="標楷體" w:hint="eastAsia"/>
                <w:b/>
                <w:sz w:val="32"/>
                <w:u w:val="single"/>
              </w:rPr>
              <w:t xml:space="preserve">　</w:t>
            </w:r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就業安定基金</w:t>
            </w:r>
            <w:r w:rsidR="007F5FD2" w:rsidRPr="006B5E48">
              <w:rPr>
                <w:rFonts w:hAnsi="標楷體"/>
                <w:b/>
                <w:sz w:val="32"/>
                <w:u w:val="single"/>
              </w:rPr>
              <w:t>來源用途及</w:t>
            </w:r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="007F5FD2" w:rsidRPr="006B5E48">
              <w:rPr>
                <w:rFonts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8992525" w14:textId="056AF6EA" w:rsidR="007F5FD2" w:rsidRPr="006B5E48" w:rsidRDefault="007F5FD2" w:rsidP="00EC7C36">
            <w:pPr>
              <w:widowControl w:val="0"/>
              <w:tabs>
                <w:tab w:val="left" w:pos="3501"/>
                <w:tab w:val="left" w:pos="8133"/>
              </w:tabs>
              <w:overflowPunct/>
              <w:snapToGrid w:val="0"/>
              <w:spacing w:line="360" w:lineRule="exact"/>
              <w:ind w:firstLineChars="0" w:firstLine="0"/>
              <w:jc w:val="right"/>
              <w:rPr>
                <w:rFonts w:hAnsi="標楷體"/>
                <w:b/>
                <w:sz w:val="32"/>
                <w:u w:val="single"/>
              </w:rPr>
            </w:pPr>
            <w:r w:rsidRPr="006B5E48">
              <w:rPr>
                <w:rFonts w:hAnsi="標楷體"/>
                <w:spacing w:val="60"/>
              </w:rPr>
              <w:tab/>
            </w:r>
            <w:r w:rsidRPr="007A71D3">
              <w:rPr>
                <w:rFonts w:hAnsi="標楷體" w:hint="eastAsia"/>
                <w:color w:val="000000" w:themeColor="text1"/>
              </w:rPr>
              <w:t>中華民國</w:t>
            </w:r>
            <w:proofErr w:type="gramStart"/>
            <w:r w:rsidRPr="007A71D3">
              <w:rPr>
                <w:rFonts w:hAnsi="標楷體" w:hint="eastAsia"/>
                <w:color w:val="000000" w:themeColor="text1"/>
              </w:rPr>
              <w:t>11</w:t>
            </w:r>
            <w:r w:rsidR="00902EF1">
              <w:rPr>
                <w:rFonts w:hAnsi="標楷體" w:hint="eastAsia"/>
                <w:color w:val="000000" w:themeColor="text1"/>
              </w:rPr>
              <w:t>4</w:t>
            </w:r>
            <w:proofErr w:type="gramEnd"/>
            <w:r w:rsidRPr="007A71D3">
              <w:rPr>
                <w:rFonts w:hAnsi="標楷體" w:hint="eastAsia"/>
                <w:color w:val="000000" w:themeColor="text1"/>
              </w:rPr>
              <w:t>年度</w:t>
            </w:r>
            <w:r w:rsidRPr="006B5E48">
              <w:rPr>
                <w:rFonts w:hAnsi="標楷體" w:hint="eastAsia"/>
              </w:rPr>
              <w:tab/>
            </w:r>
            <w:r w:rsidRPr="00533192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7F5FD2" w:rsidRPr="006B5E48" w14:paraId="0CA8A21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  <w:tblHeader/>
          <w:jc w:val="center"/>
        </w:trPr>
        <w:tc>
          <w:tcPr>
            <w:tcW w:w="121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44FA7A" w14:textId="77777777" w:rsidR="007F5FD2" w:rsidRPr="006B5E48" w:rsidRDefault="00CF5000" w:rsidP="00EC7C36">
            <w:pPr>
              <w:widowControl w:val="0"/>
              <w:overflowPunct/>
              <w:spacing w:line="240" w:lineRule="exact"/>
              <w:ind w:left="113" w:right="57" w:firstLineChars="0" w:firstLine="0"/>
              <w:jc w:val="distribute"/>
              <w:rPr>
                <w:rFonts w:hAnsi="標楷體"/>
              </w:rPr>
            </w:pPr>
            <w:r>
              <w:rPr>
                <w:rFonts w:hAnsi="標楷體" w:hint="eastAsia"/>
              </w:rPr>
              <w:t>項</w:t>
            </w:r>
            <w:r w:rsidR="007F5FD2" w:rsidRPr="006B5E48">
              <w:rPr>
                <w:rFonts w:hAnsi="標楷體" w:hint="eastAsia"/>
              </w:rPr>
              <w:t>目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6C49E1F3" w14:textId="77777777" w:rsidR="007F5FD2" w:rsidRPr="006B5E48" w:rsidRDefault="007F5FD2" w:rsidP="00EC7C3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 w:hint="eastAsia"/>
                <w:spacing w:val="-20"/>
              </w:rPr>
              <w:t>預算數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696E19FE" w14:textId="77777777" w:rsidR="007F5FD2" w:rsidRPr="006B5E48" w:rsidRDefault="007F5FD2" w:rsidP="00EC7C3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決算數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3FE802B6" w14:textId="77777777" w:rsidR="007F5FD2" w:rsidRPr="006B5E48" w:rsidRDefault="007F5FD2" w:rsidP="00EC7C3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修正數</w:t>
            </w:r>
          </w:p>
        </w:tc>
        <w:tc>
          <w:tcPr>
            <w:tcW w:w="690" w:type="pct"/>
            <w:vMerge w:val="restart"/>
            <w:tcBorders>
              <w:top w:val="single" w:sz="8" w:space="0" w:color="auto"/>
            </w:tcBorders>
            <w:vAlign w:val="center"/>
          </w:tcPr>
          <w:p w14:paraId="42BCC700" w14:textId="77777777" w:rsidR="007F5FD2" w:rsidRPr="006B5E48" w:rsidRDefault="007F5FD2" w:rsidP="00EC7C3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  <w:spacing w:val="-10"/>
              </w:rPr>
            </w:pPr>
            <w:r w:rsidRPr="006B5E48">
              <w:rPr>
                <w:rFonts w:hAnsi="標楷體" w:hint="eastAsia"/>
                <w:spacing w:val="-10"/>
              </w:rPr>
              <w:t>決算審定數</w:t>
            </w:r>
          </w:p>
        </w:tc>
        <w:tc>
          <w:tcPr>
            <w:tcW w:w="102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F2B1E65" w14:textId="77777777" w:rsidR="007F5FD2" w:rsidRPr="006B5E48" w:rsidRDefault="007F5FD2" w:rsidP="00E824F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6B5E48">
              <w:rPr>
                <w:rFonts w:hAnsi="標楷體" w:hint="eastAsia"/>
                <w:spacing w:val="-20"/>
              </w:rPr>
              <w:t>審定數與預算數</w:t>
            </w:r>
          </w:p>
          <w:p w14:paraId="1439E8E7" w14:textId="77777777" w:rsidR="007F5FD2" w:rsidRPr="006B5E48" w:rsidRDefault="007F5FD2" w:rsidP="00E824F6">
            <w:pPr>
              <w:widowControl w:val="0"/>
              <w:overflowPunct/>
              <w:spacing w:line="28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比較增減</w:t>
            </w:r>
          </w:p>
        </w:tc>
      </w:tr>
      <w:tr w:rsidR="007F5FD2" w:rsidRPr="006B5E48" w14:paraId="4201E5B2" w14:textId="77777777" w:rsidTr="00AE2F4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57"/>
          <w:tblHeader/>
          <w:jc w:val="center"/>
        </w:trPr>
        <w:tc>
          <w:tcPr>
            <w:tcW w:w="121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5EFA5D" w14:textId="77777777" w:rsidR="007F5FD2" w:rsidRPr="006B5E48" w:rsidRDefault="007F5FD2" w:rsidP="007F5FD2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22B7897E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76227A17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23B2C3F6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0" w:type="pct"/>
            <w:vMerge/>
            <w:tcBorders>
              <w:bottom w:val="single" w:sz="8" w:space="0" w:color="auto"/>
            </w:tcBorders>
            <w:vAlign w:val="center"/>
          </w:tcPr>
          <w:p w14:paraId="1C1474BC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694" w:type="pct"/>
            <w:tcBorders>
              <w:bottom w:val="single" w:sz="8" w:space="0" w:color="auto"/>
            </w:tcBorders>
            <w:vAlign w:val="center"/>
          </w:tcPr>
          <w:p w14:paraId="57CF04E5" w14:textId="77777777" w:rsidR="007F5FD2" w:rsidRPr="006B5E48" w:rsidRDefault="007F5FD2" w:rsidP="00E824F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330" w:type="pct"/>
            <w:tcBorders>
              <w:bottom w:val="single" w:sz="8" w:space="0" w:color="auto"/>
              <w:right w:val="nil"/>
            </w:tcBorders>
            <w:vAlign w:val="center"/>
          </w:tcPr>
          <w:p w14:paraId="3BFBB2AA" w14:textId="77777777" w:rsidR="007F5FD2" w:rsidRPr="006B5E48" w:rsidRDefault="007F5FD2" w:rsidP="00E824F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</w:tr>
      <w:tr w:rsidR="00A62311" w:rsidRPr="006B5E48" w14:paraId="74B8BFE1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5DD5B182" w14:textId="77777777" w:rsidR="00A62311" w:rsidRPr="006B5E48" w:rsidRDefault="00A62311" w:rsidP="00EC7C36">
            <w:pPr>
              <w:widowControl w:val="0"/>
              <w:overflowPunct/>
              <w:snapToGrid w:val="0"/>
              <w:spacing w:line="51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A07ABE1" w14:textId="30BEC382" w:rsidR="00A62311" w:rsidRPr="00A6231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29,796,862,000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359C6E8" w14:textId="14F095DF" w:rsidR="00A62311" w:rsidRPr="00A6231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02EF1">
              <w:rPr>
                <w:rFonts w:ascii="新細明體" w:hAnsi="新細明體"/>
                <w:b/>
                <w:sz w:val="18"/>
                <w:szCs w:val="18"/>
              </w:rPr>
              <w:t>30,169,371,551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63088E5" w14:textId="21718670" w:rsidR="00A62311" w:rsidRPr="00A6231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F00B87E" w14:textId="76BC8594" w:rsidR="00A62311" w:rsidRPr="00A6231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02EF1">
              <w:rPr>
                <w:rFonts w:ascii="新細明體" w:hAnsi="新細明體"/>
                <w:b/>
                <w:sz w:val="18"/>
                <w:szCs w:val="18"/>
              </w:rPr>
              <w:t>30,169,371,551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09B2AAEB" w14:textId="63684DDA" w:rsidR="00A62311" w:rsidRPr="00A6231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372,509,551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2653B7A3" w14:textId="07968861" w:rsidR="00A62311" w:rsidRPr="00A6231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1.25</w:t>
            </w:r>
          </w:p>
        </w:tc>
      </w:tr>
      <w:tr w:rsidR="00A94AAF" w:rsidRPr="006B5E48" w14:paraId="6A6C7185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6EA60881" w14:textId="77777777" w:rsidR="00A94AAF" w:rsidRPr="006B5E48" w:rsidRDefault="00A94AAF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2A1411C" w14:textId="77501F0D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28,277,496,000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F4BBFF1" w14:textId="2EAB364D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28,668,153,762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80F4244" w14:textId="77777777" w:rsidR="00A94AAF" w:rsidRPr="00902EF1" w:rsidRDefault="00A94AAF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C6DE9A4" w14:textId="29C421F5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hAnsi="新細明體"/>
                <w:sz w:val="18"/>
                <w:szCs w:val="18"/>
              </w:rPr>
              <w:t>28,668,153,762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2FA92899" w14:textId="70C42152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390,657,762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07873E44" w14:textId="6232903F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1.38</w:t>
            </w:r>
          </w:p>
        </w:tc>
      </w:tr>
      <w:tr w:rsidR="00A94AAF" w:rsidRPr="006B5E48" w14:paraId="255E538B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5D4BEBB5" w14:textId="77777777" w:rsidR="00A94AAF" w:rsidRPr="006B5E48" w:rsidRDefault="00A94AAF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49E6A47" w14:textId="56D1FE35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hAnsi="新細明體"/>
                <w:sz w:val="18"/>
                <w:szCs w:val="18"/>
              </w:rPr>
              <w:t>27,978,000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C5FF260" w14:textId="380ED270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hAnsi="新細明體"/>
                <w:sz w:val="18"/>
                <w:szCs w:val="18"/>
              </w:rPr>
              <w:t>23,375,333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7E1F26A" w14:textId="77777777" w:rsidR="00A94AAF" w:rsidRPr="00902EF1" w:rsidRDefault="00A94AAF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21DA66D" w14:textId="3124DAA1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23,375,333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168655E1" w14:textId="24A81F35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- 4,602,667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3A9947A5" w14:textId="25E456FA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- 16.45</w:t>
            </w:r>
          </w:p>
        </w:tc>
      </w:tr>
      <w:tr w:rsidR="00A94AAF" w:rsidRPr="006B5E48" w14:paraId="73767AAE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2EB7C3BA" w14:textId="77777777" w:rsidR="00A94AAF" w:rsidRPr="006B5E48" w:rsidRDefault="00A94AAF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ADC944E" w14:textId="68698264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76,948,000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B325717" w14:textId="1A92EB38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108,478,039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543F6A1" w14:textId="77777777" w:rsidR="00A94AAF" w:rsidRPr="00902EF1" w:rsidRDefault="00A94AAF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B596033" w14:textId="1DED2F2D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108,478,039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7ECC329B" w14:textId="395ABC4C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31,530,039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7ABE5958" w14:textId="4FF25070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40.98</w:t>
            </w:r>
          </w:p>
        </w:tc>
      </w:tr>
      <w:tr w:rsidR="00A94AAF" w:rsidRPr="006B5E48" w14:paraId="1F97466D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234D4CD7" w14:textId="77777777" w:rsidR="00A94AAF" w:rsidRPr="006B5E48" w:rsidRDefault="00A94AAF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7898FAC" w14:textId="4961B13C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216,718,000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59A2D6" w14:textId="3A777F4D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214,650,685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0C8AE0E" w14:textId="77777777" w:rsidR="00A94AAF" w:rsidRPr="00902EF1" w:rsidRDefault="00A94AAF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DCA1F68" w14:textId="07D9586D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214,650,685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7E23CE31" w14:textId="064E2B8A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- 2,067,315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3EAA1FEB" w14:textId="5D76C5D2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- 0.95</w:t>
            </w:r>
          </w:p>
        </w:tc>
      </w:tr>
      <w:tr w:rsidR="00BA4A79" w:rsidRPr="006B5E48" w14:paraId="2128FB32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DD54366" w14:textId="517DB2F0" w:rsidR="00BA4A79" w:rsidRPr="006B5E48" w:rsidRDefault="00BA4A79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>
              <w:rPr>
                <w:rFonts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987A918" w14:textId="317FBBB6" w:rsidR="00BA4A79" w:rsidRPr="00902EF1" w:rsidRDefault="00BA4A7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A4A79">
              <w:rPr>
                <w:rFonts w:ascii="新細明體" w:eastAsia="新細明體" w:hAnsi="新細明體"/>
                <w:sz w:val="18"/>
                <w:szCs w:val="18"/>
              </w:rPr>
              <w:t>912,884,000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6F0676" w14:textId="1D5D6EB0" w:rsidR="00BA4A79" w:rsidRPr="00902EF1" w:rsidRDefault="00BA4A7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A4A79">
              <w:rPr>
                <w:rFonts w:ascii="新細明體" w:eastAsia="新細明體" w:hAnsi="新細明體"/>
                <w:sz w:val="18"/>
                <w:szCs w:val="18"/>
              </w:rPr>
              <w:t>768,727,543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257C9BE" w14:textId="05667E44" w:rsidR="00BA4A79" w:rsidRPr="00902EF1" w:rsidRDefault="00BA4A7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A4A79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CE32E94" w14:textId="2DCCEF0F" w:rsidR="00BA4A79" w:rsidRPr="00902EF1" w:rsidRDefault="00BA4A7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A4A79">
              <w:rPr>
                <w:rFonts w:ascii="新細明體" w:eastAsia="新細明體" w:hAnsi="新細明體"/>
                <w:sz w:val="18"/>
                <w:szCs w:val="18"/>
              </w:rPr>
              <w:t>768,727,543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27EB237" w14:textId="202428A3" w:rsidR="00BA4A79" w:rsidRPr="00902EF1" w:rsidRDefault="00BA4A7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A4A79">
              <w:rPr>
                <w:rFonts w:ascii="新細明體" w:eastAsia="新細明體" w:hAnsi="新細明體"/>
                <w:sz w:val="18"/>
                <w:szCs w:val="18"/>
              </w:rPr>
              <w:t>- 144,156,457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1187C8A4" w14:textId="6546EC79" w:rsidR="00BA4A79" w:rsidRPr="00902EF1" w:rsidRDefault="00BA4A7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BA4A79">
              <w:rPr>
                <w:rFonts w:ascii="新細明體" w:eastAsia="新細明體" w:hAnsi="新細明體"/>
                <w:sz w:val="18"/>
                <w:szCs w:val="18"/>
              </w:rPr>
              <w:t>- 15.79</w:t>
            </w:r>
          </w:p>
        </w:tc>
      </w:tr>
      <w:tr w:rsidR="00A94AAF" w:rsidRPr="006B5E48" w14:paraId="49451F96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09758517" w14:textId="77777777" w:rsidR="00A94AAF" w:rsidRPr="006B5E48" w:rsidRDefault="00A94AAF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C7F6D63" w14:textId="3BA7ED35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284,838,000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F946B59" w14:textId="1D351FCF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385,986,189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BE6FCE4" w14:textId="65176D81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7807C37" w14:textId="27476699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385,986,189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072A051A" w14:textId="3562C5E5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101,148,189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721275FB" w14:textId="7A12336F" w:rsidR="00A94AAF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35.51</w:t>
            </w:r>
          </w:p>
        </w:tc>
      </w:tr>
      <w:tr w:rsidR="000864C1" w:rsidRPr="006B5E48" w14:paraId="31826214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BD98BA4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3CEFDB9" w14:textId="27681CB9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27,280,580,000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6E898D2" w14:textId="77576874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24,337,942,588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43B785E" w14:textId="5EB97429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885A450" w14:textId="03D6744C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24,337,942,588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29FD55C6" w14:textId="36AF3B7E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- 2,942,637,412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76D0560F" w14:textId="4D92B9CA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b/>
                <w:sz w:val="18"/>
                <w:szCs w:val="18"/>
              </w:rPr>
              <w:t>- 10.79</w:t>
            </w:r>
          </w:p>
        </w:tc>
      </w:tr>
      <w:tr w:rsidR="000864C1" w:rsidRPr="006B5E48" w14:paraId="69818F96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1F97101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促進國民就業計畫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971281B" w14:textId="71EE6318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21,758,007,000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551C4749" w14:textId="4F0CEBF8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/>
                <w:sz w:val="18"/>
                <w:szCs w:val="18"/>
              </w:rPr>
              <w:t>19,286,913,774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8E78D31" w14:textId="7EDEE2FA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6206A31" w14:textId="1218EC1C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19,286,913,774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496A807" w14:textId="15F304D6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- 2,471,093,226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62B8E04B" w14:textId="1AC10654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- 11.36</w:t>
            </w:r>
          </w:p>
        </w:tc>
      </w:tr>
      <w:tr w:rsidR="000864C1" w:rsidRPr="006B5E48" w14:paraId="3AD9618E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2A6E4E60" w14:textId="77777777" w:rsidR="000864C1" w:rsidRPr="004B7EE7" w:rsidRDefault="000864C1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35" w:right="84" w:firstLineChars="0" w:firstLine="0"/>
              <w:jc w:val="distribute"/>
              <w:rPr>
                <w:rFonts w:hAnsi="標楷體"/>
                <w:spacing w:val="-20"/>
                <w:w w:val="97"/>
                <w:kern w:val="0"/>
                <w:sz w:val="22"/>
              </w:rPr>
            </w:pPr>
            <w:r w:rsidRPr="004B7EE7">
              <w:rPr>
                <w:rFonts w:hAnsi="標楷體" w:hint="eastAsia"/>
                <w:spacing w:val="-20"/>
                <w:w w:val="97"/>
                <w:kern w:val="0"/>
                <w:sz w:val="22"/>
              </w:rPr>
              <w:t>外國人聘僱管理及許可計畫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4C18D64" w14:textId="0004A404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3,669,068,000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05A3155" w14:textId="79745DA3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3,777,208,006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F237B52" w14:textId="011FD342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F3ED2EE" w14:textId="08C33C37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3,777,208,006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82EBBA5" w14:textId="0511879C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108,140,006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43E171D9" w14:textId="56FAEAF5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2.95</w:t>
            </w:r>
          </w:p>
        </w:tc>
      </w:tr>
      <w:tr w:rsidR="000864C1" w:rsidRPr="006B5E48" w14:paraId="4D6F6CE4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4080689E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提升勞工福祉計畫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93A3BAF" w14:textId="69711351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hAnsi="新細明體"/>
                <w:sz w:val="18"/>
                <w:szCs w:val="18"/>
              </w:rPr>
              <w:t>1,588,735,000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6A106A95" w14:textId="76D1EDA8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hAnsi="新細明體"/>
                <w:sz w:val="18"/>
                <w:szCs w:val="18"/>
              </w:rPr>
              <w:t>1,025,390,293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2D5D74F" w14:textId="77777777" w:rsidR="000864C1" w:rsidRPr="00902EF1" w:rsidRDefault="000864C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0B1AADF" w14:textId="1A699D46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1,025,390,293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2AF4F731" w14:textId="2D11F5E1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- 563,344,707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12BBE5E6" w14:textId="316FD62A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- 35.46</w:t>
            </w:r>
          </w:p>
        </w:tc>
      </w:tr>
      <w:tr w:rsidR="000864C1" w:rsidRPr="006B5E48" w14:paraId="77285DF7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46B1337B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勞工權益扶助計畫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710C88F" w14:textId="3C765864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hAnsi="新細明體"/>
                <w:sz w:val="18"/>
                <w:szCs w:val="18"/>
              </w:rPr>
              <w:t>67,028,000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9EAC560" w14:textId="5B39AEDD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59,123,825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3EA2F341" w14:textId="77777777" w:rsidR="000864C1" w:rsidRPr="00902EF1" w:rsidRDefault="000864C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C5AD65D" w14:textId="4B692CB5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59,123,825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13DE67C8" w14:textId="63A0D392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- 7,904,175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56402DC2" w14:textId="6F2DF49B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- 11.79</w:t>
            </w:r>
          </w:p>
        </w:tc>
      </w:tr>
      <w:tr w:rsidR="000864C1" w:rsidRPr="006B5E48" w14:paraId="0B7EA7E1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62A9BB8C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48CDC94" w14:textId="59A71707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197,499,000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F6D0C3" w14:textId="77EFD4BC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189,075,129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9B3AF1D" w14:textId="77777777" w:rsidR="000864C1" w:rsidRPr="00902EF1" w:rsidRDefault="000864C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D51E969" w14:textId="00968A37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189,075,129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4A746757" w14:textId="74B74214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- 8,423,871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6EAD5ABB" w14:textId="2FED9546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- 4.27</w:t>
            </w:r>
          </w:p>
        </w:tc>
      </w:tr>
      <w:tr w:rsidR="000864C1" w:rsidRPr="006B5E48" w14:paraId="3F65E6AB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14FB249A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leftChars="100" w:left="240"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kern w:val="0"/>
                <w:sz w:val="22"/>
              </w:rPr>
              <w:t>一般建築及設備計畫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1B7F4D3" w14:textId="0E929D4A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243,000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9380412" w14:textId="690C2B25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231,561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500C99C" w14:textId="77777777" w:rsidR="000864C1" w:rsidRPr="00902EF1" w:rsidRDefault="000864C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902EF1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433071" w14:textId="2EDA5168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231,561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0EA6343F" w14:textId="638CADD6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- 11,439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192F1C85" w14:textId="4023F206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sz w:val="18"/>
                <w:szCs w:val="18"/>
              </w:rPr>
              <w:t>- 4.71</w:t>
            </w:r>
          </w:p>
        </w:tc>
      </w:tr>
      <w:tr w:rsidR="000864C1" w:rsidRPr="006B5E48" w14:paraId="6BC17DF8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434F0B7B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6B5E48">
              <w:rPr>
                <w:rFonts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B5E48">
              <w:rPr>
                <w:rFonts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A7853F6" w14:textId="1ABD58EA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2,516,282,000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0539DBE3" w14:textId="25FD149C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5,831,428,963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7B54CF0" w14:textId="166BD182" w:rsidR="000864C1" w:rsidRPr="00902EF1" w:rsidRDefault="0001596F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15552E1" w14:textId="08136A37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5,831,428,963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61594459" w14:textId="012907DB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3,315,146,963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389FF687" w14:textId="7121CE0A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131.75</w:t>
            </w:r>
          </w:p>
        </w:tc>
      </w:tr>
      <w:tr w:rsidR="000864C1" w:rsidRPr="006B5E48" w14:paraId="0E7951DB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nil"/>
            </w:tcBorders>
            <w:vAlign w:val="center"/>
          </w:tcPr>
          <w:p w14:paraId="790A86A1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23DBD24A" w14:textId="6084C854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41,042,639,000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431F27D7" w14:textId="698A3F80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43,561,275,364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1D483D79" w14:textId="34D5DF59" w:rsidR="000864C1" w:rsidRPr="00902EF1" w:rsidRDefault="0001596F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center"/>
          </w:tcPr>
          <w:p w14:paraId="776B00AD" w14:textId="389DDE28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43,561,275,364</w:t>
            </w:r>
          </w:p>
        </w:tc>
        <w:tc>
          <w:tcPr>
            <w:tcW w:w="694" w:type="pct"/>
            <w:tcBorders>
              <w:top w:val="nil"/>
              <w:bottom w:val="nil"/>
            </w:tcBorders>
            <w:vAlign w:val="center"/>
          </w:tcPr>
          <w:p w14:paraId="5F05F61D" w14:textId="41B45FB6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2,518,636,364</w:t>
            </w:r>
          </w:p>
        </w:tc>
        <w:tc>
          <w:tcPr>
            <w:tcW w:w="330" w:type="pct"/>
            <w:tcBorders>
              <w:top w:val="nil"/>
              <w:bottom w:val="nil"/>
              <w:right w:val="nil"/>
            </w:tcBorders>
            <w:vAlign w:val="center"/>
          </w:tcPr>
          <w:p w14:paraId="02BFADC0" w14:textId="455E5A98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6.14</w:t>
            </w:r>
          </w:p>
        </w:tc>
      </w:tr>
      <w:tr w:rsidR="000864C1" w:rsidRPr="000864C1" w14:paraId="21F45D55" w14:textId="77777777" w:rsidTr="00EC7C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21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45ED64" w14:textId="77777777" w:rsidR="000864C1" w:rsidRPr="006B5E48" w:rsidRDefault="000864C1" w:rsidP="00EC7C36">
            <w:pPr>
              <w:widowControl w:val="0"/>
              <w:overflowPunct/>
              <w:snapToGrid w:val="0"/>
              <w:spacing w:line="510" w:lineRule="exact"/>
              <w:ind w:rightChars="20" w:right="48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6B5E48">
              <w:rPr>
                <w:rFonts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18B0F3F7" w14:textId="21C97C28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43,558,921,000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578C0E04" w14:textId="0038E4FB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49,392,704,327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33028DA4" w14:textId="198BAD3C" w:rsidR="000864C1" w:rsidRPr="00902EF1" w:rsidRDefault="00902EF1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902EF1">
              <w:rPr>
                <w:rFonts w:ascii="新細明體" w:eastAsia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90" w:type="pct"/>
            <w:tcBorders>
              <w:top w:val="nil"/>
              <w:bottom w:val="single" w:sz="8" w:space="0" w:color="auto"/>
            </w:tcBorders>
            <w:vAlign w:val="center"/>
          </w:tcPr>
          <w:p w14:paraId="04008C6C" w14:textId="1FF034CC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49,392,704,327</w:t>
            </w:r>
          </w:p>
        </w:tc>
        <w:tc>
          <w:tcPr>
            <w:tcW w:w="694" w:type="pct"/>
            <w:tcBorders>
              <w:top w:val="nil"/>
              <w:bottom w:val="single" w:sz="8" w:space="0" w:color="auto"/>
            </w:tcBorders>
            <w:vAlign w:val="center"/>
          </w:tcPr>
          <w:p w14:paraId="2417B56C" w14:textId="59C03427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5,833,783,327</w:t>
            </w:r>
          </w:p>
        </w:tc>
        <w:tc>
          <w:tcPr>
            <w:tcW w:w="330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C97ADD3" w14:textId="5183A8D2" w:rsidR="000864C1" w:rsidRPr="00902EF1" w:rsidRDefault="002B3109" w:rsidP="00EC7C36">
            <w:pPr>
              <w:widowControl w:val="0"/>
              <w:overflowPunct/>
              <w:snapToGrid w:val="0"/>
              <w:spacing w:line="51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  <w:highlight w:val="yellow"/>
              </w:rPr>
            </w:pPr>
            <w:r w:rsidRPr="002B3109">
              <w:rPr>
                <w:rFonts w:ascii="新細明體" w:eastAsia="新細明體" w:hAnsi="新細明體"/>
                <w:b/>
                <w:sz w:val="18"/>
                <w:szCs w:val="18"/>
              </w:rPr>
              <w:t>13.39</w:t>
            </w:r>
          </w:p>
        </w:tc>
      </w:tr>
    </w:tbl>
    <w:p w14:paraId="36AD4C03" w14:textId="02059374" w:rsidR="000323BB" w:rsidRDefault="000323BB" w:rsidP="00C154C2">
      <w:pPr>
        <w:widowControl w:val="0"/>
        <w:overflowPunct/>
        <w:snapToGrid w:val="0"/>
        <w:spacing w:line="180" w:lineRule="atLeast"/>
        <w:ind w:left="360" w:hangingChars="200" w:hanging="360"/>
        <w:rPr>
          <w:rFonts w:hAnsi="標楷體"/>
          <w:sz w:val="18"/>
          <w:szCs w:val="18"/>
        </w:rPr>
      </w:pPr>
      <w:proofErr w:type="gramStart"/>
      <w:r w:rsidRPr="00001308">
        <w:rPr>
          <w:rFonts w:hAnsi="標楷體" w:hint="eastAsia"/>
          <w:sz w:val="18"/>
          <w:szCs w:val="18"/>
        </w:rPr>
        <w:t>註</w:t>
      </w:r>
      <w:proofErr w:type="gramEnd"/>
      <w:r w:rsidRPr="00001308">
        <w:rPr>
          <w:rFonts w:hAnsi="標楷體" w:hint="eastAsia"/>
          <w:sz w:val="18"/>
          <w:szCs w:val="18"/>
        </w:rPr>
        <w:t>：本表促進國民就業計畫決算審定數</w:t>
      </w:r>
      <w:r w:rsidR="0065522D" w:rsidRPr="0065522D">
        <w:rPr>
          <w:rFonts w:hAnsi="標楷體"/>
          <w:sz w:val="18"/>
          <w:szCs w:val="18"/>
        </w:rPr>
        <w:t>19,286,913,774</w:t>
      </w:r>
      <w:r w:rsidRPr="00001308">
        <w:rPr>
          <w:rFonts w:hAnsi="標楷體" w:hint="eastAsia"/>
          <w:sz w:val="18"/>
          <w:szCs w:val="18"/>
        </w:rPr>
        <w:t>元，包含以前年度保留數之執行數</w:t>
      </w:r>
      <w:r w:rsidR="006E75DB">
        <w:rPr>
          <w:rFonts w:hAnsi="標楷體" w:hint="eastAsia"/>
          <w:sz w:val="18"/>
          <w:szCs w:val="18"/>
        </w:rPr>
        <w:t>43</w:t>
      </w:r>
      <w:r w:rsidRPr="00001308">
        <w:rPr>
          <w:rFonts w:hAnsi="標楷體" w:hint="eastAsia"/>
          <w:sz w:val="18"/>
          <w:szCs w:val="18"/>
        </w:rPr>
        <w:t>,</w:t>
      </w:r>
      <w:r w:rsidR="006E75DB">
        <w:rPr>
          <w:rFonts w:hAnsi="標楷體" w:hint="eastAsia"/>
          <w:sz w:val="18"/>
          <w:szCs w:val="18"/>
        </w:rPr>
        <w:t>514</w:t>
      </w:r>
      <w:r w:rsidRPr="00001308">
        <w:rPr>
          <w:rFonts w:hAnsi="標楷體" w:hint="eastAsia"/>
          <w:sz w:val="18"/>
          <w:szCs w:val="18"/>
        </w:rPr>
        <w:t>,</w:t>
      </w:r>
      <w:r w:rsidR="00DE75C2">
        <w:rPr>
          <w:rFonts w:hAnsi="標楷體" w:hint="eastAsia"/>
          <w:sz w:val="18"/>
          <w:szCs w:val="18"/>
        </w:rPr>
        <w:t>1</w:t>
      </w:r>
      <w:r w:rsidR="006E75DB">
        <w:rPr>
          <w:rFonts w:hAnsi="標楷體" w:hint="eastAsia"/>
          <w:sz w:val="18"/>
          <w:szCs w:val="18"/>
        </w:rPr>
        <w:t>72</w:t>
      </w:r>
      <w:r w:rsidRPr="00001308">
        <w:rPr>
          <w:rFonts w:hAnsi="標楷體" w:hint="eastAsia"/>
          <w:sz w:val="18"/>
          <w:szCs w:val="18"/>
        </w:rPr>
        <w:t>元</w:t>
      </w:r>
      <w:r w:rsidR="00901349">
        <w:rPr>
          <w:rFonts w:hAnsi="標楷體" w:hint="eastAsia"/>
          <w:sz w:val="18"/>
          <w:szCs w:val="18"/>
        </w:rPr>
        <w:t>；提升勞工福</w:t>
      </w:r>
      <w:r w:rsidR="007405EA">
        <w:rPr>
          <w:rFonts w:hAnsi="標楷體" w:hint="eastAsia"/>
          <w:sz w:val="18"/>
          <w:szCs w:val="18"/>
        </w:rPr>
        <w:t>祉</w:t>
      </w:r>
      <w:r w:rsidR="00901349" w:rsidRPr="00901349">
        <w:rPr>
          <w:rFonts w:hAnsi="標楷體" w:hint="eastAsia"/>
          <w:sz w:val="18"/>
          <w:szCs w:val="18"/>
        </w:rPr>
        <w:t>計畫決算審定數</w:t>
      </w:r>
      <w:r w:rsidR="00901349" w:rsidRPr="00901349">
        <w:rPr>
          <w:rFonts w:hAnsi="標楷體"/>
          <w:sz w:val="18"/>
          <w:szCs w:val="18"/>
        </w:rPr>
        <w:t>1,025,390,293</w:t>
      </w:r>
      <w:r w:rsidR="00901349" w:rsidRPr="00901349">
        <w:rPr>
          <w:rFonts w:hAnsi="標楷體" w:hint="eastAsia"/>
          <w:sz w:val="18"/>
          <w:szCs w:val="18"/>
        </w:rPr>
        <w:t>元，包含以前年度保留數之執行數</w:t>
      </w:r>
      <w:r w:rsidR="00901349">
        <w:rPr>
          <w:rFonts w:hAnsi="標楷體" w:hint="eastAsia"/>
          <w:sz w:val="18"/>
          <w:szCs w:val="18"/>
        </w:rPr>
        <w:t>14</w:t>
      </w:r>
      <w:r w:rsidR="00901349" w:rsidRPr="00901349">
        <w:rPr>
          <w:rFonts w:hAnsi="標楷體" w:hint="eastAsia"/>
          <w:sz w:val="18"/>
          <w:szCs w:val="18"/>
        </w:rPr>
        <w:t>,</w:t>
      </w:r>
      <w:r w:rsidR="00901349">
        <w:rPr>
          <w:rFonts w:hAnsi="標楷體" w:hint="eastAsia"/>
          <w:sz w:val="18"/>
          <w:szCs w:val="18"/>
        </w:rPr>
        <w:t>146</w:t>
      </w:r>
      <w:r w:rsidR="00901349" w:rsidRPr="00901349">
        <w:rPr>
          <w:rFonts w:hAnsi="標楷體" w:hint="eastAsia"/>
          <w:sz w:val="18"/>
          <w:szCs w:val="18"/>
        </w:rPr>
        <w:t>,</w:t>
      </w:r>
      <w:r w:rsidR="00901349">
        <w:rPr>
          <w:rFonts w:hAnsi="標楷體" w:hint="eastAsia"/>
          <w:sz w:val="18"/>
          <w:szCs w:val="18"/>
        </w:rPr>
        <w:t>000</w:t>
      </w:r>
      <w:r w:rsidR="00901349" w:rsidRPr="00901349">
        <w:rPr>
          <w:rFonts w:hAnsi="標楷體" w:hint="eastAsia"/>
          <w:sz w:val="18"/>
          <w:szCs w:val="18"/>
        </w:rPr>
        <w:t>元</w:t>
      </w:r>
      <w:r w:rsidR="00901349">
        <w:rPr>
          <w:rFonts w:hAnsi="標楷體" w:hint="eastAsia"/>
          <w:sz w:val="18"/>
          <w:szCs w:val="18"/>
        </w:rPr>
        <w:t>。</w:t>
      </w:r>
    </w:p>
    <w:p w14:paraId="3149E988" w14:textId="6E75D604" w:rsidR="0090566B" w:rsidRDefault="00ED5087" w:rsidP="00EC7C36">
      <w:pPr>
        <w:widowControl w:val="0"/>
        <w:tabs>
          <w:tab w:val="center" w:pos="4920"/>
        </w:tabs>
        <w:overflowPunct/>
        <w:snapToGrid w:val="0"/>
        <w:spacing w:beforeLines="20" w:before="72" w:line="360" w:lineRule="exact"/>
        <w:ind w:leftChars="-145" w:left="-348" w:firstLineChars="0" w:firstLine="0"/>
        <w:jc w:val="center"/>
        <w:rPr>
          <w:rFonts w:hAnsi="標楷體"/>
          <w:b/>
          <w:sz w:val="32"/>
          <w:u w:val="single"/>
        </w:rPr>
      </w:pPr>
      <w:r>
        <w:rPr>
          <w:rFonts w:hAnsi="標楷體" w:hint="eastAsia"/>
          <w:b/>
          <w:sz w:val="32"/>
          <w:u w:val="single"/>
        </w:rPr>
        <w:t xml:space="preserve">　</w:t>
      </w:r>
      <w:r w:rsidR="0090566B" w:rsidRPr="006B5E48">
        <w:rPr>
          <w:rFonts w:hAnsi="標楷體" w:hint="eastAsia"/>
          <w:b/>
          <w:sz w:val="32"/>
          <w:u w:val="single"/>
        </w:rPr>
        <w:t>就業安定基金所屬分預算來源用途及餘</w:t>
      </w:r>
      <w:proofErr w:type="gramStart"/>
      <w:r w:rsidR="0090566B" w:rsidRPr="006B5E48">
        <w:rPr>
          <w:rFonts w:hAnsi="標楷體" w:hint="eastAsia"/>
          <w:b/>
          <w:sz w:val="32"/>
          <w:u w:val="single"/>
        </w:rPr>
        <w:t>絀</w:t>
      </w:r>
      <w:proofErr w:type="gramEnd"/>
      <w:r w:rsidR="0090566B" w:rsidRPr="006B5E48">
        <w:rPr>
          <w:rFonts w:hAnsi="標楷體" w:hint="eastAsia"/>
          <w:b/>
          <w:sz w:val="32"/>
          <w:u w:val="single"/>
        </w:rPr>
        <w:t>概況表</w:t>
      </w:r>
      <w:r>
        <w:rPr>
          <w:rFonts w:hAnsi="標楷體" w:hint="eastAsia"/>
          <w:b/>
          <w:sz w:val="32"/>
          <w:u w:val="single"/>
        </w:rPr>
        <w:t xml:space="preserve">　</w:t>
      </w:r>
    </w:p>
    <w:p w14:paraId="7B90C318" w14:textId="48BC7A33" w:rsidR="0090566B" w:rsidRPr="006B5E48" w:rsidRDefault="0090566B" w:rsidP="00EC7C36">
      <w:pPr>
        <w:widowControl w:val="0"/>
        <w:tabs>
          <w:tab w:val="left" w:pos="4438"/>
          <w:tab w:val="center" w:pos="5520"/>
          <w:tab w:val="left" w:pos="5880"/>
        </w:tabs>
        <w:overflowPunct/>
        <w:snapToGrid w:val="0"/>
        <w:spacing w:line="360" w:lineRule="exact"/>
        <w:ind w:leftChars="-46" w:left="2" w:rightChars="11" w:right="26" w:hangingChars="31" w:hanging="112"/>
        <w:jc w:val="right"/>
        <w:rPr>
          <w:rFonts w:hAnsi="標楷體"/>
        </w:rPr>
      </w:pPr>
      <w:r w:rsidRPr="006B5E48">
        <w:rPr>
          <w:rFonts w:hAnsi="標楷體"/>
          <w:spacing w:val="60"/>
        </w:rPr>
        <w:tab/>
      </w:r>
      <w:r w:rsidRPr="00001308">
        <w:rPr>
          <w:rFonts w:hAnsi="標楷體" w:hint="eastAsia"/>
          <w:color w:val="000000" w:themeColor="text1"/>
        </w:rPr>
        <w:t>中華民國</w:t>
      </w:r>
      <w:proofErr w:type="gramStart"/>
      <w:r w:rsidRPr="00001308">
        <w:rPr>
          <w:rFonts w:hAnsi="標楷體" w:hint="eastAsia"/>
          <w:color w:val="000000" w:themeColor="text1"/>
        </w:rPr>
        <w:t>11</w:t>
      </w:r>
      <w:r w:rsidR="00901349">
        <w:rPr>
          <w:rFonts w:hAnsi="標楷體" w:hint="eastAsia"/>
          <w:color w:val="000000" w:themeColor="text1"/>
        </w:rPr>
        <w:t>4</w:t>
      </w:r>
      <w:proofErr w:type="gramEnd"/>
      <w:r w:rsidRPr="00001308">
        <w:rPr>
          <w:rFonts w:hAnsi="標楷體" w:hint="eastAsia"/>
          <w:color w:val="000000" w:themeColor="text1"/>
        </w:rPr>
        <w:t>年度</w:t>
      </w:r>
      <w:r w:rsidRPr="006B5E48">
        <w:rPr>
          <w:rFonts w:hAnsi="標楷體"/>
        </w:rPr>
        <w:tab/>
      </w:r>
      <w:r w:rsidRPr="006B5E48">
        <w:rPr>
          <w:rFonts w:hAnsi="標楷體" w:hint="eastAsia"/>
          <w:spacing w:val="-20"/>
        </w:rPr>
        <w:t>單位：新臺幣千元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2"/>
        <w:gridCol w:w="1084"/>
        <w:gridCol w:w="1112"/>
        <w:gridCol w:w="941"/>
        <w:gridCol w:w="969"/>
        <w:gridCol w:w="855"/>
        <w:gridCol w:w="816"/>
        <w:gridCol w:w="1378"/>
        <w:gridCol w:w="1378"/>
      </w:tblGrid>
      <w:tr w:rsidR="0090566B" w:rsidRPr="006B5E48" w14:paraId="28BB5AEA" w14:textId="77777777" w:rsidTr="00713927">
        <w:trPr>
          <w:cantSplit/>
          <w:trHeight w:val="227"/>
          <w:jc w:val="center"/>
        </w:trPr>
        <w:tc>
          <w:tcPr>
            <w:tcW w:w="819" w:type="pct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B9974DD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AF7A02">
              <w:rPr>
                <w:rFonts w:hAnsi="標楷體" w:hint="eastAsia"/>
                <w:color w:val="000000" w:themeColor="text1"/>
                <w:sz w:val="22"/>
              </w:rPr>
              <w:t>分預算名稱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</w:tcBorders>
            <w:vAlign w:val="center"/>
          </w:tcPr>
          <w:p w14:paraId="492539F2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AF7A02">
              <w:rPr>
                <w:rFonts w:hAnsi="標楷體" w:hint="eastAsia"/>
                <w:color w:val="000000" w:themeColor="text1"/>
                <w:sz w:val="22"/>
              </w:rPr>
              <w:t>基金來源</w:t>
            </w:r>
          </w:p>
        </w:tc>
        <w:tc>
          <w:tcPr>
            <w:tcW w:w="545" w:type="pct"/>
            <w:vMerge w:val="restart"/>
            <w:tcBorders>
              <w:top w:val="single" w:sz="8" w:space="0" w:color="auto"/>
            </w:tcBorders>
            <w:vAlign w:val="center"/>
          </w:tcPr>
          <w:p w14:paraId="342CD5E7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基金用途</w:t>
            </w:r>
          </w:p>
        </w:tc>
        <w:tc>
          <w:tcPr>
            <w:tcW w:w="1755" w:type="pct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716C25B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本期賸餘</w:t>
            </w:r>
            <w:r w:rsidRPr="00AF7A02">
              <w:rPr>
                <w:rFonts w:hAnsi="標楷體" w:hint="eastAsia"/>
                <w:color w:val="000000" w:themeColor="text1"/>
                <w:sz w:val="22"/>
              </w:rPr>
              <w:t>（短</w:t>
            </w:r>
            <w:proofErr w:type="gramStart"/>
            <w:r w:rsidRPr="00AF7A02">
              <w:rPr>
                <w:rFonts w:hAnsi="標楷體" w:hint="eastAsia"/>
                <w:color w:val="000000" w:themeColor="text1"/>
                <w:sz w:val="22"/>
              </w:rPr>
              <w:t>絀</w:t>
            </w:r>
            <w:proofErr w:type="gramEnd"/>
            <w:r w:rsidRPr="00AF7A02">
              <w:rPr>
                <w:rFonts w:hAnsi="標楷體"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</w:tcBorders>
            <w:vAlign w:val="center"/>
          </w:tcPr>
          <w:p w14:paraId="7F2AE2D0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期初基金餘額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B4C49E3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期末基金餘額</w:t>
            </w:r>
          </w:p>
        </w:tc>
      </w:tr>
      <w:tr w:rsidR="0090566B" w:rsidRPr="006B5E48" w14:paraId="4144AC84" w14:textId="77777777" w:rsidTr="00713927">
        <w:trPr>
          <w:cantSplit/>
          <w:trHeight w:val="225"/>
          <w:jc w:val="center"/>
        </w:trPr>
        <w:tc>
          <w:tcPr>
            <w:tcW w:w="819" w:type="pct"/>
            <w:vMerge/>
            <w:tcBorders>
              <w:top w:val="single" w:sz="8" w:space="0" w:color="auto"/>
              <w:left w:val="nil"/>
            </w:tcBorders>
            <w:vAlign w:val="center"/>
          </w:tcPr>
          <w:p w14:paraId="369B877E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</w:tcBorders>
            <w:vAlign w:val="center"/>
          </w:tcPr>
          <w:p w14:paraId="07A9C75E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45" w:type="pct"/>
            <w:vMerge/>
            <w:tcBorders>
              <w:top w:val="single" w:sz="8" w:space="0" w:color="auto"/>
            </w:tcBorders>
            <w:vAlign w:val="center"/>
          </w:tcPr>
          <w:p w14:paraId="1752056B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40A68A0D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預算數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500AE6B2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審定數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10990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比較增減</w:t>
            </w:r>
          </w:p>
        </w:tc>
        <w:tc>
          <w:tcPr>
            <w:tcW w:w="675" w:type="pct"/>
            <w:vMerge/>
            <w:vAlign w:val="center"/>
          </w:tcPr>
          <w:p w14:paraId="5318BD6A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right w:val="nil"/>
            </w:tcBorders>
            <w:vAlign w:val="center"/>
          </w:tcPr>
          <w:p w14:paraId="77277F1E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</w:tr>
      <w:tr w:rsidR="0090566B" w:rsidRPr="006B5E48" w14:paraId="4793D1B9" w14:textId="77777777" w:rsidTr="00AE2F48">
        <w:trPr>
          <w:cantSplit/>
          <w:trHeight w:val="67"/>
          <w:jc w:val="center"/>
        </w:trPr>
        <w:tc>
          <w:tcPr>
            <w:tcW w:w="819" w:type="pct"/>
            <w:vMerge/>
            <w:tcBorders>
              <w:left w:val="nil"/>
              <w:bottom w:val="nil"/>
            </w:tcBorders>
            <w:vAlign w:val="center"/>
          </w:tcPr>
          <w:p w14:paraId="029B1F4B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31" w:type="pct"/>
            <w:vMerge/>
            <w:tcBorders>
              <w:bottom w:val="nil"/>
            </w:tcBorders>
            <w:vAlign w:val="center"/>
          </w:tcPr>
          <w:p w14:paraId="140C43D6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545" w:type="pct"/>
            <w:vMerge/>
            <w:tcBorders>
              <w:bottom w:val="nil"/>
            </w:tcBorders>
            <w:vAlign w:val="center"/>
          </w:tcPr>
          <w:p w14:paraId="35931614" w14:textId="77777777" w:rsidR="0090566B" w:rsidRPr="00AF7A02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461" w:type="pct"/>
            <w:vMerge/>
            <w:tcBorders>
              <w:bottom w:val="nil"/>
            </w:tcBorders>
            <w:vAlign w:val="center"/>
          </w:tcPr>
          <w:p w14:paraId="66C2C39F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475" w:type="pct"/>
            <w:vMerge/>
            <w:tcBorders>
              <w:bottom w:val="nil"/>
            </w:tcBorders>
            <w:vAlign w:val="center"/>
          </w:tcPr>
          <w:p w14:paraId="58D79A1B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  <w:vAlign w:val="center"/>
          </w:tcPr>
          <w:p w14:paraId="623FD480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399" w:type="pct"/>
            <w:tcBorders>
              <w:top w:val="single" w:sz="4" w:space="0" w:color="auto"/>
              <w:bottom w:val="nil"/>
            </w:tcBorders>
            <w:vAlign w:val="center"/>
          </w:tcPr>
          <w:p w14:paraId="45C81268" w14:textId="77777777" w:rsidR="0090566B" w:rsidRPr="00B2492A" w:rsidRDefault="0090566B" w:rsidP="00C02096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z w:val="22"/>
              </w:rPr>
            </w:pPr>
            <w:r w:rsidRPr="00B2492A">
              <w:rPr>
                <w:rFonts w:hAnsi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675" w:type="pct"/>
            <w:vMerge/>
            <w:tcBorders>
              <w:bottom w:val="nil"/>
            </w:tcBorders>
            <w:vAlign w:val="center"/>
          </w:tcPr>
          <w:p w14:paraId="27770CCE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  <w:tc>
          <w:tcPr>
            <w:tcW w:w="675" w:type="pct"/>
            <w:vMerge/>
            <w:tcBorders>
              <w:bottom w:val="nil"/>
              <w:right w:val="nil"/>
            </w:tcBorders>
            <w:vAlign w:val="center"/>
          </w:tcPr>
          <w:p w14:paraId="1D32F954" w14:textId="77777777" w:rsidR="0090566B" w:rsidRPr="00AF7A02" w:rsidRDefault="0090566B" w:rsidP="009E184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2"/>
              </w:rPr>
            </w:pPr>
          </w:p>
        </w:tc>
      </w:tr>
      <w:tr w:rsidR="0090566B" w:rsidRPr="006B5E48" w14:paraId="377CA68D" w14:textId="77777777" w:rsidTr="00AE2F48">
        <w:trPr>
          <w:cantSplit/>
          <w:trHeight w:val="167"/>
          <w:jc w:val="center"/>
        </w:trPr>
        <w:tc>
          <w:tcPr>
            <w:tcW w:w="819" w:type="pc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CE1879E" w14:textId="77777777" w:rsidR="0090566B" w:rsidRPr="00AF7A02" w:rsidRDefault="0090566B" w:rsidP="009E184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color w:val="000000" w:themeColor="text1"/>
                <w:sz w:val="22"/>
                <w:highlight w:val="yellow"/>
              </w:rPr>
            </w:pPr>
            <w:r w:rsidRPr="00AF7A02">
              <w:rPr>
                <w:rFonts w:hAnsi="標楷體" w:hint="eastAsia"/>
                <w:noProof/>
                <w:color w:val="000000" w:themeColor="text1"/>
                <w:sz w:val="22"/>
              </w:rPr>
              <w:t>勞工權益基金</w:t>
            </w:r>
          </w:p>
        </w:tc>
        <w:tc>
          <w:tcPr>
            <w:tcW w:w="53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1C70F8" w14:textId="7465FAF2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53,344</w:t>
            </w:r>
          </w:p>
        </w:tc>
        <w:tc>
          <w:tcPr>
            <w:tcW w:w="54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26B941" w14:textId="760A21D2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59,123</w:t>
            </w:r>
          </w:p>
        </w:tc>
        <w:tc>
          <w:tcPr>
            <w:tcW w:w="46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9DC051" w14:textId="5A7BE4A3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- 14,538</w:t>
            </w:r>
          </w:p>
        </w:tc>
        <w:tc>
          <w:tcPr>
            <w:tcW w:w="4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E7A4C4" w14:textId="19F52E9A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- 5,779</w:t>
            </w:r>
          </w:p>
        </w:tc>
        <w:tc>
          <w:tcPr>
            <w:tcW w:w="41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A8B5AB" w14:textId="14994F0D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8,758</w:t>
            </w:r>
          </w:p>
        </w:tc>
        <w:tc>
          <w:tcPr>
            <w:tcW w:w="39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4E1904" w14:textId="7D3D4AC1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- 60.25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229BA1" w14:textId="5683321F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88,827</w:t>
            </w:r>
          </w:p>
        </w:tc>
        <w:tc>
          <w:tcPr>
            <w:tcW w:w="675" w:type="pct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0B9158D" w14:textId="2376BB64" w:rsidR="0090566B" w:rsidRPr="00AF7A02" w:rsidRDefault="00F80A1B" w:rsidP="00772D42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  <w:highlight w:val="yellow"/>
              </w:rPr>
            </w:pPr>
            <w:r w:rsidRPr="00F80A1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83,048</w:t>
            </w:r>
          </w:p>
        </w:tc>
      </w:tr>
    </w:tbl>
    <w:p w14:paraId="440E5161" w14:textId="77777777" w:rsidR="00691A02" w:rsidRPr="003D6354" w:rsidRDefault="0090566B" w:rsidP="00C154C2">
      <w:pPr>
        <w:widowControl w:val="0"/>
        <w:tabs>
          <w:tab w:val="left" w:pos="1880"/>
        </w:tabs>
        <w:overflowPunct/>
        <w:adjustRightInd w:val="0"/>
        <w:snapToGrid w:val="0"/>
        <w:spacing w:line="160" w:lineRule="atLeast"/>
        <w:ind w:left="239" w:hangingChars="133" w:hanging="239"/>
        <w:rPr>
          <w:rFonts w:hAnsi="標楷體"/>
          <w:sz w:val="18"/>
          <w:szCs w:val="18"/>
        </w:rPr>
      </w:pPr>
      <w:proofErr w:type="gramStart"/>
      <w:r w:rsidRPr="006B5E48">
        <w:rPr>
          <w:rFonts w:hAnsi="標楷體" w:hint="eastAsia"/>
          <w:sz w:val="18"/>
          <w:szCs w:val="18"/>
        </w:rPr>
        <w:t>註</w:t>
      </w:r>
      <w:proofErr w:type="gramEnd"/>
      <w:r w:rsidRPr="006B5E48">
        <w:rPr>
          <w:rFonts w:hAnsi="標楷體" w:hint="eastAsia"/>
          <w:sz w:val="18"/>
          <w:szCs w:val="18"/>
        </w:rPr>
        <w:t>：本表係依本部審定該基金決算數額編列。</w:t>
      </w:r>
    </w:p>
    <w:p w14:paraId="7454CE20" w14:textId="02C978D6" w:rsidR="000323BB" w:rsidRDefault="002B5FAC" w:rsidP="001742EA">
      <w:pPr>
        <w:widowControl w:val="0"/>
        <w:tabs>
          <w:tab w:val="left" w:pos="3038"/>
        </w:tabs>
        <w:overflowPunct/>
        <w:snapToGrid w:val="0"/>
        <w:ind w:left="357" w:rightChars="280" w:right="672" w:firstLineChars="0" w:firstLine="0"/>
        <w:jc w:val="center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  <w:u w:val="single"/>
        </w:rPr>
        <w:lastRenderedPageBreak/>
        <w:t xml:space="preserve">　</w:t>
      </w:r>
      <w:r w:rsidR="000323BB" w:rsidRPr="006B5E48">
        <w:rPr>
          <w:b/>
          <w:sz w:val="32"/>
          <w:szCs w:val="32"/>
          <w:u w:val="single"/>
        </w:rPr>
        <w:t>就業安定基金</w:t>
      </w:r>
      <w:r w:rsidR="000323BB" w:rsidRPr="006B5E48">
        <w:rPr>
          <w:rFonts w:hint="eastAsia"/>
          <w:b/>
          <w:sz w:val="32"/>
          <w:szCs w:val="32"/>
          <w:u w:val="single"/>
        </w:rPr>
        <w:t>餘</w:t>
      </w:r>
      <w:proofErr w:type="gramStart"/>
      <w:r w:rsidR="000323BB" w:rsidRPr="006B5E48">
        <w:rPr>
          <w:rFonts w:hint="eastAsia"/>
          <w:b/>
          <w:sz w:val="32"/>
          <w:szCs w:val="32"/>
          <w:u w:val="single"/>
        </w:rPr>
        <w:t>絀</w:t>
      </w:r>
      <w:proofErr w:type="gramEnd"/>
      <w:r w:rsidR="000323BB" w:rsidRPr="006B5E48">
        <w:rPr>
          <w:rFonts w:hint="eastAsia"/>
          <w:b/>
          <w:sz w:val="32"/>
          <w:szCs w:val="32"/>
          <w:u w:val="single"/>
        </w:rPr>
        <w:t>審定後現金流量表</w:t>
      </w:r>
      <w:r>
        <w:rPr>
          <w:rFonts w:hint="eastAsia"/>
          <w:b/>
          <w:sz w:val="32"/>
          <w:szCs w:val="32"/>
          <w:u w:val="single"/>
        </w:rPr>
        <w:t xml:space="preserve">　</w:t>
      </w:r>
    </w:p>
    <w:p w14:paraId="7474A44C" w14:textId="5D881D51" w:rsidR="000323BB" w:rsidRPr="006B5E48" w:rsidRDefault="000323BB" w:rsidP="001742EA">
      <w:pPr>
        <w:widowControl w:val="0"/>
        <w:tabs>
          <w:tab w:val="right" w:pos="9939"/>
        </w:tabs>
        <w:overflowPunct/>
        <w:snapToGrid w:val="0"/>
        <w:ind w:left="3906" w:right="28" w:firstLineChars="0" w:firstLine="0"/>
        <w:jc w:val="right"/>
        <w:rPr>
          <w:rFonts w:hAnsi="標楷體"/>
        </w:rPr>
      </w:pPr>
      <w:r w:rsidRPr="007A03DF">
        <w:rPr>
          <w:rFonts w:hAnsi="標楷體" w:hint="eastAsia"/>
          <w:color w:val="000000" w:themeColor="text1"/>
        </w:rPr>
        <w:t>中華民國</w:t>
      </w:r>
      <w:proofErr w:type="gramStart"/>
      <w:r w:rsidRPr="007A03DF">
        <w:rPr>
          <w:rFonts w:hAnsi="標楷體"/>
          <w:color w:val="000000" w:themeColor="text1"/>
        </w:rPr>
        <w:t>11</w:t>
      </w:r>
      <w:r w:rsidR="008670E3">
        <w:rPr>
          <w:rFonts w:hAnsi="標楷體" w:hint="eastAsia"/>
          <w:color w:val="000000" w:themeColor="text1"/>
        </w:rPr>
        <w:t>4</w:t>
      </w:r>
      <w:proofErr w:type="gramEnd"/>
      <w:r w:rsidRPr="007A03DF">
        <w:rPr>
          <w:rFonts w:hAnsi="標楷體" w:hint="eastAsia"/>
          <w:color w:val="000000" w:themeColor="text1"/>
        </w:rPr>
        <w:t>年度</w:t>
      </w:r>
      <w:r w:rsidRPr="006B5E48">
        <w:rPr>
          <w:rFonts w:hAnsi="標楷體" w:hint="eastAsia"/>
        </w:rPr>
        <w:tab/>
      </w:r>
      <w:r w:rsidRPr="009C28FC">
        <w:rPr>
          <w:rFonts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3"/>
      </w:tblGrid>
      <w:tr w:rsidR="000323BB" w:rsidRPr="006B5E48" w14:paraId="79773B4D" w14:textId="77777777" w:rsidTr="00537EEE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CFEF6C" w14:textId="77777777" w:rsidR="000323BB" w:rsidRPr="006B5E48" w:rsidRDefault="000323BB" w:rsidP="005F745C">
            <w:pPr>
              <w:widowControl w:val="0"/>
              <w:overflowPunct/>
              <w:ind w:leftChars="7" w:left="17" w:rightChars="27" w:right="65" w:firstLineChars="5" w:firstLine="12"/>
              <w:jc w:val="distribute"/>
              <w:rPr>
                <w:rFonts w:hAnsi="標楷體"/>
                <w:noProof/>
                <w:szCs w:val="24"/>
              </w:rPr>
            </w:pPr>
            <w:r w:rsidRPr="006B5E48">
              <w:rPr>
                <w:rFonts w:hAnsi="標楷體" w:hint="eastAsia"/>
                <w:noProof/>
                <w:szCs w:val="24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20C6CA" w14:textId="77777777" w:rsidR="000323BB" w:rsidRPr="006B5E48" w:rsidRDefault="000323BB" w:rsidP="005F745C">
            <w:pPr>
              <w:widowControl w:val="0"/>
              <w:overflowPunct/>
              <w:ind w:leftChars="82" w:left="197" w:rightChars="90" w:right="216" w:firstLineChars="5" w:firstLine="12"/>
              <w:jc w:val="distribute"/>
              <w:rPr>
                <w:rFonts w:hAnsi="標楷體"/>
                <w:noProof/>
                <w:szCs w:val="24"/>
              </w:rPr>
            </w:pPr>
            <w:r w:rsidRPr="006B5E48">
              <w:rPr>
                <w:rFonts w:hAnsi="標楷體" w:hint="eastAsia"/>
                <w:noProof/>
                <w:szCs w:val="24"/>
              </w:rPr>
              <w:t>決算數</w:t>
            </w:r>
          </w:p>
        </w:tc>
      </w:tr>
      <w:tr w:rsidR="000323BB" w:rsidRPr="006B5E48" w14:paraId="12B46625" w14:textId="77777777" w:rsidTr="00537EEE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E2AE5FE" w14:textId="77777777" w:rsidR="000323BB" w:rsidRPr="006B5E48" w:rsidRDefault="000323BB" w:rsidP="000323BB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hAnsi="標楷體"/>
                <w:noProof/>
                <w:sz w:val="26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C62633" w14:textId="77777777" w:rsidR="000323BB" w:rsidRPr="006B5E48" w:rsidRDefault="000323BB" w:rsidP="000323BB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hAnsi="標楷體"/>
                <w:noProof/>
                <w:sz w:val="26"/>
                <w:szCs w:val="24"/>
              </w:rPr>
            </w:pPr>
          </w:p>
        </w:tc>
      </w:tr>
      <w:tr w:rsidR="000323BB" w:rsidRPr="006B5E48" w14:paraId="45A85914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F5769" w14:textId="487D677F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08912F1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</w:tr>
      <w:tr w:rsidR="000323BB" w:rsidRPr="006B5E48" w14:paraId="3E995577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E3093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2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C4A6F37" w14:textId="16352849" w:rsidR="000323BB" w:rsidRPr="006B5E48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5,917,217,077</w:t>
            </w:r>
          </w:p>
        </w:tc>
      </w:tr>
      <w:tr w:rsidR="000323BB" w:rsidRPr="006B5E48" w14:paraId="21C117EA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7090D2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87092EB" w14:textId="53B65893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210,425,292</w:t>
            </w:r>
          </w:p>
        </w:tc>
      </w:tr>
      <w:tr w:rsidR="000323BB" w:rsidRPr="006B5E48" w14:paraId="40992AB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BF3DFC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100" w:left="240"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B99515" w14:textId="1B0F4072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6,127,642,369</w:t>
            </w:r>
          </w:p>
        </w:tc>
      </w:tr>
      <w:tr w:rsidR="000323BB" w:rsidRPr="006B5E48" w14:paraId="614789B9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93B8C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03E4E1D" w14:textId="77777777" w:rsidR="000323BB" w:rsidRPr="00295795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</w:p>
        </w:tc>
      </w:tr>
      <w:tr w:rsidR="000323BB" w:rsidRPr="006B5E48" w14:paraId="419B8920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B5A39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740F247" w14:textId="38F66221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152,849,200</w:t>
            </w:r>
          </w:p>
        </w:tc>
      </w:tr>
      <w:tr w:rsidR="000323BB" w:rsidRPr="006B5E48" w14:paraId="4BF2DC66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869B8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031713">
              <w:rPr>
                <w:rFonts w:hAnsi="標楷體"/>
                <w:noProof/>
                <w:spacing w:val="-24"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D2C6A33" w14:textId="7D75A813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7,859,696</w:t>
            </w:r>
          </w:p>
        </w:tc>
      </w:tr>
      <w:tr w:rsidR="000323BB" w:rsidRPr="006B5E48" w14:paraId="30994C1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E25E6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700B129" w14:textId="6CD796C9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885,083</w:t>
            </w:r>
          </w:p>
        </w:tc>
      </w:tr>
      <w:tr w:rsidR="000323BB" w:rsidRPr="006B5E48" w14:paraId="58C82749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99C53" w14:textId="68584590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FBEE0EF" w14:textId="618828D2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- 285,357,537</w:t>
            </w:r>
          </w:p>
        </w:tc>
      </w:tr>
      <w:tr w:rsidR="000323BB" w:rsidRPr="006B5E48" w14:paraId="76AE5844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7FC1B" w14:textId="77777777" w:rsidR="000323BB" w:rsidRPr="00031713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63" w:firstLineChars="0" w:firstLine="0"/>
              <w:jc w:val="distribute"/>
              <w:rPr>
                <w:rFonts w:hAnsi="標楷體"/>
                <w:noProof/>
                <w:spacing w:val="-24"/>
                <w:sz w:val="22"/>
                <w:szCs w:val="22"/>
              </w:rPr>
            </w:pPr>
            <w:r w:rsidRPr="006B5E48">
              <w:rPr>
                <w:rFonts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EAF5075" w14:textId="6DF16895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- 715,222,362</w:t>
            </w:r>
          </w:p>
        </w:tc>
      </w:tr>
      <w:tr w:rsidR="000323BB" w:rsidRPr="006B5E48" w14:paraId="53BAF07F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D18A6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100" w:left="240"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F275A2A" w14:textId="56D32FB9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- 838,985,920</w:t>
            </w:r>
          </w:p>
        </w:tc>
      </w:tr>
      <w:tr w:rsidR="000323BB" w:rsidRPr="006B5E48" w14:paraId="2114FF9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A92010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43FDD2F" w14:textId="77777777" w:rsidR="000323BB" w:rsidRPr="00295795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</w:p>
        </w:tc>
      </w:tr>
      <w:tr w:rsidR="000323BB" w:rsidRPr="006B5E48" w14:paraId="611A53DC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ECB9A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FF5BB2C" w14:textId="4826FC80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24,423,202,255</w:t>
            </w:r>
          </w:p>
        </w:tc>
      </w:tr>
      <w:tr w:rsidR="000323BB" w:rsidRPr="006B5E48" w14:paraId="4EACC4A4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006B3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200" w:left="480"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3DDCA75" w14:textId="610FA779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noProof/>
                <w:sz w:val="18"/>
                <w:szCs w:val="18"/>
              </w:rPr>
              <w:t>- 24,514,506,573</w:t>
            </w:r>
          </w:p>
        </w:tc>
      </w:tr>
      <w:tr w:rsidR="000323BB" w:rsidRPr="006B5E48" w14:paraId="5AAB1221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0B51F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leftChars="100" w:left="240"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7315588" w14:textId="1F5D9A09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- 91,304,318</w:t>
            </w:r>
          </w:p>
        </w:tc>
      </w:tr>
      <w:tr w:rsidR="000323BB" w:rsidRPr="006B5E48" w14:paraId="4844B59B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36004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79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0E7661A" w14:textId="3E2DA0A4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5,197,352,131</w:t>
            </w:r>
          </w:p>
        </w:tc>
      </w:tr>
      <w:tr w:rsidR="000323BB" w:rsidRPr="006B5E48" w14:paraId="0E96122B" w14:textId="77777777" w:rsidTr="00537EEE">
        <w:trPr>
          <w:cantSplit/>
          <w:trHeight w:val="632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7E410" w14:textId="77777777" w:rsidR="000323BB" w:rsidRPr="006B5E48" w:rsidRDefault="000323BB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6F4F634" w14:textId="1023BBE9" w:rsidR="000323BB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39,712,992,469</w:t>
            </w:r>
          </w:p>
        </w:tc>
      </w:tr>
      <w:tr w:rsidR="0026130E" w:rsidRPr="0026130E" w14:paraId="7CC6EB05" w14:textId="77777777" w:rsidTr="00537EEE">
        <w:trPr>
          <w:cantSplit/>
          <w:trHeight w:val="737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43B6F7" w14:textId="77777777" w:rsidR="0026130E" w:rsidRPr="006B5E48" w:rsidRDefault="0026130E" w:rsidP="00C02096">
            <w:pPr>
              <w:widowControl w:val="0"/>
              <w:overflowPunct/>
              <w:snapToGrid w:val="0"/>
              <w:spacing w:before="120" w:line="480" w:lineRule="atLeast"/>
              <w:ind w:right="113" w:firstLineChars="0" w:firstLine="0"/>
              <w:jc w:val="distribute"/>
              <w:rPr>
                <w:rFonts w:hAnsi="標楷體"/>
                <w:b/>
                <w:noProof/>
                <w:sz w:val="22"/>
                <w:szCs w:val="22"/>
              </w:rPr>
            </w:pPr>
            <w:r w:rsidRPr="006B5E48">
              <w:rPr>
                <w:rFonts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CEF62C" w14:textId="5781AF91" w:rsidR="0026130E" w:rsidRPr="00295795" w:rsidRDefault="00295795" w:rsidP="00C02096">
            <w:pPr>
              <w:widowControl w:val="0"/>
              <w:overflowPunct/>
              <w:snapToGrid w:val="0"/>
              <w:spacing w:before="120" w:line="480" w:lineRule="atLeas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  <w:highlight w:val="yellow"/>
              </w:rPr>
            </w:pPr>
            <w:r w:rsidRPr="00295795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44,910,344,600</w:t>
            </w:r>
          </w:p>
        </w:tc>
      </w:tr>
    </w:tbl>
    <w:p w14:paraId="76331487" w14:textId="77777777" w:rsidR="000323BB" w:rsidRPr="006B5E48" w:rsidRDefault="000323BB" w:rsidP="00B351E2">
      <w:pPr>
        <w:widowControl w:val="0"/>
        <w:overflowPunct/>
        <w:snapToGrid w:val="0"/>
        <w:spacing w:line="210" w:lineRule="exact"/>
        <w:ind w:left="1140" w:rightChars="192" w:right="461" w:firstLineChars="0" w:hanging="1140"/>
        <w:rPr>
          <w:rFonts w:hAnsi="標楷體"/>
          <w:bCs/>
          <w:sz w:val="18"/>
          <w:szCs w:val="18"/>
        </w:rPr>
      </w:pPr>
      <w:proofErr w:type="gramStart"/>
      <w:r w:rsidRPr="006B5E48">
        <w:rPr>
          <w:rFonts w:hAnsi="標楷體"/>
          <w:bCs/>
          <w:sz w:val="18"/>
          <w:szCs w:val="18"/>
        </w:rPr>
        <w:t>註</w:t>
      </w:r>
      <w:proofErr w:type="gramEnd"/>
      <w:r w:rsidRPr="006B5E48">
        <w:rPr>
          <w:rFonts w:hAnsi="標楷體"/>
          <w:bCs/>
          <w:sz w:val="18"/>
          <w:szCs w:val="18"/>
        </w:rPr>
        <w:t>：1.本表係</w:t>
      </w:r>
      <w:proofErr w:type="gramStart"/>
      <w:r w:rsidRPr="006B5E48">
        <w:rPr>
          <w:rFonts w:hAnsi="標楷體"/>
          <w:bCs/>
          <w:sz w:val="18"/>
          <w:szCs w:val="18"/>
        </w:rPr>
        <w:t>採</w:t>
      </w:r>
      <w:proofErr w:type="gramEnd"/>
      <w:r w:rsidRPr="006B5E48">
        <w:rPr>
          <w:rFonts w:hAnsi="標楷體"/>
          <w:bCs/>
          <w:sz w:val="18"/>
          <w:szCs w:val="18"/>
        </w:rPr>
        <w:t>現金及約當現金基礎，包括現金及自投資日起3個月內到期或清償之債權證券。</w:t>
      </w:r>
    </w:p>
    <w:p w14:paraId="20A766AC" w14:textId="77777777" w:rsidR="000323BB" w:rsidRPr="006B5E48" w:rsidRDefault="000323BB" w:rsidP="00B351E2">
      <w:pPr>
        <w:snapToGrid w:val="0"/>
        <w:spacing w:line="210" w:lineRule="exact"/>
        <w:ind w:leftChars="150" w:left="551" w:hangingChars="106" w:hanging="191"/>
        <w:rPr>
          <w:bCs/>
          <w:sz w:val="18"/>
          <w:szCs w:val="18"/>
        </w:rPr>
      </w:pPr>
      <w:r w:rsidRPr="006B5E48">
        <w:rPr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6B5E48">
        <w:rPr>
          <w:bCs/>
          <w:sz w:val="18"/>
          <w:szCs w:val="18"/>
        </w:rPr>
        <w:t>折耗及攤</w:t>
      </w:r>
      <w:proofErr w:type="gramEnd"/>
      <w:r w:rsidRPr="006B5E48">
        <w:rPr>
          <w:bCs/>
          <w:sz w:val="18"/>
          <w:szCs w:val="18"/>
        </w:rPr>
        <w:t>銷、處理資產損失（利益）、其他、</w:t>
      </w:r>
      <w:proofErr w:type="gramStart"/>
      <w:r w:rsidRPr="006B5E48">
        <w:rPr>
          <w:bCs/>
          <w:sz w:val="18"/>
          <w:szCs w:val="18"/>
        </w:rPr>
        <w:t>流動資產淨減</w:t>
      </w:r>
      <w:proofErr w:type="gramEnd"/>
      <w:r w:rsidRPr="006B5E48">
        <w:rPr>
          <w:bCs/>
          <w:sz w:val="18"/>
          <w:szCs w:val="18"/>
        </w:rPr>
        <w:t>（淨增）及流動負債淨增（淨減）。</w:t>
      </w:r>
    </w:p>
    <w:p w14:paraId="511A900D" w14:textId="77777777" w:rsidR="00E7120D" w:rsidRPr="006B5E48" w:rsidRDefault="000323BB" w:rsidP="00B351E2">
      <w:pPr>
        <w:snapToGrid w:val="0"/>
        <w:spacing w:line="210" w:lineRule="exact"/>
        <w:ind w:leftChars="150" w:left="551" w:hangingChars="106" w:hanging="191"/>
        <w:rPr>
          <w:rFonts w:hAnsi="標楷體"/>
          <w:sz w:val="18"/>
          <w:szCs w:val="18"/>
        </w:rPr>
      </w:pPr>
      <w:r w:rsidRPr="006B5E48">
        <w:rPr>
          <w:rFonts w:hAnsi="標楷體"/>
          <w:bCs/>
          <w:sz w:val="18"/>
          <w:szCs w:val="18"/>
        </w:rPr>
        <w:t>3.</w:t>
      </w:r>
      <w:proofErr w:type="gramStart"/>
      <w:r w:rsidRPr="006B5E48">
        <w:rPr>
          <w:rFonts w:hAnsi="標楷體"/>
          <w:bCs/>
          <w:sz w:val="18"/>
          <w:szCs w:val="18"/>
        </w:rPr>
        <w:t>本表編製</w:t>
      </w:r>
      <w:proofErr w:type="gramEnd"/>
      <w:r w:rsidRPr="006B5E48">
        <w:rPr>
          <w:rFonts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</w:p>
    <w:p w14:paraId="03152C13" w14:textId="77777777" w:rsidR="00C2099B" w:rsidRPr="006B5E48" w:rsidRDefault="00C2099B" w:rsidP="005F745C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14:paraId="5E489736" w14:textId="77777777"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14:paraId="21DDE94F" w14:textId="77777777"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p w14:paraId="594C3B63" w14:textId="77777777" w:rsidR="00082E4F" w:rsidRPr="006B5E48" w:rsidRDefault="00082E4F" w:rsidP="005F6C5F">
      <w:pPr>
        <w:snapToGrid w:val="0"/>
        <w:spacing w:line="20" w:lineRule="exact"/>
        <w:ind w:leftChars="29" w:left="70" w:rightChars="-59" w:right="-142" w:firstLineChars="0" w:firstLine="0"/>
        <w:rPr>
          <w:rFonts w:hAnsi="標楷體"/>
          <w:sz w:val="2"/>
          <w:szCs w:val="2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3"/>
        <w:gridCol w:w="1572"/>
        <w:gridCol w:w="808"/>
        <w:gridCol w:w="1570"/>
        <w:gridCol w:w="816"/>
        <w:gridCol w:w="1584"/>
        <w:gridCol w:w="792"/>
      </w:tblGrid>
      <w:tr w:rsidR="00B72283" w:rsidRPr="006B5E48" w14:paraId="31336088" w14:textId="77777777" w:rsidTr="001742EA">
        <w:trPr>
          <w:trHeight w:val="624"/>
          <w:tblHeader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5C8F2DF0" w14:textId="22AEC5AD" w:rsidR="00B72283" w:rsidRDefault="00B72283" w:rsidP="001742EA">
            <w:pPr>
              <w:widowControl w:val="0"/>
              <w:overflowPunct/>
              <w:snapToGrid w:val="0"/>
              <w:ind w:rightChars="140" w:right="336"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812892">
              <w:rPr>
                <w:rFonts w:hAnsi="標楷體" w:hint="eastAsia"/>
                <w:b/>
                <w:sz w:val="32"/>
                <w:u w:val="single"/>
              </w:rPr>
              <w:t xml:space="preserve">　</w:t>
            </w:r>
            <w:r w:rsidRPr="00812892">
              <w:rPr>
                <w:rFonts w:hAnsi="標楷體"/>
                <w:b/>
                <w:sz w:val="32"/>
                <w:u w:val="single"/>
              </w:rPr>
              <w:t>就業安定基金</w:t>
            </w:r>
            <w:r w:rsidRPr="00812892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812892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812892">
              <w:rPr>
                <w:rFonts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BE23C61" w14:textId="1DDE76EB" w:rsidR="00B72283" w:rsidRPr="00812892" w:rsidRDefault="00B72283" w:rsidP="001742EA">
            <w:pPr>
              <w:widowControl w:val="0"/>
              <w:tabs>
                <w:tab w:val="left" w:pos="2995"/>
                <w:tab w:val="left" w:pos="8115"/>
              </w:tabs>
              <w:overflowPunct/>
              <w:snapToGrid w:val="0"/>
              <w:ind w:firstLineChars="0" w:firstLine="0"/>
              <w:jc w:val="right"/>
              <w:rPr>
                <w:rFonts w:hAnsi="標楷體"/>
                <w:b/>
                <w:sz w:val="32"/>
                <w:u w:val="single"/>
              </w:rPr>
            </w:pPr>
            <w:r w:rsidRPr="00812892">
              <w:rPr>
                <w:rFonts w:hAnsi="標楷體"/>
                <w:spacing w:val="60"/>
              </w:rPr>
              <w:tab/>
            </w:r>
            <w:r w:rsidRPr="00812892">
              <w:rPr>
                <w:rFonts w:hAnsi="標楷體" w:hint="eastAsia"/>
              </w:rPr>
              <w:t>中華民國</w:t>
            </w:r>
            <w:r w:rsidRPr="00812892">
              <w:rPr>
                <w:rFonts w:hAnsi="標楷體"/>
              </w:rPr>
              <w:t>11</w:t>
            </w:r>
            <w:r w:rsidR="00295795">
              <w:rPr>
                <w:rFonts w:hAnsi="標楷體" w:hint="eastAsia"/>
              </w:rPr>
              <w:t>4</w:t>
            </w:r>
            <w:r w:rsidRPr="00812892">
              <w:rPr>
                <w:rFonts w:hAnsi="標楷體" w:hint="eastAsia"/>
              </w:rPr>
              <w:t>年12月31日</w:t>
            </w:r>
            <w:r w:rsidRPr="00812892">
              <w:rPr>
                <w:rFonts w:hAnsi="標楷體" w:hint="eastAsia"/>
              </w:rPr>
              <w:tab/>
            </w:r>
            <w:r w:rsidRPr="00812892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B72283" w:rsidRPr="006B5E48" w14:paraId="422E9024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  <w:jc w:val="center"/>
        </w:trPr>
        <w:tc>
          <w:tcPr>
            <w:tcW w:w="1501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B0B0EA9" w14:textId="77777777" w:rsidR="00B72283" w:rsidRPr="006B5E48" w:rsidRDefault="00B72283" w:rsidP="00C02096">
            <w:pPr>
              <w:widowControl w:val="0"/>
              <w:overflowPunct/>
              <w:ind w:left="113" w:right="57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科目</w:t>
            </w:r>
          </w:p>
        </w:tc>
        <w:tc>
          <w:tcPr>
            <w:tcW w:w="116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23E274A" w14:textId="23FB145A" w:rsidR="00B72283" w:rsidRPr="00812892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812892">
              <w:rPr>
                <w:rFonts w:hAnsi="標楷體"/>
              </w:rPr>
              <w:t>1</w:t>
            </w:r>
            <w:r w:rsidR="003920F6">
              <w:rPr>
                <w:rFonts w:hAnsi="標楷體" w:hint="eastAsia"/>
              </w:rPr>
              <w:t>14</w:t>
            </w:r>
            <w:r w:rsidRPr="00812892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1169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575F6B4" w14:textId="60920E2C" w:rsidR="00B72283" w:rsidRPr="00812892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  <w:spacing w:val="-20"/>
              </w:rPr>
            </w:pPr>
            <w:r w:rsidRPr="00812892">
              <w:rPr>
                <w:rFonts w:hAnsi="標楷體"/>
              </w:rPr>
              <w:t>1</w:t>
            </w:r>
            <w:r w:rsidR="00AC3711" w:rsidRPr="00812892">
              <w:rPr>
                <w:rFonts w:hAnsi="標楷體" w:hint="eastAsia"/>
              </w:rPr>
              <w:t>1</w:t>
            </w:r>
            <w:r w:rsidR="003920F6">
              <w:rPr>
                <w:rFonts w:hAnsi="標楷體" w:hint="eastAsia"/>
              </w:rPr>
              <w:t>3</w:t>
            </w:r>
            <w:r w:rsidRPr="00812892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1164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98659C4" w14:textId="77777777" w:rsidR="00B72283" w:rsidRPr="006B5E48" w:rsidRDefault="00B72283" w:rsidP="00C02096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比較增減</w:t>
            </w:r>
          </w:p>
        </w:tc>
      </w:tr>
      <w:tr w:rsidR="00537EEE" w:rsidRPr="006B5E48" w14:paraId="27BA3DE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60"/>
          <w:tblHeader/>
          <w:jc w:val="center"/>
        </w:trPr>
        <w:tc>
          <w:tcPr>
            <w:tcW w:w="1501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5C8A0D" w14:textId="77777777" w:rsidR="00B72283" w:rsidRPr="006B5E48" w:rsidRDefault="00B72283" w:rsidP="00B72283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770" w:type="pct"/>
            <w:tcBorders>
              <w:bottom w:val="single" w:sz="8" w:space="0" w:color="auto"/>
            </w:tcBorders>
            <w:vAlign w:val="center"/>
          </w:tcPr>
          <w:p w14:paraId="6C28C772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396" w:type="pct"/>
            <w:tcBorders>
              <w:bottom w:val="single" w:sz="8" w:space="0" w:color="auto"/>
            </w:tcBorders>
            <w:vAlign w:val="center"/>
          </w:tcPr>
          <w:p w14:paraId="73785F7D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  <w:tc>
          <w:tcPr>
            <w:tcW w:w="769" w:type="pct"/>
            <w:tcBorders>
              <w:bottom w:val="single" w:sz="8" w:space="0" w:color="auto"/>
            </w:tcBorders>
            <w:vAlign w:val="center"/>
          </w:tcPr>
          <w:p w14:paraId="6BF44102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400" w:type="pct"/>
            <w:tcBorders>
              <w:bottom w:val="single" w:sz="8" w:space="0" w:color="auto"/>
            </w:tcBorders>
            <w:vAlign w:val="center"/>
          </w:tcPr>
          <w:p w14:paraId="146EDAA6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  <w:tc>
          <w:tcPr>
            <w:tcW w:w="776" w:type="pct"/>
            <w:tcBorders>
              <w:bottom w:val="single" w:sz="8" w:space="0" w:color="auto"/>
            </w:tcBorders>
            <w:vAlign w:val="center"/>
          </w:tcPr>
          <w:p w14:paraId="7BC6BB96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金額</w:t>
            </w:r>
          </w:p>
        </w:tc>
        <w:tc>
          <w:tcPr>
            <w:tcW w:w="388" w:type="pct"/>
            <w:tcBorders>
              <w:bottom w:val="single" w:sz="8" w:space="0" w:color="auto"/>
              <w:right w:val="nil"/>
            </w:tcBorders>
            <w:vAlign w:val="center"/>
          </w:tcPr>
          <w:p w14:paraId="12176CEB" w14:textId="77777777" w:rsidR="00B72283" w:rsidRPr="006B5E48" w:rsidRDefault="00B72283" w:rsidP="00C02096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hAnsi="標楷體"/>
              </w:rPr>
            </w:pPr>
            <w:r w:rsidRPr="006B5E48">
              <w:rPr>
                <w:rFonts w:hAnsi="標楷體" w:hint="eastAsia"/>
              </w:rPr>
              <w:t>％</w:t>
            </w:r>
          </w:p>
        </w:tc>
      </w:tr>
      <w:tr w:rsidR="00537EEE" w:rsidRPr="006B5E48" w14:paraId="131CA494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EE67CAC" w14:textId="77777777" w:rsidR="00AC3711" w:rsidRPr="006B5E48" w:rsidRDefault="00AC3711" w:rsidP="00772D42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B49A893" w14:textId="1582C721" w:rsidR="00AC3711" w:rsidRPr="002602B4" w:rsidRDefault="000E569D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55,487,885,219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33D5044B" w14:textId="77777777" w:rsidR="00AC3711" w:rsidRPr="002602B4" w:rsidRDefault="00AC3711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E127283" w14:textId="721ADA90" w:rsidR="00AC3711" w:rsidRPr="002602B4" w:rsidRDefault="000E569D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49,254,666,397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4BFC714" w14:textId="77777777" w:rsidR="00AC3711" w:rsidRPr="002602B4" w:rsidRDefault="00AC3711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2602B4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C455302" w14:textId="0A6D0E13" w:rsidR="00AC3711" w:rsidRPr="00E94061" w:rsidRDefault="000E569D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6,233,218,822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A8E609A" w14:textId="770A0AF1" w:rsidR="00AC3711" w:rsidRPr="00E94061" w:rsidRDefault="000E569D" w:rsidP="00772D42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12.66</w:t>
            </w:r>
          </w:p>
        </w:tc>
      </w:tr>
      <w:tr w:rsidR="000E569D" w:rsidRPr="006B5E48" w14:paraId="4B15130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CE270D2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60F04D4" w14:textId="1152A292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52,018,239,431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2938F902" w14:textId="48603043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93.75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9B579DA" w14:textId="4151756E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45,919,175,889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210558C" w14:textId="0676CBC5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93.23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7AE9BED" w14:textId="7CED5FCA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6,099,063,542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0A09231" w14:textId="24F1D9F4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13.28</w:t>
            </w:r>
          </w:p>
        </w:tc>
      </w:tr>
      <w:tr w:rsidR="000E569D" w:rsidRPr="006B5E48" w14:paraId="06EF666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287DA59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0D043E7" w14:textId="49A16667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44,910,344,600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0C9B7E8" w14:textId="7C5A0143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80.94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5A11899" w14:textId="012D0EEE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39,712,992,469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0396CD6" w14:textId="4A29FCAA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80.63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1143FB" w14:textId="38C94F1D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5,197,352,131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F69BFCA" w14:textId="6F8DB939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13.09</w:t>
            </w:r>
          </w:p>
        </w:tc>
      </w:tr>
      <w:tr w:rsidR="000E569D" w:rsidRPr="006B5E48" w14:paraId="3EBBBB47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939265C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0816B32" w14:textId="2FB6FB72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6,253,993,805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FFA137D" w14:textId="456D71FC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11.27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7CA7056" w14:textId="57DF675E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5,850,009,202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C44697C" w14:textId="38C33AC6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11.88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78F9683" w14:textId="709942E5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403,984,603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A8DD89C" w14:textId="06CD4320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6.91</w:t>
            </w:r>
          </w:p>
        </w:tc>
      </w:tr>
      <w:tr w:rsidR="000E569D" w:rsidRPr="006B5E48" w14:paraId="4FBA56E6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30C6E21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6B5E48">
              <w:rPr>
                <w:rFonts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6B5E48">
              <w:rPr>
                <w:rFonts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EE9D1F0" w14:textId="0DFFA927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266,827,976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B27B7E1" w14:textId="3BE8EB9A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0.48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DC62ED2" w14:textId="3D9C0A8F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224,292,258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6FF0055" w14:textId="1542A53D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0.46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FBCB91D" w14:textId="65E36D74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42,535,718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616474D" w14:textId="2D870B16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18.96</w:t>
            </w:r>
          </w:p>
        </w:tc>
      </w:tr>
      <w:tr w:rsidR="000E569D" w:rsidRPr="006B5E48" w14:paraId="20354CEC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AA48E32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5EFE96E" w14:textId="66F5A94A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587,073,050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6FDB15EC" w14:textId="74A2DDFF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1.06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2E4ED54" w14:textId="027A7785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131,881,960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3718D40" w14:textId="728C6DD1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0.27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44B302" w14:textId="1FFB30BE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455,191,090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649416A3" w14:textId="1CD715A8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345.15</w:t>
            </w:r>
          </w:p>
        </w:tc>
      </w:tr>
      <w:tr w:rsidR="000E569D" w:rsidRPr="006B5E48" w14:paraId="0B14F55C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7D4CE2E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6B5E48">
              <w:rPr>
                <w:rFonts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6B5E48">
              <w:rPr>
                <w:rFonts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9F68962" w14:textId="00A9BE38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131,637,629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2016A2B" w14:textId="46DB8E71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0.24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B52A6F3" w14:textId="5F05B0F1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81,524,706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CDB7C03" w14:textId="61ED96DB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B3177B8" w14:textId="0CDCBC66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50,112,923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3CA831F" w14:textId="640AEDB6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61.47</w:t>
            </w:r>
          </w:p>
        </w:tc>
      </w:tr>
      <w:tr w:rsidR="0043142F" w:rsidRPr="006B5E48" w14:paraId="6F69553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E158DA2" w14:textId="77777777" w:rsidR="0043142F" w:rsidRPr="006B5E48" w:rsidRDefault="0043142F" w:rsidP="0043142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BE75711" w14:textId="3EA4B0DF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131,637,629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5041180" w14:textId="6C33194F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0.24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18202BAD" w14:textId="7B0155D2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81,524,706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5384CF6" w14:textId="0FF7FC1C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0.17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BED4D49" w14:textId="091932D1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50,112,923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9BAD424" w14:textId="0F4B16F0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61.47</w:t>
            </w:r>
          </w:p>
        </w:tc>
      </w:tr>
      <w:tr w:rsidR="000E569D" w:rsidRPr="006B5E48" w14:paraId="371E892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36F6637D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55383DC" w14:textId="6C0687BF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2,387,341,451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FF65369" w14:textId="2CB306C6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4.30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7EA975E" w14:textId="32F07953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2,307,329,712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DBDE223" w14:textId="00544ADE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4.68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899559E" w14:textId="78FD44FC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80,011,739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D7686CF" w14:textId="44E772D8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3.47</w:t>
            </w:r>
          </w:p>
        </w:tc>
      </w:tr>
      <w:tr w:rsidR="000E569D" w:rsidRPr="006B5E48" w14:paraId="2ADD3A3A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9801108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11A296A" w14:textId="743525A4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759,613,836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3B38240" w14:textId="0436B73E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1.37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898BAAD" w14:textId="00594FD2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759,613,836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63E4822" w14:textId="2DD92496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1.54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E61E631" w14:textId="77777777" w:rsidR="000E569D" w:rsidRPr="0043142F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－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CC8B53A" w14:textId="77777777" w:rsidR="000E569D" w:rsidRPr="0043142F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－</w:t>
            </w:r>
          </w:p>
        </w:tc>
      </w:tr>
      <w:tr w:rsidR="000E569D" w:rsidRPr="006B5E48" w14:paraId="7F123E1A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40F99D7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658D8D9E" w14:textId="77E1A5E4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142,189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27ECF4D" w14:textId="77777777" w:rsidR="000E569D" w:rsidRPr="003920F6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E37BD6" w14:textId="5F08671A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161,941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312A9CC" w14:textId="1B6F530D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E08B48D" w14:textId="5DE60595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- 19,752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3F035CF7" w14:textId="597D174A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- 12.20</w:t>
            </w:r>
          </w:p>
        </w:tc>
      </w:tr>
      <w:tr w:rsidR="000E569D" w:rsidRPr="006B5E48" w14:paraId="42F6BC9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79E56B7F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159D14F" w14:textId="3E983EA5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124,814,837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DBFAC60" w14:textId="310EE535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0.22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D44AF46" w14:textId="44B12414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121,851,174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F04E673" w14:textId="5B420708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0.25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A099155" w14:textId="59B0C209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2,963,663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C1955A1" w14:textId="3ADC0201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2.43</w:t>
            </w:r>
          </w:p>
        </w:tc>
      </w:tr>
      <w:tr w:rsidR="000E569D" w:rsidRPr="006B5E48" w14:paraId="2D58453D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EAE6C37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47A2EA7" w14:textId="0AD92AF2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1,161,849,051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6E5CB11B" w14:textId="051FC48F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2.09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5033CFC" w14:textId="012F6009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1,178,316,598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8478A35" w14:textId="0AAB8942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color w:val="FF0000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2.39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B8DD412" w14:textId="3C2539D1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- 16,467,547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B0D6E96" w14:textId="0BC5CAE3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- 1.40</w:t>
            </w:r>
          </w:p>
        </w:tc>
      </w:tr>
      <w:tr w:rsidR="000E569D" w:rsidRPr="006B5E48" w14:paraId="1B2931A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E64F959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2BE8A0B" w14:textId="00B8192F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42,906,702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2C2C97A" w14:textId="7A589986" w:rsidR="000E569D" w:rsidRPr="0038427B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0.08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5B7FC00" w14:textId="06E00348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39,413,690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E4B6C10" w14:textId="725AF348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0.08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7E7D500A" w14:textId="679E17EA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3,493,012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874929C" w14:textId="32D0EF01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8.86</w:t>
            </w:r>
          </w:p>
        </w:tc>
      </w:tr>
      <w:tr w:rsidR="000E569D" w:rsidRPr="006B5E48" w14:paraId="7978E7D9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1661C7DB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03CD248" w14:textId="0E9B1E5A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214,268,718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85BF70F" w14:textId="7D1660EC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0.39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B21F1A8" w14:textId="35EF8F27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183,633,184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040B9EF" w14:textId="1DC2F157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0.37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E29E210" w14:textId="0D2A5CCE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30,635,534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17D24A4B" w14:textId="3B82A7D0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16.68</w:t>
            </w:r>
          </w:p>
        </w:tc>
      </w:tr>
      <w:tr w:rsidR="000E569D" w:rsidRPr="006B5E48" w14:paraId="4479942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E637069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7DC3A4C" w14:textId="581A1C46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83,746,118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6B53A65" w14:textId="61CB1847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0.15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18E04CA" w14:textId="61E65199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24,339,289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05A99E5" w14:textId="1D574443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0.05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ECE97DF" w14:textId="266D495D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59,406,829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6A509E6" w14:textId="1C34B83F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244.08</w:t>
            </w:r>
          </w:p>
        </w:tc>
      </w:tr>
      <w:tr w:rsidR="000E569D" w:rsidRPr="006B5E48" w14:paraId="41EDF436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735363F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F6ECA75" w14:textId="2C35741B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765,114,689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859AD7D" w14:textId="2CC10908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1.38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3617D16" w14:textId="55619AEB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759,346,418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6E088563" w14:textId="1BD826A1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1.54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7F22358" w14:textId="52A15959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5,768,271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F42D4E3" w14:textId="5FAD5F9C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0.76</w:t>
            </w:r>
          </w:p>
        </w:tc>
      </w:tr>
      <w:tr w:rsidR="0043142F" w:rsidRPr="006B5E48" w14:paraId="0F8FCB0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60BE9D3F" w14:textId="77777777" w:rsidR="0043142F" w:rsidRPr="006B5E48" w:rsidRDefault="0043142F" w:rsidP="0043142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BA36DBB" w14:textId="44B0C725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765,114,689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7B54B5E" w14:textId="18E86FE5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1.38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11923FA" w14:textId="3B1B21B8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759,346,418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C85E497" w14:textId="0848C796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1.54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79F6C98" w14:textId="4E6CA0CC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5,768,271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A15C0BC" w14:textId="1228B09B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0.76</w:t>
            </w:r>
          </w:p>
        </w:tc>
      </w:tr>
      <w:tr w:rsidR="000E569D" w:rsidRPr="006C7F25" w14:paraId="43ABAB30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1A6BD5FC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35FCD840" w14:textId="656C4467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185,552,019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000CF77" w14:textId="251A3A44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0.33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A23D541" w14:textId="1D982DFA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187,289,672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BB91453" w14:textId="1A3B8A03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0.38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64D9BC8" w14:textId="520CA6EC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- 1,737,653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3A5E0326" w14:textId="5C542AAD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- 0.93</w:t>
            </w:r>
          </w:p>
        </w:tc>
      </w:tr>
      <w:tr w:rsidR="0043142F" w:rsidRPr="006B5E48" w14:paraId="49BA1100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BD316DF" w14:textId="77777777" w:rsidR="0043142F" w:rsidRPr="006B5E48" w:rsidRDefault="0043142F" w:rsidP="0043142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C2138F5" w14:textId="44AA0E75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185,552,019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19307F1" w14:textId="61E07EBD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0.33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00A46279" w14:textId="693111B0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187,289,672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D627F18" w14:textId="4C1EA484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0.38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6B29778" w14:textId="2627EFB7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- 1,737,653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C69965C" w14:textId="309F41FE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- 0.93</w:t>
            </w:r>
          </w:p>
        </w:tc>
      </w:tr>
      <w:tr w:rsidR="000E569D" w:rsidRPr="006B5E48" w14:paraId="54E503EA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22B1514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9D45F35" w14:textId="0B849B52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55,487,885,219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3553DE8" w14:textId="6FEAEFE1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834F354" w14:textId="5506C45C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49,254,666,397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267B5B6" w14:textId="63E3238E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FB2B294" w14:textId="0A29B9CD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noProof/>
                <w:sz w:val="18"/>
              </w:rPr>
              <w:t>6,233,218,822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57998BA" w14:textId="0D13DB2B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kern w:val="0"/>
                <w:sz w:val="18"/>
              </w:rPr>
              <w:t>12.66</w:t>
            </w:r>
          </w:p>
        </w:tc>
      </w:tr>
      <w:tr w:rsidR="000E569D" w:rsidRPr="006B5E48" w14:paraId="4AC5C72F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70D41B05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41D880E" w14:textId="7FFD2862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2,942,724,752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4BF930AA" w14:textId="4DC85CD7" w:rsidR="000E569D" w:rsidRPr="003920F6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5.3</w:t>
            </w:r>
            <w:r w:rsidR="0038427B" w:rsidRPr="0038427B">
              <w:rPr>
                <w:rFonts w:ascii="新細明體" w:eastAsia="新細明體" w:hAnsi="新細明體" w:hint="eastAsia"/>
                <w:b/>
                <w:sz w:val="18"/>
              </w:rPr>
              <w:t>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1CCD0B6" w14:textId="44F2441C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2,626,714,903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196F9FA0" w14:textId="34EA6850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5.33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A4B77DE" w14:textId="430170EA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noProof/>
                <w:sz w:val="18"/>
              </w:rPr>
              <w:t>316,009,849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6C426912" w14:textId="325214C9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kern w:val="0"/>
                <w:sz w:val="18"/>
              </w:rPr>
              <w:t>12.03</w:t>
            </w:r>
          </w:p>
        </w:tc>
      </w:tr>
      <w:tr w:rsidR="000E569D" w:rsidRPr="006B5E48" w14:paraId="737ABB71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077226E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15708CF6" w14:textId="19A168B2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2,626,564,595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19DC7949" w14:textId="675D0AAB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4.73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A2596AC" w14:textId="52184044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2,219,250,428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4F122451" w14:textId="7CCA6B32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4.51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6081D7B" w14:textId="33F0B07B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407,314,167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05FBA4D" w14:textId="1801F457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18.35</w:t>
            </w:r>
          </w:p>
        </w:tc>
      </w:tr>
      <w:tr w:rsidR="000E569D" w:rsidRPr="006B5E48" w14:paraId="0C9F2FA3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675C2FB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2EC5F2D3" w14:textId="55A06671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2,484,890,331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B0141BF" w14:textId="0E2C97AC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4.48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7A4425F5" w14:textId="3CC075CF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2,072,220,319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37125A9" w14:textId="130AE07F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4.21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46BE8F66" w14:textId="6558361C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412,670,012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17900F14" w14:textId="6A7435A7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19.91</w:t>
            </w:r>
          </w:p>
        </w:tc>
      </w:tr>
      <w:tr w:rsidR="000E569D" w:rsidRPr="006B5E48" w14:paraId="56EE4E3B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51F32AA0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78B70E9E" w14:textId="67D8FFDC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141,674,264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21B8C314" w14:textId="500B30C4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0.26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48209D86" w14:textId="4679A628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147,030,109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647ED8E" w14:textId="3A5A301A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0.30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30712C31" w14:textId="59A906E7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- 5,355,845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00B911D8" w14:textId="5CF09830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- 3.64</w:t>
            </w:r>
          </w:p>
        </w:tc>
      </w:tr>
      <w:tr w:rsidR="000E569D" w:rsidRPr="006B5E48" w14:paraId="488C8102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0F3C0135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0C07100B" w14:textId="07DACDE3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316,160,157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05FF3BE8" w14:textId="7D9AA500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0.57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2BA9F8D1" w14:textId="2014F43B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407,464,475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32BB32FB" w14:textId="5D82FF5C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0.83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529FA4D8" w14:textId="4EF9101E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- 91,304,318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5183CE41" w14:textId="2639F84B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- 22.41</w:t>
            </w:r>
          </w:p>
        </w:tc>
      </w:tr>
      <w:tr w:rsidR="0043142F" w:rsidRPr="006B5E48" w14:paraId="7ABFC39C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513E0B0F" w14:textId="77777777" w:rsidR="0043142F" w:rsidRPr="006B5E48" w:rsidRDefault="0043142F" w:rsidP="0043142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43B166A" w14:textId="004B4407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316,160,157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79D7C3C9" w14:textId="00E4607D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0.57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57EE9B5" w14:textId="4EE49E0A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407,464,475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50D8AFFA" w14:textId="2F5D77DA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0.83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23E3E0E4" w14:textId="66C01E45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- 91,304,318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783740D9" w14:textId="49ADE8F6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- 22.41</w:t>
            </w:r>
          </w:p>
        </w:tc>
      </w:tr>
      <w:tr w:rsidR="000E569D" w:rsidRPr="006B5E48" w14:paraId="3235F915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29C01E66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A5B0A18" w14:textId="1FD5F263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52,545,160,467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219F08CC" w14:textId="4F6C4695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94.70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6D2137EC" w14:textId="33401139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46,627,951,494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2E6B5352" w14:textId="565D47C2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94.67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66682A8F" w14:textId="47F235E9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sz w:val="18"/>
              </w:rPr>
              <w:t>5,917,208,973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5358B83" w14:textId="732B79A6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sz w:val="18"/>
              </w:rPr>
              <w:t>12.69</w:t>
            </w:r>
          </w:p>
        </w:tc>
      </w:tr>
      <w:tr w:rsidR="000E569D" w:rsidRPr="006B5E48" w14:paraId="38FFEB3E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5BA161F6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5937F135" w14:textId="6FC2DFCF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52,545,160,467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22D6C19" w14:textId="1BA0AF43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94.70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3398DFDD" w14:textId="56E3FD07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46,627,951,494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0AD0E087" w14:textId="5149C3E8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94.67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0A425A36" w14:textId="6911671E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5,917,208,973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2E8B81D1" w14:textId="42386BF6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12.69</w:t>
            </w:r>
          </w:p>
        </w:tc>
      </w:tr>
      <w:tr w:rsidR="0043142F" w:rsidRPr="006B5E48" w14:paraId="17A2DB38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nil"/>
            </w:tcBorders>
            <w:vAlign w:val="center"/>
          </w:tcPr>
          <w:p w14:paraId="4CF08BD4" w14:textId="77777777" w:rsidR="0043142F" w:rsidRPr="006B5E48" w:rsidRDefault="0043142F" w:rsidP="0043142F">
            <w:pPr>
              <w:widowControl w:val="0"/>
              <w:overflowPunct/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center"/>
          </w:tcPr>
          <w:p w14:paraId="433129D8" w14:textId="11AEA582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52,545,160,467</w:t>
            </w:r>
          </w:p>
        </w:tc>
        <w:tc>
          <w:tcPr>
            <w:tcW w:w="396" w:type="pct"/>
            <w:tcBorders>
              <w:top w:val="nil"/>
              <w:bottom w:val="nil"/>
            </w:tcBorders>
            <w:vAlign w:val="center"/>
          </w:tcPr>
          <w:p w14:paraId="501F178A" w14:textId="2D296532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sz w:val="18"/>
              </w:rPr>
              <w:t>94.70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center"/>
          </w:tcPr>
          <w:p w14:paraId="53D6DB54" w14:textId="509F0459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46,627,951,494</w:t>
            </w:r>
          </w:p>
        </w:tc>
        <w:tc>
          <w:tcPr>
            <w:tcW w:w="400" w:type="pct"/>
            <w:tcBorders>
              <w:top w:val="nil"/>
              <w:bottom w:val="nil"/>
            </w:tcBorders>
            <w:vAlign w:val="center"/>
          </w:tcPr>
          <w:p w14:paraId="74A90951" w14:textId="073FA9BE" w:rsidR="0043142F" w:rsidRPr="000E569D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0E569D">
              <w:rPr>
                <w:rFonts w:ascii="新細明體" w:eastAsia="新細明體" w:hAnsi="新細明體"/>
                <w:sz w:val="18"/>
              </w:rPr>
              <w:t>94.67</w:t>
            </w:r>
          </w:p>
        </w:tc>
        <w:tc>
          <w:tcPr>
            <w:tcW w:w="776" w:type="pct"/>
            <w:tcBorders>
              <w:top w:val="nil"/>
              <w:bottom w:val="nil"/>
            </w:tcBorders>
            <w:vAlign w:val="center"/>
          </w:tcPr>
          <w:p w14:paraId="13D76688" w14:textId="27335869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5,917,208,973</w:t>
            </w:r>
          </w:p>
        </w:tc>
        <w:tc>
          <w:tcPr>
            <w:tcW w:w="388" w:type="pct"/>
            <w:tcBorders>
              <w:top w:val="nil"/>
              <w:bottom w:val="nil"/>
              <w:right w:val="nil"/>
            </w:tcBorders>
            <w:vAlign w:val="center"/>
          </w:tcPr>
          <w:p w14:paraId="49853DDB" w14:textId="0829232C" w:rsidR="0043142F" w:rsidRPr="003920F6" w:rsidRDefault="0043142F" w:rsidP="0043142F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sz w:val="18"/>
              </w:rPr>
              <w:t>12.69</w:t>
            </w:r>
          </w:p>
        </w:tc>
      </w:tr>
      <w:tr w:rsidR="000E569D" w:rsidRPr="006B5E48" w14:paraId="0924182E" w14:textId="77777777" w:rsidTr="00537EE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501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C0B2F5" w14:textId="77777777" w:rsidR="000E569D" w:rsidRPr="006B5E48" w:rsidRDefault="000E569D" w:rsidP="000E569D">
            <w:pPr>
              <w:widowControl w:val="0"/>
              <w:overflowPunct/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6B5E48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770" w:type="pct"/>
            <w:tcBorders>
              <w:top w:val="nil"/>
              <w:bottom w:val="single" w:sz="8" w:space="0" w:color="auto"/>
            </w:tcBorders>
            <w:vAlign w:val="center"/>
          </w:tcPr>
          <w:p w14:paraId="449E4303" w14:textId="7C2DB2CF" w:rsidR="000E569D" w:rsidRPr="003920F6" w:rsidRDefault="0038427B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  <w:highlight w:val="yellow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55,487,885,219</w:t>
            </w:r>
          </w:p>
        </w:tc>
        <w:tc>
          <w:tcPr>
            <w:tcW w:w="396" w:type="pct"/>
            <w:tcBorders>
              <w:top w:val="nil"/>
              <w:bottom w:val="single" w:sz="8" w:space="0" w:color="auto"/>
            </w:tcBorders>
            <w:vAlign w:val="center"/>
          </w:tcPr>
          <w:p w14:paraId="067D940C" w14:textId="77777777" w:rsidR="000E569D" w:rsidRPr="0038427B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sz w:val="18"/>
              </w:rPr>
            </w:pPr>
            <w:r w:rsidRPr="0038427B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69" w:type="pct"/>
            <w:tcBorders>
              <w:top w:val="nil"/>
              <w:bottom w:val="single" w:sz="8" w:space="0" w:color="auto"/>
            </w:tcBorders>
            <w:vAlign w:val="center"/>
          </w:tcPr>
          <w:p w14:paraId="1AA54E8D" w14:textId="5FED0FAF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49,254,666,397</w:t>
            </w:r>
          </w:p>
        </w:tc>
        <w:tc>
          <w:tcPr>
            <w:tcW w:w="400" w:type="pct"/>
            <w:tcBorders>
              <w:top w:val="nil"/>
              <w:bottom w:val="single" w:sz="8" w:space="0" w:color="auto"/>
            </w:tcBorders>
            <w:vAlign w:val="center"/>
          </w:tcPr>
          <w:p w14:paraId="52C347EB" w14:textId="4E2E8155" w:rsidR="000E569D" w:rsidRPr="000E569D" w:rsidRDefault="000E569D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</w:rPr>
            </w:pPr>
            <w:r w:rsidRPr="000E569D">
              <w:rPr>
                <w:rFonts w:ascii="新細明體" w:eastAsia="新細明體" w:hAnsi="新細明體"/>
                <w:b/>
                <w:sz w:val="18"/>
              </w:rPr>
              <w:t>100.00</w:t>
            </w:r>
          </w:p>
        </w:tc>
        <w:tc>
          <w:tcPr>
            <w:tcW w:w="776" w:type="pct"/>
            <w:tcBorders>
              <w:top w:val="nil"/>
              <w:bottom w:val="single" w:sz="8" w:space="0" w:color="auto"/>
            </w:tcBorders>
            <w:vAlign w:val="center"/>
          </w:tcPr>
          <w:p w14:paraId="28AAF444" w14:textId="05679DAD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sz w:val="18"/>
              </w:rPr>
              <w:t>6,233,218,822</w:t>
            </w:r>
          </w:p>
        </w:tc>
        <w:tc>
          <w:tcPr>
            <w:tcW w:w="38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698BC7" w14:textId="7D0E0718" w:rsidR="000E569D" w:rsidRPr="003920F6" w:rsidRDefault="0043142F" w:rsidP="000E569D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sz w:val="18"/>
                <w:highlight w:val="yellow"/>
              </w:rPr>
            </w:pPr>
            <w:r w:rsidRPr="0043142F">
              <w:rPr>
                <w:rFonts w:ascii="新細明體" w:eastAsia="新細明體" w:hAnsi="新細明體"/>
                <w:b/>
                <w:sz w:val="18"/>
              </w:rPr>
              <w:t>12.66</w:t>
            </w:r>
          </w:p>
        </w:tc>
      </w:tr>
    </w:tbl>
    <w:p w14:paraId="48C049BE" w14:textId="0FF084D8" w:rsidR="00E758DE" w:rsidRPr="007A03DF" w:rsidRDefault="00E758DE" w:rsidP="00B351E2">
      <w:pPr>
        <w:widowControl w:val="0"/>
        <w:tabs>
          <w:tab w:val="left" w:pos="408"/>
        </w:tabs>
        <w:overflowPunct/>
        <w:adjustRightInd w:val="0"/>
        <w:snapToGrid w:val="0"/>
        <w:spacing w:line="200" w:lineRule="exact"/>
        <w:ind w:firstLineChars="0" w:firstLine="0"/>
        <w:jc w:val="left"/>
        <w:rPr>
          <w:rFonts w:hAnsi="標楷體"/>
          <w:color w:val="000000" w:themeColor="text1"/>
          <w:sz w:val="18"/>
          <w:szCs w:val="18"/>
        </w:rPr>
      </w:pPr>
      <w:proofErr w:type="gramStart"/>
      <w:r w:rsidRPr="006B5E48">
        <w:rPr>
          <w:rFonts w:hAnsi="標楷體"/>
          <w:sz w:val="18"/>
          <w:szCs w:val="18"/>
        </w:rPr>
        <w:t>註</w:t>
      </w:r>
      <w:proofErr w:type="gramEnd"/>
      <w:r w:rsidRPr="006B5E48">
        <w:rPr>
          <w:rFonts w:hAnsi="標楷體"/>
          <w:sz w:val="18"/>
          <w:szCs w:val="18"/>
        </w:rPr>
        <w:t>：1.信託代理與保證資產（負債）</w:t>
      </w:r>
      <w:r w:rsidRPr="007A03DF">
        <w:rPr>
          <w:rFonts w:hAnsi="標楷體"/>
          <w:color w:val="000000" w:themeColor="text1"/>
          <w:sz w:val="18"/>
          <w:szCs w:val="18"/>
        </w:rPr>
        <w:t>，11</w:t>
      </w:r>
      <w:r w:rsidR="0020582F">
        <w:rPr>
          <w:rFonts w:hAnsi="標楷體" w:hint="eastAsia"/>
          <w:color w:val="000000" w:themeColor="text1"/>
          <w:sz w:val="18"/>
          <w:szCs w:val="18"/>
        </w:rPr>
        <w:t>4</w:t>
      </w:r>
      <w:r w:rsidRPr="007A03DF">
        <w:rPr>
          <w:rFonts w:hAnsi="標楷體"/>
          <w:color w:val="000000" w:themeColor="text1"/>
          <w:sz w:val="18"/>
          <w:szCs w:val="18"/>
        </w:rPr>
        <w:t>年底及1</w:t>
      </w:r>
      <w:r w:rsidR="00E94061" w:rsidRPr="007A03DF">
        <w:rPr>
          <w:rFonts w:hAnsi="標楷體" w:hint="eastAsia"/>
          <w:color w:val="000000" w:themeColor="text1"/>
          <w:sz w:val="18"/>
          <w:szCs w:val="18"/>
        </w:rPr>
        <w:t>1</w:t>
      </w:r>
      <w:r w:rsidR="0020582F">
        <w:rPr>
          <w:rFonts w:hAnsi="標楷體" w:hint="eastAsia"/>
          <w:color w:val="000000" w:themeColor="text1"/>
          <w:sz w:val="18"/>
          <w:szCs w:val="18"/>
        </w:rPr>
        <w:t>3</w:t>
      </w:r>
      <w:r w:rsidRPr="007A03DF">
        <w:rPr>
          <w:rFonts w:hAnsi="標楷體"/>
          <w:color w:val="000000" w:themeColor="text1"/>
          <w:sz w:val="18"/>
          <w:szCs w:val="18"/>
        </w:rPr>
        <w:t>年底各有</w:t>
      </w:r>
      <w:r w:rsidR="009F4731" w:rsidRPr="009F4731">
        <w:rPr>
          <w:rFonts w:hAnsi="標楷體"/>
          <w:color w:val="000000" w:themeColor="text1"/>
          <w:sz w:val="18"/>
          <w:szCs w:val="18"/>
        </w:rPr>
        <w:t>1</w:t>
      </w:r>
      <w:r w:rsidR="000436A0">
        <w:rPr>
          <w:rFonts w:hAnsi="標楷體" w:hint="eastAsia"/>
          <w:color w:val="000000" w:themeColor="text1"/>
          <w:sz w:val="18"/>
          <w:szCs w:val="18"/>
        </w:rPr>
        <w:t>35</w:t>
      </w:r>
      <w:r w:rsidR="009F4731" w:rsidRPr="009F4731">
        <w:rPr>
          <w:rFonts w:hAnsi="標楷體"/>
          <w:color w:val="000000" w:themeColor="text1"/>
          <w:sz w:val="18"/>
          <w:szCs w:val="18"/>
        </w:rPr>
        <w:t>,</w:t>
      </w:r>
      <w:r w:rsidR="000436A0">
        <w:rPr>
          <w:rFonts w:hAnsi="標楷體" w:hint="eastAsia"/>
          <w:color w:val="000000" w:themeColor="text1"/>
          <w:sz w:val="18"/>
          <w:szCs w:val="18"/>
        </w:rPr>
        <w:t>218</w:t>
      </w:r>
      <w:r w:rsidR="009F4731" w:rsidRPr="009F4731">
        <w:rPr>
          <w:rFonts w:hAnsi="標楷體"/>
          <w:color w:val="000000" w:themeColor="text1"/>
          <w:sz w:val="18"/>
          <w:szCs w:val="18"/>
        </w:rPr>
        <w:t>,</w:t>
      </w:r>
      <w:r w:rsidR="000436A0">
        <w:rPr>
          <w:rFonts w:hAnsi="標楷體" w:hint="eastAsia"/>
          <w:color w:val="000000" w:themeColor="text1"/>
          <w:sz w:val="18"/>
          <w:szCs w:val="18"/>
        </w:rPr>
        <w:t>021</w:t>
      </w:r>
      <w:r w:rsidR="005E062F" w:rsidRPr="007A03DF">
        <w:rPr>
          <w:rFonts w:hAnsi="標楷體"/>
          <w:color w:val="000000" w:themeColor="text1"/>
          <w:sz w:val="18"/>
          <w:szCs w:val="18"/>
        </w:rPr>
        <w:t>元及</w:t>
      </w:r>
      <w:r w:rsidR="009F4731" w:rsidRPr="009F4731">
        <w:rPr>
          <w:rFonts w:hAnsi="標楷體"/>
          <w:color w:val="000000" w:themeColor="text1"/>
          <w:sz w:val="18"/>
          <w:szCs w:val="18"/>
        </w:rPr>
        <w:t>1</w:t>
      </w:r>
      <w:r w:rsidR="000436A0">
        <w:rPr>
          <w:rFonts w:hAnsi="標楷體" w:hint="eastAsia"/>
          <w:color w:val="000000" w:themeColor="text1"/>
          <w:sz w:val="18"/>
          <w:szCs w:val="18"/>
        </w:rPr>
        <w:t>28</w:t>
      </w:r>
      <w:r w:rsidR="009F4731" w:rsidRPr="009F4731">
        <w:rPr>
          <w:rFonts w:hAnsi="標楷體"/>
          <w:color w:val="000000" w:themeColor="text1"/>
          <w:sz w:val="18"/>
          <w:szCs w:val="18"/>
        </w:rPr>
        <w:t>,5</w:t>
      </w:r>
      <w:r w:rsidR="000436A0">
        <w:rPr>
          <w:rFonts w:hAnsi="標楷體" w:hint="eastAsia"/>
          <w:color w:val="000000" w:themeColor="text1"/>
          <w:sz w:val="18"/>
          <w:szCs w:val="18"/>
        </w:rPr>
        <w:t>39</w:t>
      </w:r>
      <w:r w:rsidR="009F4731" w:rsidRPr="009F4731">
        <w:rPr>
          <w:rFonts w:hAnsi="標楷體"/>
          <w:color w:val="000000" w:themeColor="text1"/>
          <w:sz w:val="18"/>
          <w:szCs w:val="18"/>
        </w:rPr>
        <w:t>,</w:t>
      </w:r>
      <w:r w:rsidR="000436A0">
        <w:rPr>
          <w:rFonts w:hAnsi="標楷體" w:hint="eastAsia"/>
          <w:color w:val="000000" w:themeColor="text1"/>
          <w:sz w:val="18"/>
          <w:szCs w:val="18"/>
        </w:rPr>
        <w:t>963</w:t>
      </w:r>
      <w:r w:rsidR="005E062F" w:rsidRPr="007A03DF">
        <w:rPr>
          <w:rFonts w:hAnsi="標楷體"/>
          <w:color w:val="000000" w:themeColor="text1"/>
          <w:sz w:val="18"/>
          <w:szCs w:val="18"/>
        </w:rPr>
        <w:t>元。</w:t>
      </w:r>
    </w:p>
    <w:p w14:paraId="13D9DE3C" w14:textId="77777777" w:rsidR="00082E4F" w:rsidRPr="005174D1" w:rsidRDefault="00E758DE" w:rsidP="009E184F">
      <w:pPr>
        <w:widowControl w:val="0"/>
        <w:tabs>
          <w:tab w:val="left" w:pos="408"/>
        </w:tabs>
        <w:overflowPunct/>
        <w:adjustRightInd w:val="0"/>
        <w:snapToGrid w:val="0"/>
        <w:spacing w:line="220" w:lineRule="exact"/>
        <w:ind w:leftChars="150" w:left="360" w:firstLineChars="0" w:firstLine="0"/>
        <w:jc w:val="left"/>
        <w:rPr>
          <w:rFonts w:hAnsi="標楷體"/>
          <w:sz w:val="18"/>
          <w:szCs w:val="18"/>
        </w:rPr>
      </w:pPr>
      <w:r w:rsidRPr="006B5E48">
        <w:rPr>
          <w:rFonts w:hAnsi="標楷體"/>
          <w:sz w:val="18"/>
          <w:szCs w:val="18"/>
        </w:rPr>
        <w:t>2.</w:t>
      </w:r>
      <w:proofErr w:type="gramStart"/>
      <w:r w:rsidRPr="006B5E48">
        <w:rPr>
          <w:rFonts w:hAnsi="標楷體"/>
          <w:sz w:val="18"/>
          <w:szCs w:val="18"/>
        </w:rPr>
        <w:t>本表編製</w:t>
      </w:r>
      <w:proofErr w:type="gramEnd"/>
      <w:r w:rsidRPr="006B5E48">
        <w:rPr>
          <w:rFonts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082E4F" w:rsidRPr="005174D1" w:rsidSect="006800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851" w:bottom="1418" w:left="851" w:header="1021" w:footer="737" w:gutter="0"/>
      <w:pgNumType w:start="21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19C18" w14:textId="77777777" w:rsidR="003057F9" w:rsidRDefault="003057F9" w:rsidP="00754143">
      <w:pPr>
        <w:ind w:firstLine="480"/>
      </w:pPr>
      <w:r>
        <w:separator/>
      </w:r>
    </w:p>
  </w:endnote>
  <w:endnote w:type="continuationSeparator" w:id="0">
    <w:p w14:paraId="40F1D1B5" w14:textId="77777777" w:rsidR="003057F9" w:rsidRDefault="003057F9" w:rsidP="0075414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4D41" w14:textId="4518A9EE" w:rsidR="006A195A" w:rsidRPr="00B70EBD" w:rsidRDefault="006A195A" w:rsidP="008D2B16">
    <w:pPr>
      <w:pStyle w:val="ad"/>
      <w:tabs>
        <w:tab w:val="clear" w:pos="4153"/>
        <w:tab w:val="clear" w:pos="8306"/>
      </w:tabs>
      <w:snapToGrid/>
      <w:ind w:firstLineChars="0" w:firstLine="0"/>
      <w:jc w:val="center"/>
      <w:rPr>
        <w:rFonts w:hAnsi="標楷體"/>
      </w:rPr>
    </w:pPr>
  </w:p>
  <w:p w14:paraId="2C18A7AE" w14:textId="77777777" w:rsidR="006A195A" w:rsidRPr="00B70EBD" w:rsidRDefault="006A195A" w:rsidP="008D2B16">
    <w:pPr>
      <w:pStyle w:val="ad"/>
      <w:tabs>
        <w:tab w:val="clear" w:pos="4153"/>
        <w:tab w:val="clear" w:pos="8306"/>
      </w:tabs>
      <w:snapToGrid/>
      <w:ind w:firstLineChars="0" w:firstLine="0"/>
      <w:jc w:val="center"/>
      <w:rPr>
        <w:rFonts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Ansi="標楷體"/>
      </w:rPr>
      <w:id w:val="790566911"/>
      <w:docPartObj>
        <w:docPartGallery w:val="Page Numbers (Bottom of Page)"/>
        <w:docPartUnique/>
      </w:docPartObj>
    </w:sdtPr>
    <w:sdtEndPr/>
    <w:sdtContent>
      <w:p w14:paraId="75F0B888" w14:textId="012732D4" w:rsidR="006A195A" w:rsidRPr="00B70EBD" w:rsidRDefault="003057F9" w:rsidP="008D2B16">
        <w:pPr>
          <w:pStyle w:val="ad"/>
          <w:tabs>
            <w:tab w:val="clear" w:pos="4153"/>
            <w:tab w:val="clear" w:pos="8306"/>
          </w:tabs>
          <w:snapToGrid/>
          <w:ind w:firstLineChars="0" w:firstLine="0"/>
          <w:jc w:val="center"/>
          <w:rPr>
            <w:rFonts w:hAnsi="標楷體"/>
          </w:rPr>
        </w:pPr>
      </w:p>
    </w:sdtContent>
  </w:sdt>
  <w:p w14:paraId="2EE42707" w14:textId="77777777" w:rsidR="006A195A" w:rsidRPr="00B70EBD" w:rsidRDefault="006A195A" w:rsidP="008D2B16">
    <w:pPr>
      <w:pStyle w:val="ad"/>
      <w:tabs>
        <w:tab w:val="clear" w:pos="4153"/>
        <w:tab w:val="clear" w:pos="8306"/>
      </w:tabs>
      <w:snapToGrid/>
      <w:ind w:firstLineChars="0" w:firstLine="0"/>
      <w:jc w:val="center"/>
      <w:rPr>
        <w:rFonts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6DA4" w14:textId="77777777" w:rsidR="00AC3711" w:rsidRDefault="00AC3711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4796" w14:textId="77777777" w:rsidR="003057F9" w:rsidRDefault="003057F9" w:rsidP="00754143">
      <w:pPr>
        <w:ind w:firstLine="480"/>
      </w:pPr>
      <w:r>
        <w:separator/>
      </w:r>
    </w:p>
  </w:footnote>
  <w:footnote w:type="continuationSeparator" w:id="0">
    <w:p w14:paraId="6E6012C9" w14:textId="77777777" w:rsidR="003057F9" w:rsidRDefault="003057F9" w:rsidP="0075414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1D800" w14:textId="77777777" w:rsidR="00AC3711" w:rsidRDefault="00AC3711" w:rsidP="00323057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DD42" w14:textId="77777777" w:rsidR="00AC3711" w:rsidRDefault="00AC3711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9C74" w14:textId="77777777" w:rsidR="00AC3711" w:rsidRDefault="00AC3711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35F07"/>
    <w:multiLevelType w:val="hybridMultilevel"/>
    <w:tmpl w:val="093C84CA"/>
    <w:lvl w:ilvl="0" w:tplc="2ECCC89E">
      <w:start w:val="1"/>
      <w:numFmt w:val="taiwaneseCountingThousand"/>
      <w:lvlText w:val="%1、"/>
      <w:lvlJc w:val="left"/>
      <w:pPr>
        <w:ind w:left="96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58D6F1B"/>
    <w:multiLevelType w:val="hybridMultilevel"/>
    <w:tmpl w:val="FBC687F8"/>
    <w:lvl w:ilvl="0" w:tplc="3C1EB72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proofState w:spelling="clean" w:grammar="clean"/>
  <w:attachedTemplate r:id="rId1"/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CDF"/>
    <w:rsid w:val="0000079F"/>
    <w:rsid w:val="00000C4F"/>
    <w:rsid w:val="00001308"/>
    <w:rsid w:val="00003263"/>
    <w:rsid w:val="000035B1"/>
    <w:rsid w:val="00005265"/>
    <w:rsid w:val="00006A50"/>
    <w:rsid w:val="00006DF8"/>
    <w:rsid w:val="0001229D"/>
    <w:rsid w:val="000129E5"/>
    <w:rsid w:val="0001504A"/>
    <w:rsid w:val="0001596D"/>
    <w:rsid w:val="0001596F"/>
    <w:rsid w:val="00015A8A"/>
    <w:rsid w:val="00015C16"/>
    <w:rsid w:val="00016C66"/>
    <w:rsid w:val="0001753D"/>
    <w:rsid w:val="00017754"/>
    <w:rsid w:val="00021E61"/>
    <w:rsid w:val="0002379B"/>
    <w:rsid w:val="00025917"/>
    <w:rsid w:val="00026FC7"/>
    <w:rsid w:val="0002781C"/>
    <w:rsid w:val="00030CA9"/>
    <w:rsid w:val="00030CD6"/>
    <w:rsid w:val="000311B7"/>
    <w:rsid w:val="00031713"/>
    <w:rsid w:val="000323BB"/>
    <w:rsid w:val="0003410D"/>
    <w:rsid w:val="0003515F"/>
    <w:rsid w:val="000357C0"/>
    <w:rsid w:val="0003746C"/>
    <w:rsid w:val="00037809"/>
    <w:rsid w:val="000406EE"/>
    <w:rsid w:val="000409E6"/>
    <w:rsid w:val="0004227D"/>
    <w:rsid w:val="000423AD"/>
    <w:rsid w:val="000434C3"/>
    <w:rsid w:val="000436A0"/>
    <w:rsid w:val="00044297"/>
    <w:rsid w:val="0004515D"/>
    <w:rsid w:val="000473A4"/>
    <w:rsid w:val="000478DC"/>
    <w:rsid w:val="00051D90"/>
    <w:rsid w:val="000528B3"/>
    <w:rsid w:val="00056226"/>
    <w:rsid w:val="00057C55"/>
    <w:rsid w:val="00057D38"/>
    <w:rsid w:val="0006077A"/>
    <w:rsid w:val="000609B1"/>
    <w:rsid w:val="00060A7D"/>
    <w:rsid w:val="00061103"/>
    <w:rsid w:val="000637BD"/>
    <w:rsid w:val="00063A9D"/>
    <w:rsid w:val="00063D6A"/>
    <w:rsid w:val="00064495"/>
    <w:rsid w:val="00064878"/>
    <w:rsid w:val="00065522"/>
    <w:rsid w:val="00065D7E"/>
    <w:rsid w:val="000661F1"/>
    <w:rsid w:val="00067E6D"/>
    <w:rsid w:val="000709CF"/>
    <w:rsid w:val="00071910"/>
    <w:rsid w:val="00071DB3"/>
    <w:rsid w:val="00072028"/>
    <w:rsid w:val="0007233C"/>
    <w:rsid w:val="0007274B"/>
    <w:rsid w:val="0007424D"/>
    <w:rsid w:val="00075609"/>
    <w:rsid w:val="00077209"/>
    <w:rsid w:val="000776E7"/>
    <w:rsid w:val="000805F8"/>
    <w:rsid w:val="0008129A"/>
    <w:rsid w:val="000822C8"/>
    <w:rsid w:val="00082DF5"/>
    <w:rsid w:val="00082E4F"/>
    <w:rsid w:val="0008341F"/>
    <w:rsid w:val="00083CCC"/>
    <w:rsid w:val="0008445B"/>
    <w:rsid w:val="00084BE6"/>
    <w:rsid w:val="00084DBB"/>
    <w:rsid w:val="000854C7"/>
    <w:rsid w:val="000864C1"/>
    <w:rsid w:val="0008731D"/>
    <w:rsid w:val="00087F27"/>
    <w:rsid w:val="0009037C"/>
    <w:rsid w:val="000904A0"/>
    <w:rsid w:val="00090B2F"/>
    <w:rsid w:val="0009138E"/>
    <w:rsid w:val="00091395"/>
    <w:rsid w:val="000917B8"/>
    <w:rsid w:val="0009244D"/>
    <w:rsid w:val="00092DDA"/>
    <w:rsid w:val="0009596E"/>
    <w:rsid w:val="00095A8F"/>
    <w:rsid w:val="000964DB"/>
    <w:rsid w:val="00097131"/>
    <w:rsid w:val="00097403"/>
    <w:rsid w:val="000A0C50"/>
    <w:rsid w:val="000A1767"/>
    <w:rsid w:val="000A273E"/>
    <w:rsid w:val="000A6B88"/>
    <w:rsid w:val="000A7E72"/>
    <w:rsid w:val="000B111A"/>
    <w:rsid w:val="000B149E"/>
    <w:rsid w:val="000B1872"/>
    <w:rsid w:val="000B2CCB"/>
    <w:rsid w:val="000B3F9A"/>
    <w:rsid w:val="000B44AB"/>
    <w:rsid w:val="000B4C46"/>
    <w:rsid w:val="000B538E"/>
    <w:rsid w:val="000B6084"/>
    <w:rsid w:val="000B64E3"/>
    <w:rsid w:val="000B7651"/>
    <w:rsid w:val="000B7A4E"/>
    <w:rsid w:val="000C1472"/>
    <w:rsid w:val="000C1728"/>
    <w:rsid w:val="000C205A"/>
    <w:rsid w:val="000C3EB0"/>
    <w:rsid w:val="000C44CD"/>
    <w:rsid w:val="000C4E94"/>
    <w:rsid w:val="000C4F87"/>
    <w:rsid w:val="000C551B"/>
    <w:rsid w:val="000C6443"/>
    <w:rsid w:val="000C6B2E"/>
    <w:rsid w:val="000D007C"/>
    <w:rsid w:val="000D00FE"/>
    <w:rsid w:val="000D0182"/>
    <w:rsid w:val="000D0397"/>
    <w:rsid w:val="000D097B"/>
    <w:rsid w:val="000D0D12"/>
    <w:rsid w:val="000D0DE5"/>
    <w:rsid w:val="000D1B1A"/>
    <w:rsid w:val="000D3234"/>
    <w:rsid w:val="000D40FF"/>
    <w:rsid w:val="000D4535"/>
    <w:rsid w:val="000D48CA"/>
    <w:rsid w:val="000D49D7"/>
    <w:rsid w:val="000D51FE"/>
    <w:rsid w:val="000D5219"/>
    <w:rsid w:val="000D5993"/>
    <w:rsid w:val="000D5F1C"/>
    <w:rsid w:val="000D7419"/>
    <w:rsid w:val="000E0E10"/>
    <w:rsid w:val="000E1FB0"/>
    <w:rsid w:val="000E31BC"/>
    <w:rsid w:val="000E3EBD"/>
    <w:rsid w:val="000E418C"/>
    <w:rsid w:val="000E42E6"/>
    <w:rsid w:val="000E4A8A"/>
    <w:rsid w:val="000E50F3"/>
    <w:rsid w:val="000E559E"/>
    <w:rsid w:val="000E569D"/>
    <w:rsid w:val="000E6D2E"/>
    <w:rsid w:val="000E70E1"/>
    <w:rsid w:val="000E7FF7"/>
    <w:rsid w:val="000F192E"/>
    <w:rsid w:val="000F22A7"/>
    <w:rsid w:val="000F49F8"/>
    <w:rsid w:val="000F500D"/>
    <w:rsid w:val="000F5172"/>
    <w:rsid w:val="000F51A4"/>
    <w:rsid w:val="000F51FC"/>
    <w:rsid w:val="000F5506"/>
    <w:rsid w:val="000F7482"/>
    <w:rsid w:val="000F7AC8"/>
    <w:rsid w:val="00100C9B"/>
    <w:rsid w:val="00102F2B"/>
    <w:rsid w:val="00102F4F"/>
    <w:rsid w:val="001039A5"/>
    <w:rsid w:val="00103DBF"/>
    <w:rsid w:val="00103E92"/>
    <w:rsid w:val="0010462A"/>
    <w:rsid w:val="0010512E"/>
    <w:rsid w:val="0010541D"/>
    <w:rsid w:val="00106F76"/>
    <w:rsid w:val="00106FE6"/>
    <w:rsid w:val="00107071"/>
    <w:rsid w:val="00107BA5"/>
    <w:rsid w:val="001108FB"/>
    <w:rsid w:val="00111FC8"/>
    <w:rsid w:val="001127F4"/>
    <w:rsid w:val="00112B98"/>
    <w:rsid w:val="001140AC"/>
    <w:rsid w:val="00114280"/>
    <w:rsid w:val="0011451C"/>
    <w:rsid w:val="00114A7D"/>
    <w:rsid w:val="0011542E"/>
    <w:rsid w:val="00115B5A"/>
    <w:rsid w:val="00116211"/>
    <w:rsid w:val="00116A6A"/>
    <w:rsid w:val="001209F9"/>
    <w:rsid w:val="00121E9C"/>
    <w:rsid w:val="001224FF"/>
    <w:rsid w:val="00127005"/>
    <w:rsid w:val="0013051C"/>
    <w:rsid w:val="001318AD"/>
    <w:rsid w:val="00133339"/>
    <w:rsid w:val="001334A9"/>
    <w:rsid w:val="00133D71"/>
    <w:rsid w:val="0014065D"/>
    <w:rsid w:val="00141B6A"/>
    <w:rsid w:val="0014212E"/>
    <w:rsid w:val="00142992"/>
    <w:rsid w:val="00143571"/>
    <w:rsid w:val="0014470C"/>
    <w:rsid w:val="00144D59"/>
    <w:rsid w:val="001501A8"/>
    <w:rsid w:val="0015084C"/>
    <w:rsid w:val="00152269"/>
    <w:rsid w:val="00152F1E"/>
    <w:rsid w:val="001534B0"/>
    <w:rsid w:val="00153E1C"/>
    <w:rsid w:val="00155B94"/>
    <w:rsid w:val="001562E3"/>
    <w:rsid w:val="001564F1"/>
    <w:rsid w:val="00157B1C"/>
    <w:rsid w:val="00160644"/>
    <w:rsid w:val="00160847"/>
    <w:rsid w:val="001610C8"/>
    <w:rsid w:val="001626C0"/>
    <w:rsid w:val="001629D7"/>
    <w:rsid w:val="00163672"/>
    <w:rsid w:val="001668C5"/>
    <w:rsid w:val="00166A9C"/>
    <w:rsid w:val="00166DE8"/>
    <w:rsid w:val="00167B7C"/>
    <w:rsid w:val="00167C4B"/>
    <w:rsid w:val="001707FC"/>
    <w:rsid w:val="00171A00"/>
    <w:rsid w:val="00172095"/>
    <w:rsid w:val="001738ED"/>
    <w:rsid w:val="00174075"/>
    <w:rsid w:val="001742EA"/>
    <w:rsid w:val="00174309"/>
    <w:rsid w:val="001767D5"/>
    <w:rsid w:val="001775C9"/>
    <w:rsid w:val="0017760B"/>
    <w:rsid w:val="00177854"/>
    <w:rsid w:val="00177F3C"/>
    <w:rsid w:val="001803B0"/>
    <w:rsid w:val="0018156B"/>
    <w:rsid w:val="0018203C"/>
    <w:rsid w:val="001821AA"/>
    <w:rsid w:val="00182C65"/>
    <w:rsid w:val="001834CA"/>
    <w:rsid w:val="00183740"/>
    <w:rsid w:val="00183DB8"/>
    <w:rsid w:val="00186C4E"/>
    <w:rsid w:val="00187066"/>
    <w:rsid w:val="001901F0"/>
    <w:rsid w:val="00192672"/>
    <w:rsid w:val="001928E6"/>
    <w:rsid w:val="00192EA3"/>
    <w:rsid w:val="0019308C"/>
    <w:rsid w:val="00195754"/>
    <w:rsid w:val="001959FA"/>
    <w:rsid w:val="00196719"/>
    <w:rsid w:val="001A00DA"/>
    <w:rsid w:val="001A20DE"/>
    <w:rsid w:val="001A265D"/>
    <w:rsid w:val="001A34A0"/>
    <w:rsid w:val="001A450B"/>
    <w:rsid w:val="001A4716"/>
    <w:rsid w:val="001A48F5"/>
    <w:rsid w:val="001A4974"/>
    <w:rsid w:val="001A660C"/>
    <w:rsid w:val="001B0CD7"/>
    <w:rsid w:val="001B0E0E"/>
    <w:rsid w:val="001B2CA2"/>
    <w:rsid w:val="001B5B50"/>
    <w:rsid w:val="001B64B8"/>
    <w:rsid w:val="001B7BDD"/>
    <w:rsid w:val="001C179C"/>
    <w:rsid w:val="001C1A39"/>
    <w:rsid w:val="001C2037"/>
    <w:rsid w:val="001C5B3C"/>
    <w:rsid w:val="001C657B"/>
    <w:rsid w:val="001C685F"/>
    <w:rsid w:val="001C751B"/>
    <w:rsid w:val="001D2488"/>
    <w:rsid w:val="001D27AE"/>
    <w:rsid w:val="001D4074"/>
    <w:rsid w:val="001D4D5E"/>
    <w:rsid w:val="001D5187"/>
    <w:rsid w:val="001D5392"/>
    <w:rsid w:val="001D61CA"/>
    <w:rsid w:val="001D6DE5"/>
    <w:rsid w:val="001E01C3"/>
    <w:rsid w:val="001E0C31"/>
    <w:rsid w:val="001E0EF4"/>
    <w:rsid w:val="001E1251"/>
    <w:rsid w:val="001E21AA"/>
    <w:rsid w:val="001E3A90"/>
    <w:rsid w:val="001E4EF1"/>
    <w:rsid w:val="001E5618"/>
    <w:rsid w:val="001E63DE"/>
    <w:rsid w:val="001E6D93"/>
    <w:rsid w:val="001E713B"/>
    <w:rsid w:val="001E71C9"/>
    <w:rsid w:val="001E75CC"/>
    <w:rsid w:val="001E7873"/>
    <w:rsid w:val="001E7AA3"/>
    <w:rsid w:val="001E7D10"/>
    <w:rsid w:val="001F056F"/>
    <w:rsid w:val="001F068B"/>
    <w:rsid w:val="001F0BD6"/>
    <w:rsid w:val="001F215A"/>
    <w:rsid w:val="001F2EEB"/>
    <w:rsid w:val="001F42F2"/>
    <w:rsid w:val="001F430C"/>
    <w:rsid w:val="001F4777"/>
    <w:rsid w:val="001F5299"/>
    <w:rsid w:val="001F53E4"/>
    <w:rsid w:val="001F6264"/>
    <w:rsid w:val="001F6AB7"/>
    <w:rsid w:val="00201EB1"/>
    <w:rsid w:val="002024DB"/>
    <w:rsid w:val="00202606"/>
    <w:rsid w:val="0020269C"/>
    <w:rsid w:val="00203981"/>
    <w:rsid w:val="00203E2E"/>
    <w:rsid w:val="0020582F"/>
    <w:rsid w:val="00205A57"/>
    <w:rsid w:val="00206330"/>
    <w:rsid w:val="0020682A"/>
    <w:rsid w:val="00207C76"/>
    <w:rsid w:val="00207F23"/>
    <w:rsid w:val="00214680"/>
    <w:rsid w:val="00220CD0"/>
    <w:rsid w:val="00221769"/>
    <w:rsid w:val="00221BE4"/>
    <w:rsid w:val="00221F38"/>
    <w:rsid w:val="00224298"/>
    <w:rsid w:val="002247E0"/>
    <w:rsid w:val="002248FA"/>
    <w:rsid w:val="00225128"/>
    <w:rsid w:val="00225FCA"/>
    <w:rsid w:val="0023080C"/>
    <w:rsid w:val="00232771"/>
    <w:rsid w:val="00233417"/>
    <w:rsid w:val="00233729"/>
    <w:rsid w:val="00233870"/>
    <w:rsid w:val="00233C0A"/>
    <w:rsid w:val="002362CA"/>
    <w:rsid w:val="00240C47"/>
    <w:rsid w:val="00242B63"/>
    <w:rsid w:val="00243536"/>
    <w:rsid w:val="0024396C"/>
    <w:rsid w:val="0024536A"/>
    <w:rsid w:val="00250576"/>
    <w:rsid w:val="00250758"/>
    <w:rsid w:val="00251CE6"/>
    <w:rsid w:val="002523BD"/>
    <w:rsid w:val="00254AF4"/>
    <w:rsid w:val="00254B1C"/>
    <w:rsid w:val="00255919"/>
    <w:rsid w:val="00255B34"/>
    <w:rsid w:val="00256063"/>
    <w:rsid w:val="00256307"/>
    <w:rsid w:val="0025634D"/>
    <w:rsid w:val="00256F97"/>
    <w:rsid w:val="002602B4"/>
    <w:rsid w:val="0026060F"/>
    <w:rsid w:val="00260EE7"/>
    <w:rsid w:val="0026130E"/>
    <w:rsid w:val="00261566"/>
    <w:rsid w:val="002615C5"/>
    <w:rsid w:val="00261885"/>
    <w:rsid w:val="002637E8"/>
    <w:rsid w:val="00263851"/>
    <w:rsid w:val="002643E4"/>
    <w:rsid w:val="002670C6"/>
    <w:rsid w:val="00267B0C"/>
    <w:rsid w:val="00267EC1"/>
    <w:rsid w:val="00271314"/>
    <w:rsid w:val="002727E8"/>
    <w:rsid w:val="00272E58"/>
    <w:rsid w:val="00272E70"/>
    <w:rsid w:val="002733B8"/>
    <w:rsid w:val="0027431A"/>
    <w:rsid w:val="00277210"/>
    <w:rsid w:val="002820B1"/>
    <w:rsid w:val="00282226"/>
    <w:rsid w:val="002823E4"/>
    <w:rsid w:val="00282BC7"/>
    <w:rsid w:val="00283B55"/>
    <w:rsid w:val="002848F7"/>
    <w:rsid w:val="0028669A"/>
    <w:rsid w:val="0029281F"/>
    <w:rsid w:val="00294BF0"/>
    <w:rsid w:val="00295307"/>
    <w:rsid w:val="0029537F"/>
    <w:rsid w:val="00295795"/>
    <w:rsid w:val="002960A2"/>
    <w:rsid w:val="00296244"/>
    <w:rsid w:val="002A043A"/>
    <w:rsid w:val="002A04D6"/>
    <w:rsid w:val="002A37CB"/>
    <w:rsid w:val="002A40F6"/>
    <w:rsid w:val="002A41F3"/>
    <w:rsid w:val="002A4610"/>
    <w:rsid w:val="002A546E"/>
    <w:rsid w:val="002A72F2"/>
    <w:rsid w:val="002B1807"/>
    <w:rsid w:val="002B2B39"/>
    <w:rsid w:val="002B3109"/>
    <w:rsid w:val="002B49DF"/>
    <w:rsid w:val="002B4F20"/>
    <w:rsid w:val="002B5FAC"/>
    <w:rsid w:val="002B65DE"/>
    <w:rsid w:val="002B76C2"/>
    <w:rsid w:val="002B7E8A"/>
    <w:rsid w:val="002C00D5"/>
    <w:rsid w:val="002C017A"/>
    <w:rsid w:val="002C1824"/>
    <w:rsid w:val="002C19D5"/>
    <w:rsid w:val="002C1CD8"/>
    <w:rsid w:val="002C2A18"/>
    <w:rsid w:val="002C2D14"/>
    <w:rsid w:val="002C4111"/>
    <w:rsid w:val="002C4E87"/>
    <w:rsid w:val="002C5BB2"/>
    <w:rsid w:val="002D017E"/>
    <w:rsid w:val="002D2BDD"/>
    <w:rsid w:val="002D3465"/>
    <w:rsid w:val="002D5B49"/>
    <w:rsid w:val="002E1D2E"/>
    <w:rsid w:val="002E28C4"/>
    <w:rsid w:val="002E30E6"/>
    <w:rsid w:val="002E3B2C"/>
    <w:rsid w:val="002E3EB6"/>
    <w:rsid w:val="002E4195"/>
    <w:rsid w:val="002E7458"/>
    <w:rsid w:val="002F0692"/>
    <w:rsid w:val="002F079F"/>
    <w:rsid w:val="002F1434"/>
    <w:rsid w:val="002F277D"/>
    <w:rsid w:val="002F2EC3"/>
    <w:rsid w:val="002F3FC4"/>
    <w:rsid w:val="002F4983"/>
    <w:rsid w:val="002F4C21"/>
    <w:rsid w:val="002F5D70"/>
    <w:rsid w:val="002F6A69"/>
    <w:rsid w:val="002F6CE2"/>
    <w:rsid w:val="002F722D"/>
    <w:rsid w:val="002F7A5D"/>
    <w:rsid w:val="0030013F"/>
    <w:rsid w:val="00300443"/>
    <w:rsid w:val="00300E23"/>
    <w:rsid w:val="00301A23"/>
    <w:rsid w:val="00301BE0"/>
    <w:rsid w:val="00304408"/>
    <w:rsid w:val="00304453"/>
    <w:rsid w:val="003045BC"/>
    <w:rsid w:val="00304E14"/>
    <w:rsid w:val="003052EE"/>
    <w:rsid w:val="003057F9"/>
    <w:rsid w:val="00305958"/>
    <w:rsid w:val="003068CB"/>
    <w:rsid w:val="00306D37"/>
    <w:rsid w:val="00310006"/>
    <w:rsid w:val="0031040A"/>
    <w:rsid w:val="0031102B"/>
    <w:rsid w:val="00311DB0"/>
    <w:rsid w:val="00312674"/>
    <w:rsid w:val="00312DB9"/>
    <w:rsid w:val="003148B0"/>
    <w:rsid w:val="00314E2D"/>
    <w:rsid w:val="00315A7A"/>
    <w:rsid w:val="0031658B"/>
    <w:rsid w:val="0031722D"/>
    <w:rsid w:val="00320833"/>
    <w:rsid w:val="00323057"/>
    <w:rsid w:val="00323865"/>
    <w:rsid w:val="00326787"/>
    <w:rsid w:val="00327E3E"/>
    <w:rsid w:val="00331058"/>
    <w:rsid w:val="0033215D"/>
    <w:rsid w:val="00332D41"/>
    <w:rsid w:val="00333926"/>
    <w:rsid w:val="00333BA6"/>
    <w:rsid w:val="0033414F"/>
    <w:rsid w:val="0033449E"/>
    <w:rsid w:val="003346EA"/>
    <w:rsid w:val="0033605A"/>
    <w:rsid w:val="0033693D"/>
    <w:rsid w:val="00336952"/>
    <w:rsid w:val="00336E76"/>
    <w:rsid w:val="00337215"/>
    <w:rsid w:val="0034054E"/>
    <w:rsid w:val="0034176C"/>
    <w:rsid w:val="00341D6B"/>
    <w:rsid w:val="003424D5"/>
    <w:rsid w:val="003425AC"/>
    <w:rsid w:val="0034282E"/>
    <w:rsid w:val="00343928"/>
    <w:rsid w:val="00344018"/>
    <w:rsid w:val="00344570"/>
    <w:rsid w:val="003454F8"/>
    <w:rsid w:val="00346543"/>
    <w:rsid w:val="00346E08"/>
    <w:rsid w:val="003472AA"/>
    <w:rsid w:val="00347EEF"/>
    <w:rsid w:val="0035044B"/>
    <w:rsid w:val="003504F7"/>
    <w:rsid w:val="003511AD"/>
    <w:rsid w:val="003515FC"/>
    <w:rsid w:val="00352A37"/>
    <w:rsid w:val="00353BFB"/>
    <w:rsid w:val="0035416F"/>
    <w:rsid w:val="00355563"/>
    <w:rsid w:val="00356C69"/>
    <w:rsid w:val="003573B9"/>
    <w:rsid w:val="00357FE1"/>
    <w:rsid w:val="00361ACF"/>
    <w:rsid w:val="00361F72"/>
    <w:rsid w:val="00363151"/>
    <w:rsid w:val="00364E00"/>
    <w:rsid w:val="003662F9"/>
    <w:rsid w:val="00366723"/>
    <w:rsid w:val="003675B6"/>
    <w:rsid w:val="0036772B"/>
    <w:rsid w:val="003704EF"/>
    <w:rsid w:val="00371F74"/>
    <w:rsid w:val="00372143"/>
    <w:rsid w:val="00372276"/>
    <w:rsid w:val="00372FAA"/>
    <w:rsid w:val="003756F1"/>
    <w:rsid w:val="00375C9E"/>
    <w:rsid w:val="00375F48"/>
    <w:rsid w:val="003813D4"/>
    <w:rsid w:val="003831F3"/>
    <w:rsid w:val="0038427B"/>
    <w:rsid w:val="003843BA"/>
    <w:rsid w:val="00384AAA"/>
    <w:rsid w:val="003850EF"/>
    <w:rsid w:val="0038537D"/>
    <w:rsid w:val="00385A70"/>
    <w:rsid w:val="0038731D"/>
    <w:rsid w:val="00387795"/>
    <w:rsid w:val="0039022C"/>
    <w:rsid w:val="00390ECF"/>
    <w:rsid w:val="00391937"/>
    <w:rsid w:val="003920F6"/>
    <w:rsid w:val="00392411"/>
    <w:rsid w:val="00392949"/>
    <w:rsid w:val="0039307F"/>
    <w:rsid w:val="00394F54"/>
    <w:rsid w:val="00396421"/>
    <w:rsid w:val="00396869"/>
    <w:rsid w:val="00397E5F"/>
    <w:rsid w:val="003A05AB"/>
    <w:rsid w:val="003A197B"/>
    <w:rsid w:val="003A3077"/>
    <w:rsid w:val="003A3B89"/>
    <w:rsid w:val="003A48BB"/>
    <w:rsid w:val="003A52A8"/>
    <w:rsid w:val="003A538D"/>
    <w:rsid w:val="003A6171"/>
    <w:rsid w:val="003A627A"/>
    <w:rsid w:val="003A7FE7"/>
    <w:rsid w:val="003B12F4"/>
    <w:rsid w:val="003B2025"/>
    <w:rsid w:val="003B3675"/>
    <w:rsid w:val="003B3F15"/>
    <w:rsid w:val="003B517E"/>
    <w:rsid w:val="003B675A"/>
    <w:rsid w:val="003B6B5E"/>
    <w:rsid w:val="003B762A"/>
    <w:rsid w:val="003C0110"/>
    <w:rsid w:val="003C034B"/>
    <w:rsid w:val="003C09D2"/>
    <w:rsid w:val="003C1750"/>
    <w:rsid w:val="003C2A52"/>
    <w:rsid w:val="003C3F43"/>
    <w:rsid w:val="003C4FD1"/>
    <w:rsid w:val="003C5510"/>
    <w:rsid w:val="003C5705"/>
    <w:rsid w:val="003C67FD"/>
    <w:rsid w:val="003C7637"/>
    <w:rsid w:val="003D0026"/>
    <w:rsid w:val="003D00AA"/>
    <w:rsid w:val="003D099B"/>
    <w:rsid w:val="003D1A0B"/>
    <w:rsid w:val="003D4A48"/>
    <w:rsid w:val="003D5F9D"/>
    <w:rsid w:val="003D5FCB"/>
    <w:rsid w:val="003D6042"/>
    <w:rsid w:val="003D6354"/>
    <w:rsid w:val="003D63C7"/>
    <w:rsid w:val="003D74D6"/>
    <w:rsid w:val="003D799C"/>
    <w:rsid w:val="003E2677"/>
    <w:rsid w:val="003E3299"/>
    <w:rsid w:val="003E33D5"/>
    <w:rsid w:val="003E7994"/>
    <w:rsid w:val="003E7DDE"/>
    <w:rsid w:val="003F0D0A"/>
    <w:rsid w:val="003F423B"/>
    <w:rsid w:val="003F4947"/>
    <w:rsid w:val="003F51C3"/>
    <w:rsid w:val="003F51FA"/>
    <w:rsid w:val="003F6606"/>
    <w:rsid w:val="003F68DF"/>
    <w:rsid w:val="003F7306"/>
    <w:rsid w:val="003F734F"/>
    <w:rsid w:val="0040131C"/>
    <w:rsid w:val="00401F50"/>
    <w:rsid w:val="00403076"/>
    <w:rsid w:val="0040343E"/>
    <w:rsid w:val="00403A52"/>
    <w:rsid w:val="004040FE"/>
    <w:rsid w:val="00404123"/>
    <w:rsid w:val="00404CC9"/>
    <w:rsid w:val="00404D45"/>
    <w:rsid w:val="004103B9"/>
    <w:rsid w:val="00410AFB"/>
    <w:rsid w:val="004122B5"/>
    <w:rsid w:val="00412349"/>
    <w:rsid w:val="0041323D"/>
    <w:rsid w:val="00413B30"/>
    <w:rsid w:val="00417C9C"/>
    <w:rsid w:val="00417CEE"/>
    <w:rsid w:val="004212AD"/>
    <w:rsid w:val="00421AFA"/>
    <w:rsid w:val="0042394F"/>
    <w:rsid w:val="00424192"/>
    <w:rsid w:val="00424833"/>
    <w:rsid w:val="004254D2"/>
    <w:rsid w:val="00426576"/>
    <w:rsid w:val="00427189"/>
    <w:rsid w:val="00427DCD"/>
    <w:rsid w:val="0043142F"/>
    <w:rsid w:val="004319A8"/>
    <w:rsid w:val="00431FA7"/>
    <w:rsid w:val="00432D39"/>
    <w:rsid w:val="00433D16"/>
    <w:rsid w:val="00434171"/>
    <w:rsid w:val="004353A1"/>
    <w:rsid w:val="004353B3"/>
    <w:rsid w:val="00436A5E"/>
    <w:rsid w:val="00440956"/>
    <w:rsid w:val="00441526"/>
    <w:rsid w:val="00441CF0"/>
    <w:rsid w:val="00442A31"/>
    <w:rsid w:val="004434A0"/>
    <w:rsid w:val="00443D91"/>
    <w:rsid w:val="00444E32"/>
    <w:rsid w:val="00446EDD"/>
    <w:rsid w:val="00447039"/>
    <w:rsid w:val="00447B05"/>
    <w:rsid w:val="004505FB"/>
    <w:rsid w:val="004506AD"/>
    <w:rsid w:val="00450A27"/>
    <w:rsid w:val="00451B71"/>
    <w:rsid w:val="00454063"/>
    <w:rsid w:val="004542D7"/>
    <w:rsid w:val="0045614B"/>
    <w:rsid w:val="004578E4"/>
    <w:rsid w:val="00457964"/>
    <w:rsid w:val="00457EBB"/>
    <w:rsid w:val="0046297E"/>
    <w:rsid w:val="0046438F"/>
    <w:rsid w:val="00464EB4"/>
    <w:rsid w:val="0046669E"/>
    <w:rsid w:val="00466788"/>
    <w:rsid w:val="00466E33"/>
    <w:rsid w:val="00467D53"/>
    <w:rsid w:val="00471668"/>
    <w:rsid w:val="00472E55"/>
    <w:rsid w:val="0047335F"/>
    <w:rsid w:val="00475306"/>
    <w:rsid w:val="00477449"/>
    <w:rsid w:val="004804F6"/>
    <w:rsid w:val="00480761"/>
    <w:rsid w:val="0048099C"/>
    <w:rsid w:val="00480EDA"/>
    <w:rsid w:val="00481EF0"/>
    <w:rsid w:val="0048252C"/>
    <w:rsid w:val="00482534"/>
    <w:rsid w:val="00482BAB"/>
    <w:rsid w:val="00482CC7"/>
    <w:rsid w:val="00483774"/>
    <w:rsid w:val="00483DA1"/>
    <w:rsid w:val="0048411A"/>
    <w:rsid w:val="0048451F"/>
    <w:rsid w:val="00484A62"/>
    <w:rsid w:val="00485C0C"/>
    <w:rsid w:val="004862B8"/>
    <w:rsid w:val="00486C81"/>
    <w:rsid w:val="00490E15"/>
    <w:rsid w:val="004917C0"/>
    <w:rsid w:val="00492657"/>
    <w:rsid w:val="00492BEB"/>
    <w:rsid w:val="00493621"/>
    <w:rsid w:val="0049387B"/>
    <w:rsid w:val="004950D1"/>
    <w:rsid w:val="004953CD"/>
    <w:rsid w:val="0049556F"/>
    <w:rsid w:val="00497590"/>
    <w:rsid w:val="004978ED"/>
    <w:rsid w:val="004A0AC5"/>
    <w:rsid w:val="004A1AC0"/>
    <w:rsid w:val="004A2FCE"/>
    <w:rsid w:val="004A30EC"/>
    <w:rsid w:val="004A3210"/>
    <w:rsid w:val="004A4F3F"/>
    <w:rsid w:val="004A557B"/>
    <w:rsid w:val="004A5D2A"/>
    <w:rsid w:val="004A6660"/>
    <w:rsid w:val="004A7D64"/>
    <w:rsid w:val="004B00C2"/>
    <w:rsid w:val="004B347A"/>
    <w:rsid w:val="004B48DB"/>
    <w:rsid w:val="004B62E0"/>
    <w:rsid w:val="004B7EE7"/>
    <w:rsid w:val="004C1038"/>
    <w:rsid w:val="004C1C86"/>
    <w:rsid w:val="004C26BC"/>
    <w:rsid w:val="004C3592"/>
    <w:rsid w:val="004C4256"/>
    <w:rsid w:val="004C6335"/>
    <w:rsid w:val="004C6795"/>
    <w:rsid w:val="004C68D2"/>
    <w:rsid w:val="004C75A3"/>
    <w:rsid w:val="004C7976"/>
    <w:rsid w:val="004C7FFD"/>
    <w:rsid w:val="004D1790"/>
    <w:rsid w:val="004D2CF3"/>
    <w:rsid w:val="004D2F93"/>
    <w:rsid w:val="004D338E"/>
    <w:rsid w:val="004D3ABE"/>
    <w:rsid w:val="004D4DA8"/>
    <w:rsid w:val="004D608D"/>
    <w:rsid w:val="004D6B83"/>
    <w:rsid w:val="004D7C06"/>
    <w:rsid w:val="004E071D"/>
    <w:rsid w:val="004E139E"/>
    <w:rsid w:val="004E30B7"/>
    <w:rsid w:val="004E35B6"/>
    <w:rsid w:val="004E400D"/>
    <w:rsid w:val="004E4A50"/>
    <w:rsid w:val="004E4D00"/>
    <w:rsid w:val="004E5A1D"/>
    <w:rsid w:val="004F01AF"/>
    <w:rsid w:val="004F1437"/>
    <w:rsid w:val="004F3040"/>
    <w:rsid w:val="004F3A93"/>
    <w:rsid w:val="004F4793"/>
    <w:rsid w:val="004F4886"/>
    <w:rsid w:val="004F4F3D"/>
    <w:rsid w:val="004F537E"/>
    <w:rsid w:val="004F618B"/>
    <w:rsid w:val="004F7365"/>
    <w:rsid w:val="00500099"/>
    <w:rsid w:val="005006EC"/>
    <w:rsid w:val="0050415D"/>
    <w:rsid w:val="00506036"/>
    <w:rsid w:val="005130E1"/>
    <w:rsid w:val="005147ED"/>
    <w:rsid w:val="005154E9"/>
    <w:rsid w:val="0051595E"/>
    <w:rsid w:val="00515EE9"/>
    <w:rsid w:val="005174D1"/>
    <w:rsid w:val="00517E8C"/>
    <w:rsid w:val="00520093"/>
    <w:rsid w:val="00522485"/>
    <w:rsid w:val="00523A11"/>
    <w:rsid w:val="00526381"/>
    <w:rsid w:val="00526D1A"/>
    <w:rsid w:val="0052767F"/>
    <w:rsid w:val="00530635"/>
    <w:rsid w:val="0053131B"/>
    <w:rsid w:val="00531657"/>
    <w:rsid w:val="00532639"/>
    <w:rsid w:val="00533192"/>
    <w:rsid w:val="00537EEE"/>
    <w:rsid w:val="005407F4"/>
    <w:rsid w:val="005410A0"/>
    <w:rsid w:val="00541213"/>
    <w:rsid w:val="005412B1"/>
    <w:rsid w:val="00541A6B"/>
    <w:rsid w:val="00545B57"/>
    <w:rsid w:val="00545E64"/>
    <w:rsid w:val="00546B67"/>
    <w:rsid w:val="00546EFE"/>
    <w:rsid w:val="00547CE5"/>
    <w:rsid w:val="00551694"/>
    <w:rsid w:val="00551868"/>
    <w:rsid w:val="0055246E"/>
    <w:rsid w:val="00552FD3"/>
    <w:rsid w:val="00553835"/>
    <w:rsid w:val="00554EC1"/>
    <w:rsid w:val="00556362"/>
    <w:rsid w:val="00557CFD"/>
    <w:rsid w:val="00561408"/>
    <w:rsid w:val="00562FBE"/>
    <w:rsid w:val="00563941"/>
    <w:rsid w:val="00564DEC"/>
    <w:rsid w:val="00564F57"/>
    <w:rsid w:val="0056598F"/>
    <w:rsid w:val="00565F75"/>
    <w:rsid w:val="00566DA7"/>
    <w:rsid w:val="005673FF"/>
    <w:rsid w:val="00570F83"/>
    <w:rsid w:val="005714CF"/>
    <w:rsid w:val="00571B62"/>
    <w:rsid w:val="0057229E"/>
    <w:rsid w:val="0057231A"/>
    <w:rsid w:val="005736DC"/>
    <w:rsid w:val="00573A48"/>
    <w:rsid w:val="00574E9D"/>
    <w:rsid w:val="00575079"/>
    <w:rsid w:val="00575878"/>
    <w:rsid w:val="0057799A"/>
    <w:rsid w:val="00577C0A"/>
    <w:rsid w:val="00580426"/>
    <w:rsid w:val="00580520"/>
    <w:rsid w:val="00581ED8"/>
    <w:rsid w:val="00581F51"/>
    <w:rsid w:val="00582C3E"/>
    <w:rsid w:val="0058417D"/>
    <w:rsid w:val="0058450E"/>
    <w:rsid w:val="00584834"/>
    <w:rsid w:val="00585F9E"/>
    <w:rsid w:val="00586580"/>
    <w:rsid w:val="005865F3"/>
    <w:rsid w:val="00587704"/>
    <w:rsid w:val="00591DF6"/>
    <w:rsid w:val="0059234F"/>
    <w:rsid w:val="00592D0B"/>
    <w:rsid w:val="00594125"/>
    <w:rsid w:val="00594BC2"/>
    <w:rsid w:val="00595C50"/>
    <w:rsid w:val="0059607D"/>
    <w:rsid w:val="0059676F"/>
    <w:rsid w:val="0059693D"/>
    <w:rsid w:val="005A00B1"/>
    <w:rsid w:val="005A13CF"/>
    <w:rsid w:val="005A1A68"/>
    <w:rsid w:val="005A1BE5"/>
    <w:rsid w:val="005A2D4B"/>
    <w:rsid w:val="005A41B5"/>
    <w:rsid w:val="005A475E"/>
    <w:rsid w:val="005B0A02"/>
    <w:rsid w:val="005B1797"/>
    <w:rsid w:val="005B1D3B"/>
    <w:rsid w:val="005B241B"/>
    <w:rsid w:val="005B348E"/>
    <w:rsid w:val="005B582D"/>
    <w:rsid w:val="005B67E4"/>
    <w:rsid w:val="005C049F"/>
    <w:rsid w:val="005C1C23"/>
    <w:rsid w:val="005C3316"/>
    <w:rsid w:val="005C37F5"/>
    <w:rsid w:val="005C40E1"/>
    <w:rsid w:val="005C430E"/>
    <w:rsid w:val="005C5244"/>
    <w:rsid w:val="005C6252"/>
    <w:rsid w:val="005C7686"/>
    <w:rsid w:val="005C7E19"/>
    <w:rsid w:val="005D0414"/>
    <w:rsid w:val="005D14A4"/>
    <w:rsid w:val="005D1981"/>
    <w:rsid w:val="005D243E"/>
    <w:rsid w:val="005D351A"/>
    <w:rsid w:val="005D3FE7"/>
    <w:rsid w:val="005D4CB4"/>
    <w:rsid w:val="005D5076"/>
    <w:rsid w:val="005D5862"/>
    <w:rsid w:val="005D7ECF"/>
    <w:rsid w:val="005E062F"/>
    <w:rsid w:val="005E06CE"/>
    <w:rsid w:val="005E26EE"/>
    <w:rsid w:val="005E2DB1"/>
    <w:rsid w:val="005E4EEA"/>
    <w:rsid w:val="005E6391"/>
    <w:rsid w:val="005E6558"/>
    <w:rsid w:val="005F04EB"/>
    <w:rsid w:val="005F544B"/>
    <w:rsid w:val="005F5C21"/>
    <w:rsid w:val="005F6B28"/>
    <w:rsid w:val="005F6C5F"/>
    <w:rsid w:val="005F745C"/>
    <w:rsid w:val="00600013"/>
    <w:rsid w:val="00600807"/>
    <w:rsid w:val="00600F99"/>
    <w:rsid w:val="0060156B"/>
    <w:rsid w:val="006017D2"/>
    <w:rsid w:val="00603B76"/>
    <w:rsid w:val="00604067"/>
    <w:rsid w:val="006062EE"/>
    <w:rsid w:val="0060660A"/>
    <w:rsid w:val="0060721F"/>
    <w:rsid w:val="00607DF8"/>
    <w:rsid w:val="00610156"/>
    <w:rsid w:val="006102EB"/>
    <w:rsid w:val="00610482"/>
    <w:rsid w:val="0061079C"/>
    <w:rsid w:val="006119EB"/>
    <w:rsid w:val="00612A21"/>
    <w:rsid w:val="00612D8B"/>
    <w:rsid w:val="00613193"/>
    <w:rsid w:val="00614A7B"/>
    <w:rsid w:val="0061548F"/>
    <w:rsid w:val="0061555B"/>
    <w:rsid w:val="00615A86"/>
    <w:rsid w:val="006160A7"/>
    <w:rsid w:val="00616A5F"/>
    <w:rsid w:val="00616C9E"/>
    <w:rsid w:val="006178F9"/>
    <w:rsid w:val="00620EB6"/>
    <w:rsid w:val="00621999"/>
    <w:rsid w:val="00621C00"/>
    <w:rsid w:val="0062352F"/>
    <w:rsid w:val="00623DD2"/>
    <w:rsid w:val="00624FBF"/>
    <w:rsid w:val="0062596F"/>
    <w:rsid w:val="00626FC1"/>
    <w:rsid w:val="00631B5E"/>
    <w:rsid w:val="00632984"/>
    <w:rsid w:val="00632CD8"/>
    <w:rsid w:val="006335A4"/>
    <w:rsid w:val="00633ADB"/>
    <w:rsid w:val="00633E7A"/>
    <w:rsid w:val="00635388"/>
    <w:rsid w:val="00635514"/>
    <w:rsid w:val="0063599D"/>
    <w:rsid w:val="006363B6"/>
    <w:rsid w:val="0063779E"/>
    <w:rsid w:val="00640020"/>
    <w:rsid w:val="0064019C"/>
    <w:rsid w:val="006404A5"/>
    <w:rsid w:val="0064084B"/>
    <w:rsid w:val="00641AC5"/>
    <w:rsid w:val="00641AE6"/>
    <w:rsid w:val="00643575"/>
    <w:rsid w:val="0064372F"/>
    <w:rsid w:val="0064388C"/>
    <w:rsid w:val="00644ABC"/>
    <w:rsid w:val="0064659E"/>
    <w:rsid w:val="00646AFE"/>
    <w:rsid w:val="00647602"/>
    <w:rsid w:val="00647F56"/>
    <w:rsid w:val="00653943"/>
    <w:rsid w:val="0065437D"/>
    <w:rsid w:val="00654947"/>
    <w:rsid w:val="0065522D"/>
    <w:rsid w:val="00655382"/>
    <w:rsid w:val="006556BA"/>
    <w:rsid w:val="00655945"/>
    <w:rsid w:val="00655B2E"/>
    <w:rsid w:val="006562E6"/>
    <w:rsid w:val="006606A8"/>
    <w:rsid w:val="00660BB3"/>
    <w:rsid w:val="00660E4D"/>
    <w:rsid w:val="0066217B"/>
    <w:rsid w:val="00662251"/>
    <w:rsid w:val="006628DC"/>
    <w:rsid w:val="006640AF"/>
    <w:rsid w:val="00664448"/>
    <w:rsid w:val="00664D73"/>
    <w:rsid w:val="00665B00"/>
    <w:rsid w:val="0067137D"/>
    <w:rsid w:val="0067166C"/>
    <w:rsid w:val="00671962"/>
    <w:rsid w:val="006754CC"/>
    <w:rsid w:val="00675676"/>
    <w:rsid w:val="00675780"/>
    <w:rsid w:val="00676182"/>
    <w:rsid w:val="00676D36"/>
    <w:rsid w:val="00677585"/>
    <w:rsid w:val="00680046"/>
    <w:rsid w:val="0068015D"/>
    <w:rsid w:val="00680E5F"/>
    <w:rsid w:val="006817F7"/>
    <w:rsid w:val="0068218C"/>
    <w:rsid w:val="0068234C"/>
    <w:rsid w:val="0068258F"/>
    <w:rsid w:val="00682DAF"/>
    <w:rsid w:val="00682EEE"/>
    <w:rsid w:val="00683CF2"/>
    <w:rsid w:val="00683F75"/>
    <w:rsid w:val="00685246"/>
    <w:rsid w:val="006859ED"/>
    <w:rsid w:val="0068689D"/>
    <w:rsid w:val="00687FEA"/>
    <w:rsid w:val="006915B5"/>
    <w:rsid w:val="00691A02"/>
    <w:rsid w:val="00692002"/>
    <w:rsid w:val="006945F7"/>
    <w:rsid w:val="00696659"/>
    <w:rsid w:val="00696ECE"/>
    <w:rsid w:val="00696F01"/>
    <w:rsid w:val="006A0392"/>
    <w:rsid w:val="006A12BC"/>
    <w:rsid w:val="006A195A"/>
    <w:rsid w:val="006A27AA"/>
    <w:rsid w:val="006A7070"/>
    <w:rsid w:val="006A7C47"/>
    <w:rsid w:val="006B0966"/>
    <w:rsid w:val="006B21B0"/>
    <w:rsid w:val="006B294D"/>
    <w:rsid w:val="006B2A6D"/>
    <w:rsid w:val="006B332B"/>
    <w:rsid w:val="006B36D2"/>
    <w:rsid w:val="006B4EAF"/>
    <w:rsid w:val="006B53C9"/>
    <w:rsid w:val="006B5715"/>
    <w:rsid w:val="006B597F"/>
    <w:rsid w:val="006B5E48"/>
    <w:rsid w:val="006C20E0"/>
    <w:rsid w:val="006C3798"/>
    <w:rsid w:val="006C4E58"/>
    <w:rsid w:val="006C6A86"/>
    <w:rsid w:val="006C7F25"/>
    <w:rsid w:val="006D2508"/>
    <w:rsid w:val="006D2D0A"/>
    <w:rsid w:val="006D2DAC"/>
    <w:rsid w:val="006D4D28"/>
    <w:rsid w:val="006D5696"/>
    <w:rsid w:val="006D5D3D"/>
    <w:rsid w:val="006D70EB"/>
    <w:rsid w:val="006E16C3"/>
    <w:rsid w:val="006E2242"/>
    <w:rsid w:val="006E3670"/>
    <w:rsid w:val="006E3705"/>
    <w:rsid w:val="006E3C64"/>
    <w:rsid w:val="006E42F2"/>
    <w:rsid w:val="006E47B7"/>
    <w:rsid w:val="006E4B1F"/>
    <w:rsid w:val="006E5FFF"/>
    <w:rsid w:val="006E75DB"/>
    <w:rsid w:val="006E7BFE"/>
    <w:rsid w:val="006F0AAF"/>
    <w:rsid w:val="006F0C2D"/>
    <w:rsid w:val="006F142E"/>
    <w:rsid w:val="006F373E"/>
    <w:rsid w:val="006F4BDA"/>
    <w:rsid w:val="006F64F8"/>
    <w:rsid w:val="006F682D"/>
    <w:rsid w:val="00701AE1"/>
    <w:rsid w:val="007023D2"/>
    <w:rsid w:val="007025CB"/>
    <w:rsid w:val="00702892"/>
    <w:rsid w:val="00703F32"/>
    <w:rsid w:val="00710CFF"/>
    <w:rsid w:val="00713185"/>
    <w:rsid w:val="007131EE"/>
    <w:rsid w:val="00713911"/>
    <w:rsid w:val="00713927"/>
    <w:rsid w:val="00714E71"/>
    <w:rsid w:val="007151B2"/>
    <w:rsid w:val="00715C72"/>
    <w:rsid w:val="007166B5"/>
    <w:rsid w:val="00721CC1"/>
    <w:rsid w:val="00723A7D"/>
    <w:rsid w:val="0072479B"/>
    <w:rsid w:val="0072636F"/>
    <w:rsid w:val="007265E8"/>
    <w:rsid w:val="007266DD"/>
    <w:rsid w:val="00727EBE"/>
    <w:rsid w:val="00730088"/>
    <w:rsid w:val="00730440"/>
    <w:rsid w:val="00731E78"/>
    <w:rsid w:val="00733992"/>
    <w:rsid w:val="0073447F"/>
    <w:rsid w:val="0073525A"/>
    <w:rsid w:val="00735BEF"/>
    <w:rsid w:val="00740381"/>
    <w:rsid w:val="007405EA"/>
    <w:rsid w:val="00740BD5"/>
    <w:rsid w:val="00741A03"/>
    <w:rsid w:val="00741CA4"/>
    <w:rsid w:val="007425E0"/>
    <w:rsid w:val="0074262F"/>
    <w:rsid w:val="00744D3E"/>
    <w:rsid w:val="00744E24"/>
    <w:rsid w:val="0074597D"/>
    <w:rsid w:val="007462A2"/>
    <w:rsid w:val="0074635C"/>
    <w:rsid w:val="00746985"/>
    <w:rsid w:val="0075077E"/>
    <w:rsid w:val="00751532"/>
    <w:rsid w:val="007520D4"/>
    <w:rsid w:val="00752861"/>
    <w:rsid w:val="007532D9"/>
    <w:rsid w:val="00754143"/>
    <w:rsid w:val="007564F0"/>
    <w:rsid w:val="00756767"/>
    <w:rsid w:val="0075767D"/>
    <w:rsid w:val="00757DEC"/>
    <w:rsid w:val="007610BC"/>
    <w:rsid w:val="00762749"/>
    <w:rsid w:val="00763562"/>
    <w:rsid w:val="0076602E"/>
    <w:rsid w:val="0076715C"/>
    <w:rsid w:val="007702BE"/>
    <w:rsid w:val="00770714"/>
    <w:rsid w:val="00770CFF"/>
    <w:rsid w:val="007729DA"/>
    <w:rsid w:val="00772BA2"/>
    <w:rsid w:val="00772D42"/>
    <w:rsid w:val="00773CC1"/>
    <w:rsid w:val="00774787"/>
    <w:rsid w:val="00774C10"/>
    <w:rsid w:val="00775861"/>
    <w:rsid w:val="007758AB"/>
    <w:rsid w:val="007766F0"/>
    <w:rsid w:val="00776F69"/>
    <w:rsid w:val="0077796D"/>
    <w:rsid w:val="00780279"/>
    <w:rsid w:val="007820D1"/>
    <w:rsid w:val="007842EF"/>
    <w:rsid w:val="00784912"/>
    <w:rsid w:val="00784E0A"/>
    <w:rsid w:val="00784ED9"/>
    <w:rsid w:val="00786BD7"/>
    <w:rsid w:val="00787FE6"/>
    <w:rsid w:val="007900A3"/>
    <w:rsid w:val="00791A62"/>
    <w:rsid w:val="00791A93"/>
    <w:rsid w:val="00791E69"/>
    <w:rsid w:val="007925BE"/>
    <w:rsid w:val="0079535F"/>
    <w:rsid w:val="00795FA8"/>
    <w:rsid w:val="0079648C"/>
    <w:rsid w:val="00797113"/>
    <w:rsid w:val="007A03DF"/>
    <w:rsid w:val="007A0ABB"/>
    <w:rsid w:val="007A1A07"/>
    <w:rsid w:val="007A2466"/>
    <w:rsid w:val="007A4843"/>
    <w:rsid w:val="007A545B"/>
    <w:rsid w:val="007A55BB"/>
    <w:rsid w:val="007A5B04"/>
    <w:rsid w:val="007A6A7C"/>
    <w:rsid w:val="007A71D3"/>
    <w:rsid w:val="007B0083"/>
    <w:rsid w:val="007B011C"/>
    <w:rsid w:val="007B1631"/>
    <w:rsid w:val="007B1817"/>
    <w:rsid w:val="007B1EB9"/>
    <w:rsid w:val="007B245D"/>
    <w:rsid w:val="007B27A7"/>
    <w:rsid w:val="007B2F70"/>
    <w:rsid w:val="007B3DEF"/>
    <w:rsid w:val="007B50DB"/>
    <w:rsid w:val="007B6458"/>
    <w:rsid w:val="007B6D8E"/>
    <w:rsid w:val="007C0890"/>
    <w:rsid w:val="007C0ACE"/>
    <w:rsid w:val="007C1168"/>
    <w:rsid w:val="007C144C"/>
    <w:rsid w:val="007C159D"/>
    <w:rsid w:val="007C50BF"/>
    <w:rsid w:val="007C5990"/>
    <w:rsid w:val="007C6A48"/>
    <w:rsid w:val="007C6FCC"/>
    <w:rsid w:val="007C79FA"/>
    <w:rsid w:val="007D04E1"/>
    <w:rsid w:val="007D2C05"/>
    <w:rsid w:val="007D3159"/>
    <w:rsid w:val="007D34BA"/>
    <w:rsid w:val="007D4590"/>
    <w:rsid w:val="007D6C06"/>
    <w:rsid w:val="007D76CC"/>
    <w:rsid w:val="007E0B99"/>
    <w:rsid w:val="007E0C50"/>
    <w:rsid w:val="007E2477"/>
    <w:rsid w:val="007E2D5F"/>
    <w:rsid w:val="007E37AF"/>
    <w:rsid w:val="007E3D47"/>
    <w:rsid w:val="007E4A7F"/>
    <w:rsid w:val="007E6ADC"/>
    <w:rsid w:val="007E7F19"/>
    <w:rsid w:val="007F1712"/>
    <w:rsid w:val="007F2359"/>
    <w:rsid w:val="007F3128"/>
    <w:rsid w:val="007F373B"/>
    <w:rsid w:val="007F3926"/>
    <w:rsid w:val="007F3D24"/>
    <w:rsid w:val="007F3FAB"/>
    <w:rsid w:val="007F4388"/>
    <w:rsid w:val="007F4AD4"/>
    <w:rsid w:val="007F4EB5"/>
    <w:rsid w:val="007F5FD2"/>
    <w:rsid w:val="007F6B68"/>
    <w:rsid w:val="00800390"/>
    <w:rsid w:val="00801270"/>
    <w:rsid w:val="00802207"/>
    <w:rsid w:val="0080296E"/>
    <w:rsid w:val="00803F18"/>
    <w:rsid w:val="0080409D"/>
    <w:rsid w:val="00804CF9"/>
    <w:rsid w:val="00805124"/>
    <w:rsid w:val="008053F6"/>
    <w:rsid w:val="00805F09"/>
    <w:rsid w:val="00805F68"/>
    <w:rsid w:val="0080634D"/>
    <w:rsid w:val="00806AF8"/>
    <w:rsid w:val="00811A28"/>
    <w:rsid w:val="00811D35"/>
    <w:rsid w:val="00811E38"/>
    <w:rsid w:val="00812892"/>
    <w:rsid w:val="00812D3D"/>
    <w:rsid w:val="00812F0B"/>
    <w:rsid w:val="00813435"/>
    <w:rsid w:val="0081382C"/>
    <w:rsid w:val="008142D8"/>
    <w:rsid w:val="008154B1"/>
    <w:rsid w:val="0081619B"/>
    <w:rsid w:val="00816B48"/>
    <w:rsid w:val="00817080"/>
    <w:rsid w:val="0081739A"/>
    <w:rsid w:val="00817EE4"/>
    <w:rsid w:val="008212C3"/>
    <w:rsid w:val="0082196E"/>
    <w:rsid w:val="008219EF"/>
    <w:rsid w:val="0082227D"/>
    <w:rsid w:val="008227D0"/>
    <w:rsid w:val="008227EF"/>
    <w:rsid w:val="00823DB6"/>
    <w:rsid w:val="00825241"/>
    <w:rsid w:val="008254BA"/>
    <w:rsid w:val="00830476"/>
    <w:rsid w:val="008318F6"/>
    <w:rsid w:val="00834A10"/>
    <w:rsid w:val="00836035"/>
    <w:rsid w:val="00840422"/>
    <w:rsid w:val="00840F13"/>
    <w:rsid w:val="00841709"/>
    <w:rsid w:val="008418A1"/>
    <w:rsid w:val="00841971"/>
    <w:rsid w:val="0084226F"/>
    <w:rsid w:val="008423F2"/>
    <w:rsid w:val="00843ECA"/>
    <w:rsid w:val="008449B9"/>
    <w:rsid w:val="00846205"/>
    <w:rsid w:val="00847331"/>
    <w:rsid w:val="00847B78"/>
    <w:rsid w:val="0085180B"/>
    <w:rsid w:val="00852931"/>
    <w:rsid w:val="008536DA"/>
    <w:rsid w:val="00853C4D"/>
    <w:rsid w:val="0085444C"/>
    <w:rsid w:val="00854664"/>
    <w:rsid w:val="00856B2D"/>
    <w:rsid w:val="008570BA"/>
    <w:rsid w:val="008604BB"/>
    <w:rsid w:val="00860C38"/>
    <w:rsid w:val="00864CAF"/>
    <w:rsid w:val="00864E19"/>
    <w:rsid w:val="00865CA1"/>
    <w:rsid w:val="008670E3"/>
    <w:rsid w:val="00867D93"/>
    <w:rsid w:val="0087215A"/>
    <w:rsid w:val="00872802"/>
    <w:rsid w:val="00872D65"/>
    <w:rsid w:val="0087386B"/>
    <w:rsid w:val="00873A25"/>
    <w:rsid w:val="008744A1"/>
    <w:rsid w:val="008744C7"/>
    <w:rsid w:val="008759BB"/>
    <w:rsid w:val="00875C9F"/>
    <w:rsid w:val="00876F94"/>
    <w:rsid w:val="008776AF"/>
    <w:rsid w:val="0087793F"/>
    <w:rsid w:val="0088145F"/>
    <w:rsid w:val="00882027"/>
    <w:rsid w:val="00882104"/>
    <w:rsid w:val="0088290A"/>
    <w:rsid w:val="00882BAC"/>
    <w:rsid w:val="0088323B"/>
    <w:rsid w:val="00883A18"/>
    <w:rsid w:val="00885DF3"/>
    <w:rsid w:val="0088698B"/>
    <w:rsid w:val="00886A08"/>
    <w:rsid w:val="00887557"/>
    <w:rsid w:val="00890922"/>
    <w:rsid w:val="00890A69"/>
    <w:rsid w:val="008913DA"/>
    <w:rsid w:val="00891A31"/>
    <w:rsid w:val="00891DE2"/>
    <w:rsid w:val="00891DFF"/>
    <w:rsid w:val="008949EA"/>
    <w:rsid w:val="00895F70"/>
    <w:rsid w:val="008963BC"/>
    <w:rsid w:val="00896BEE"/>
    <w:rsid w:val="008977E8"/>
    <w:rsid w:val="008A0110"/>
    <w:rsid w:val="008A01C3"/>
    <w:rsid w:val="008A0867"/>
    <w:rsid w:val="008B0273"/>
    <w:rsid w:val="008B07CF"/>
    <w:rsid w:val="008B14C0"/>
    <w:rsid w:val="008B21E4"/>
    <w:rsid w:val="008B2639"/>
    <w:rsid w:val="008B413D"/>
    <w:rsid w:val="008B4560"/>
    <w:rsid w:val="008B7862"/>
    <w:rsid w:val="008B78AD"/>
    <w:rsid w:val="008C0185"/>
    <w:rsid w:val="008C074A"/>
    <w:rsid w:val="008C18E9"/>
    <w:rsid w:val="008C1A86"/>
    <w:rsid w:val="008C1B82"/>
    <w:rsid w:val="008C22B7"/>
    <w:rsid w:val="008C2796"/>
    <w:rsid w:val="008C2F20"/>
    <w:rsid w:val="008C3C16"/>
    <w:rsid w:val="008C42C6"/>
    <w:rsid w:val="008C51F8"/>
    <w:rsid w:val="008C63B9"/>
    <w:rsid w:val="008C67D2"/>
    <w:rsid w:val="008C756A"/>
    <w:rsid w:val="008D2B16"/>
    <w:rsid w:val="008D2C57"/>
    <w:rsid w:val="008D4AA6"/>
    <w:rsid w:val="008D4EFF"/>
    <w:rsid w:val="008D5165"/>
    <w:rsid w:val="008D54D5"/>
    <w:rsid w:val="008D7ABA"/>
    <w:rsid w:val="008D7B47"/>
    <w:rsid w:val="008D7C5F"/>
    <w:rsid w:val="008E1018"/>
    <w:rsid w:val="008E14EA"/>
    <w:rsid w:val="008E3877"/>
    <w:rsid w:val="008E4612"/>
    <w:rsid w:val="008E5240"/>
    <w:rsid w:val="008E58AB"/>
    <w:rsid w:val="008E6191"/>
    <w:rsid w:val="008E619B"/>
    <w:rsid w:val="008E7915"/>
    <w:rsid w:val="008F01BA"/>
    <w:rsid w:val="008F0500"/>
    <w:rsid w:val="008F1461"/>
    <w:rsid w:val="008F1AE3"/>
    <w:rsid w:val="008F2919"/>
    <w:rsid w:val="008F2964"/>
    <w:rsid w:val="008F2E4D"/>
    <w:rsid w:val="008F4692"/>
    <w:rsid w:val="008F5635"/>
    <w:rsid w:val="008F678C"/>
    <w:rsid w:val="008F6EC7"/>
    <w:rsid w:val="009003DE"/>
    <w:rsid w:val="0090089F"/>
    <w:rsid w:val="00901349"/>
    <w:rsid w:val="00902EF1"/>
    <w:rsid w:val="00903D7B"/>
    <w:rsid w:val="009042BB"/>
    <w:rsid w:val="0090449B"/>
    <w:rsid w:val="00904CE5"/>
    <w:rsid w:val="0090566B"/>
    <w:rsid w:val="00906AFA"/>
    <w:rsid w:val="00911FFF"/>
    <w:rsid w:val="00912186"/>
    <w:rsid w:val="00912DBC"/>
    <w:rsid w:val="00916C14"/>
    <w:rsid w:val="00917729"/>
    <w:rsid w:val="00917FF1"/>
    <w:rsid w:val="009204A7"/>
    <w:rsid w:val="00921ECA"/>
    <w:rsid w:val="009221FB"/>
    <w:rsid w:val="00922BA3"/>
    <w:rsid w:val="00923B4C"/>
    <w:rsid w:val="00923F91"/>
    <w:rsid w:val="00927996"/>
    <w:rsid w:val="009314CE"/>
    <w:rsid w:val="0093194D"/>
    <w:rsid w:val="00931D27"/>
    <w:rsid w:val="009338CB"/>
    <w:rsid w:val="00933BC9"/>
    <w:rsid w:val="00933E8D"/>
    <w:rsid w:val="009343ED"/>
    <w:rsid w:val="009349A6"/>
    <w:rsid w:val="00934FE2"/>
    <w:rsid w:val="009353F1"/>
    <w:rsid w:val="00935509"/>
    <w:rsid w:val="009364B5"/>
    <w:rsid w:val="00936F28"/>
    <w:rsid w:val="00937B25"/>
    <w:rsid w:val="009418B1"/>
    <w:rsid w:val="009433A3"/>
    <w:rsid w:val="00944077"/>
    <w:rsid w:val="0094417E"/>
    <w:rsid w:val="0094626A"/>
    <w:rsid w:val="00946790"/>
    <w:rsid w:val="00946FE3"/>
    <w:rsid w:val="00947924"/>
    <w:rsid w:val="009517BE"/>
    <w:rsid w:val="00952BB0"/>
    <w:rsid w:val="00953E78"/>
    <w:rsid w:val="0095576E"/>
    <w:rsid w:val="00956058"/>
    <w:rsid w:val="009563C6"/>
    <w:rsid w:val="009564AA"/>
    <w:rsid w:val="00956C94"/>
    <w:rsid w:val="00956E8D"/>
    <w:rsid w:val="00960A85"/>
    <w:rsid w:val="00961C2F"/>
    <w:rsid w:val="009637B0"/>
    <w:rsid w:val="00965DA2"/>
    <w:rsid w:val="0096695F"/>
    <w:rsid w:val="00966FA6"/>
    <w:rsid w:val="00970414"/>
    <w:rsid w:val="00970750"/>
    <w:rsid w:val="009721C5"/>
    <w:rsid w:val="00973C5B"/>
    <w:rsid w:val="009750DE"/>
    <w:rsid w:val="00975B7E"/>
    <w:rsid w:val="00977342"/>
    <w:rsid w:val="00977535"/>
    <w:rsid w:val="0098052A"/>
    <w:rsid w:val="00981276"/>
    <w:rsid w:val="009816FB"/>
    <w:rsid w:val="00982B7E"/>
    <w:rsid w:val="00985015"/>
    <w:rsid w:val="009855F1"/>
    <w:rsid w:val="009868C1"/>
    <w:rsid w:val="00990992"/>
    <w:rsid w:val="00991971"/>
    <w:rsid w:val="00992385"/>
    <w:rsid w:val="00994616"/>
    <w:rsid w:val="00995431"/>
    <w:rsid w:val="0099709C"/>
    <w:rsid w:val="009A1AC8"/>
    <w:rsid w:val="009A2BF9"/>
    <w:rsid w:val="009A2F5F"/>
    <w:rsid w:val="009A5F51"/>
    <w:rsid w:val="009A72E7"/>
    <w:rsid w:val="009B13AC"/>
    <w:rsid w:val="009B233C"/>
    <w:rsid w:val="009B266D"/>
    <w:rsid w:val="009B3228"/>
    <w:rsid w:val="009B36F8"/>
    <w:rsid w:val="009B3866"/>
    <w:rsid w:val="009B4169"/>
    <w:rsid w:val="009B44A5"/>
    <w:rsid w:val="009B540B"/>
    <w:rsid w:val="009B57AB"/>
    <w:rsid w:val="009B679E"/>
    <w:rsid w:val="009B7AE4"/>
    <w:rsid w:val="009C02DB"/>
    <w:rsid w:val="009C067F"/>
    <w:rsid w:val="009C09A2"/>
    <w:rsid w:val="009C0E81"/>
    <w:rsid w:val="009C13CB"/>
    <w:rsid w:val="009C1AA0"/>
    <w:rsid w:val="009C2884"/>
    <w:rsid w:val="009C28FC"/>
    <w:rsid w:val="009C2D54"/>
    <w:rsid w:val="009C3808"/>
    <w:rsid w:val="009C748D"/>
    <w:rsid w:val="009D00F2"/>
    <w:rsid w:val="009D0919"/>
    <w:rsid w:val="009D1D6D"/>
    <w:rsid w:val="009D6929"/>
    <w:rsid w:val="009D70FD"/>
    <w:rsid w:val="009E0E2C"/>
    <w:rsid w:val="009E184F"/>
    <w:rsid w:val="009E1F0A"/>
    <w:rsid w:val="009E3227"/>
    <w:rsid w:val="009E3582"/>
    <w:rsid w:val="009E41A2"/>
    <w:rsid w:val="009E4452"/>
    <w:rsid w:val="009E46F5"/>
    <w:rsid w:val="009E5D8F"/>
    <w:rsid w:val="009E5E96"/>
    <w:rsid w:val="009E658B"/>
    <w:rsid w:val="009F03A9"/>
    <w:rsid w:val="009F23E9"/>
    <w:rsid w:val="009F26DA"/>
    <w:rsid w:val="009F35E7"/>
    <w:rsid w:val="009F4731"/>
    <w:rsid w:val="009F47E3"/>
    <w:rsid w:val="009F4E43"/>
    <w:rsid w:val="009F54F5"/>
    <w:rsid w:val="009F628C"/>
    <w:rsid w:val="009F6635"/>
    <w:rsid w:val="009F6852"/>
    <w:rsid w:val="009F77CF"/>
    <w:rsid w:val="00A004F9"/>
    <w:rsid w:val="00A03116"/>
    <w:rsid w:val="00A034C1"/>
    <w:rsid w:val="00A040FF"/>
    <w:rsid w:val="00A066BA"/>
    <w:rsid w:val="00A076D2"/>
    <w:rsid w:val="00A1057D"/>
    <w:rsid w:val="00A1105B"/>
    <w:rsid w:val="00A115B9"/>
    <w:rsid w:val="00A133B1"/>
    <w:rsid w:val="00A14792"/>
    <w:rsid w:val="00A159D2"/>
    <w:rsid w:val="00A16998"/>
    <w:rsid w:val="00A16D0C"/>
    <w:rsid w:val="00A1748F"/>
    <w:rsid w:val="00A17FDA"/>
    <w:rsid w:val="00A208A7"/>
    <w:rsid w:val="00A21379"/>
    <w:rsid w:val="00A23522"/>
    <w:rsid w:val="00A2469D"/>
    <w:rsid w:val="00A26C0A"/>
    <w:rsid w:val="00A27313"/>
    <w:rsid w:val="00A27D4A"/>
    <w:rsid w:val="00A3069B"/>
    <w:rsid w:val="00A310C9"/>
    <w:rsid w:val="00A329EF"/>
    <w:rsid w:val="00A32B7C"/>
    <w:rsid w:val="00A3341E"/>
    <w:rsid w:val="00A34602"/>
    <w:rsid w:val="00A353BD"/>
    <w:rsid w:val="00A36BC5"/>
    <w:rsid w:val="00A4039E"/>
    <w:rsid w:val="00A412DD"/>
    <w:rsid w:val="00A414E1"/>
    <w:rsid w:val="00A4215A"/>
    <w:rsid w:val="00A426E0"/>
    <w:rsid w:val="00A432FF"/>
    <w:rsid w:val="00A44548"/>
    <w:rsid w:val="00A446E0"/>
    <w:rsid w:val="00A44D77"/>
    <w:rsid w:val="00A45140"/>
    <w:rsid w:val="00A45CC9"/>
    <w:rsid w:val="00A45F77"/>
    <w:rsid w:val="00A51C03"/>
    <w:rsid w:val="00A53EDF"/>
    <w:rsid w:val="00A55723"/>
    <w:rsid w:val="00A55766"/>
    <w:rsid w:val="00A5607F"/>
    <w:rsid w:val="00A57AB9"/>
    <w:rsid w:val="00A61690"/>
    <w:rsid w:val="00A61DB8"/>
    <w:rsid w:val="00A62311"/>
    <w:rsid w:val="00A633C9"/>
    <w:rsid w:val="00A64CF3"/>
    <w:rsid w:val="00A663E1"/>
    <w:rsid w:val="00A70B1C"/>
    <w:rsid w:val="00A71C7D"/>
    <w:rsid w:val="00A71FC7"/>
    <w:rsid w:val="00A742A7"/>
    <w:rsid w:val="00A756A9"/>
    <w:rsid w:val="00A76AD1"/>
    <w:rsid w:val="00A776AE"/>
    <w:rsid w:val="00A80266"/>
    <w:rsid w:val="00A80ADC"/>
    <w:rsid w:val="00A8100A"/>
    <w:rsid w:val="00A8103A"/>
    <w:rsid w:val="00A81EC7"/>
    <w:rsid w:val="00A81F13"/>
    <w:rsid w:val="00A82442"/>
    <w:rsid w:val="00A829BD"/>
    <w:rsid w:val="00A8324D"/>
    <w:rsid w:val="00A84656"/>
    <w:rsid w:val="00A847E4"/>
    <w:rsid w:val="00A86932"/>
    <w:rsid w:val="00A8725C"/>
    <w:rsid w:val="00A8735A"/>
    <w:rsid w:val="00A90157"/>
    <w:rsid w:val="00A9062B"/>
    <w:rsid w:val="00A931B3"/>
    <w:rsid w:val="00A940C1"/>
    <w:rsid w:val="00A94AAF"/>
    <w:rsid w:val="00A96ACE"/>
    <w:rsid w:val="00A97A85"/>
    <w:rsid w:val="00AA1057"/>
    <w:rsid w:val="00AA1199"/>
    <w:rsid w:val="00AA1493"/>
    <w:rsid w:val="00AA1519"/>
    <w:rsid w:val="00AA42E3"/>
    <w:rsid w:val="00AA553F"/>
    <w:rsid w:val="00AA7428"/>
    <w:rsid w:val="00AA7525"/>
    <w:rsid w:val="00AB1400"/>
    <w:rsid w:val="00AB2F9E"/>
    <w:rsid w:val="00AB3D43"/>
    <w:rsid w:val="00AB4F38"/>
    <w:rsid w:val="00AB53B1"/>
    <w:rsid w:val="00AB7186"/>
    <w:rsid w:val="00AB73E7"/>
    <w:rsid w:val="00AC002F"/>
    <w:rsid w:val="00AC078D"/>
    <w:rsid w:val="00AC0887"/>
    <w:rsid w:val="00AC0955"/>
    <w:rsid w:val="00AC18D3"/>
    <w:rsid w:val="00AC26DE"/>
    <w:rsid w:val="00AC28BA"/>
    <w:rsid w:val="00AC3233"/>
    <w:rsid w:val="00AC3711"/>
    <w:rsid w:val="00AC5376"/>
    <w:rsid w:val="00AC605A"/>
    <w:rsid w:val="00AC6F80"/>
    <w:rsid w:val="00AC705D"/>
    <w:rsid w:val="00AD045D"/>
    <w:rsid w:val="00AD0D08"/>
    <w:rsid w:val="00AD2347"/>
    <w:rsid w:val="00AD483C"/>
    <w:rsid w:val="00AD4CEA"/>
    <w:rsid w:val="00AD6121"/>
    <w:rsid w:val="00AD6F11"/>
    <w:rsid w:val="00AE00AC"/>
    <w:rsid w:val="00AE0A64"/>
    <w:rsid w:val="00AE17AE"/>
    <w:rsid w:val="00AE2F48"/>
    <w:rsid w:val="00AE37A0"/>
    <w:rsid w:val="00AE42DE"/>
    <w:rsid w:val="00AE4693"/>
    <w:rsid w:val="00AE6AF3"/>
    <w:rsid w:val="00AE6B92"/>
    <w:rsid w:val="00AF0343"/>
    <w:rsid w:val="00AF1128"/>
    <w:rsid w:val="00AF1335"/>
    <w:rsid w:val="00AF26CA"/>
    <w:rsid w:val="00AF323A"/>
    <w:rsid w:val="00AF38E2"/>
    <w:rsid w:val="00AF39AE"/>
    <w:rsid w:val="00AF4E65"/>
    <w:rsid w:val="00AF619B"/>
    <w:rsid w:val="00AF64E0"/>
    <w:rsid w:val="00AF6A59"/>
    <w:rsid w:val="00AF7A02"/>
    <w:rsid w:val="00B001BF"/>
    <w:rsid w:val="00B01C77"/>
    <w:rsid w:val="00B03F40"/>
    <w:rsid w:val="00B03F75"/>
    <w:rsid w:val="00B04416"/>
    <w:rsid w:val="00B047D5"/>
    <w:rsid w:val="00B0654B"/>
    <w:rsid w:val="00B06B6C"/>
    <w:rsid w:val="00B11102"/>
    <w:rsid w:val="00B112FF"/>
    <w:rsid w:val="00B116B9"/>
    <w:rsid w:val="00B13B74"/>
    <w:rsid w:val="00B160FB"/>
    <w:rsid w:val="00B178B5"/>
    <w:rsid w:val="00B20A87"/>
    <w:rsid w:val="00B231BE"/>
    <w:rsid w:val="00B24395"/>
    <w:rsid w:val="00B2492A"/>
    <w:rsid w:val="00B25450"/>
    <w:rsid w:val="00B25786"/>
    <w:rsid w:val="00B25F4B"/>
    <w:rsid w:val="00B26755"/>
    <w:rsid w:val="00B26F7A"/>
    <w:rsid w:val="00B2784B"/>
    <w:rsid w:val="00B30DF9"/>
    <w:rsid w:val="00B31504"/>
    <w:rsid w:val="00B33934"/>
    <w:rsid w:val="00B3417C"/>
    <w:rsid w:val="00B34A26"/>
    <w:rsid w:val="00B351E2"/>
    <w:rsid w:val="00B3649D"/>
    <w:rsid w:val="00B37456"/>
    <w:rsid w:val="00B400D3"/>
    <w:rsid w:val="00B42856"/>
    <w:rsid w:val="00B42917"/>
    <w:rsid w:val="00B42CCC"/>
    <w:rsid w:val="00B42CE6"/>
    <w:rsid w:val="00B432BC"/>
    <w:rsid w:val="00B4426F"/>
    <w:rsid w:val="00B44422"/>
    <w:rsid w:val="00B47D99"/>
    <w:rsid w:val="00B519F1"/>
    <w:rsid w:val="00B51C92"/>
    <w:rsid w:val="00B5376B"/>
    <w:rsid w:val="00B566A9"/>
    <w:rsid w:val="00B56BD1"/>
    <w:rsid w:val="00B56CB9"/>
    <w:rsid w:val="00B57AE0"/>
    <w:rsid w:val="00B57B19"/>
    <w:rsid w:val="00B618D9"/>
    <w:rsid w:val="00B630C2"/>
    <w:rsid w:val="00B6392E"/>
    <w:rsid w:val="00B63B54"/>
    <w:rsid w:val="00B6498C"/>
    <w:rsid w:val="00B66BB1"/>
    <w:rsid w:val="00B67FD5"/>
    <w:rsid w:val="00B71B6E"/>
    <w:rsid w:val="00B72283"/>
    <w:rsid w:val="00B72439"/>
    <w:rsid w:val="00B72A02"/>
    <w:rsid w:val="00B72F24"/>
    <w:rsid w:val="00B74D16"/>
    <w:rsid w:val="00B7543D"/>
    <w:rsid w:val="00B75695"/>
    <w:rsid w:val="00B77668"/>
    <w:rsid w:val="00B77B15"/>
    <w:rsid w:val="00B801CF"/>
    <w:rsid w:val="00B8044D"/>
    <w:rsid w:val="00B82B11"/>
    <w:rsid w:val="00B82CF4"/>
    <w:rsid w:val="00B83040"/>
    <w:rsid w:val="00B83B30"/>
    <w:rsid w:val="00B83E8B"/>
    <w:rsid w:val="00B840E2"/>
    <w:rsid w:val="00B8442C"/>
    <w:rsid w:val="00B86A06"/>
    <w:rsid w:val="00B90F99"/>
    <w:rsid w:val="00B90FEE"/>
    <w:rsid w:val="00B916EE"/>
    <w:rsid w:val="00B9178F"/>
    <w:rsid w:val="00B918A3"/>
    <w:rsid w:val="00B922E6"/>
    <w:rsid w:val="00B9301B"/>
    <w:rsid w:val="00B940AB"/>
    <w:rsid w:val="00B9521A"/>
    <w:rsid w:val="00B953AF"/>
    <w:rsid w:val="00B953BF"/>
    <w:rsid w:val="00B96297"/>
    <w:rsid w:val="00B964A5"/>
    <w:rsid w:val="00B97AA9"/>
    <w:rsid w:val="00BA0775"/>
    <w:rsid w:val="00BA1083"/>
    <w:rsid w:val="00BA1616"/>
    <w:rsid w:val="00BA3967"/>
    <w:rsid w:val="00BA471E"/>
    <w:rsid w:val="00BA4A79"/>
    <w:rsid w:val="00BA4B6D"/>
    <w:rsid w:val="00BA4EA4"/>
    <w:rsid w:val="00BA7C98"/>
    <w:rsid w:val="00BB014F"/>
    <w:rsid w:val="00BB1643"/>
    <w:rsid w:val="00BB1A1E"/>
    <w:rsid w:val="00BB3B56"/>
    <w:rsid w:val="00BB6ECE"/>
    <w:rsid w:val="00BB6EE0"/>
    <w:rsid w:val="00BC07C2"/>
    <w:rsid w:val="00BC2812"/>
    <w:rsid w:val="00BC2B07"/>
    <w:rsid w:val="00BC2B2B"/>
    <w:rsid w:val="00BC35D4"/>
    <w:rsid w:val="00BC3EEC"/>
    <w:rsid w:val="00BC4421"/>
    <w:rsid w:val="00BC4CDF"/>
    <w:rsid w:val="00BC6733"/>
    <w:rsid w:val="00BC6979"/>
    <w:rsid w:val="00BC73ED"/>
    <w:rsid w:val="00BC7BD2"/>
    <w:rsid w:val="00BD0B02"/>
    <w:rsid w:val="00BD257C"/>
    <w:rsid w:val="00BD2B5D"/>
    <w:rsid w:val="00BD3964"/>
    <w:rsid w:val="00BD3C0B"/>
    <w:rsid w:val="00BD6F32"/>
    <w:rsid w:val="00BD798B"/>
    <w:rsid w:val="00BE0BD7"/>
    <w:rsid w:val="00BE1F56"/>
    <w:rsid w:val="00BE2069"/>
    <w:rsid w:val="00BE2F6B"/>
    <w:rsid w:val="00BE3217"/>
    <w:rsid w:val="00BE3F0B"/>
    <w:rsid w:val="00BE5943"/>
    <w:rsid w:val="00BF02D2"/>
    <w:rsid w:val="00BF068F"/>
    <w:rsid w:val="00BF07CD"/>
    <w:rsid w:val="00BF228C"/>
    <w:rsid w:val="00BF393C"/>
    <w:rsid w:val="00BF4FB8"/>
    <w:rsid w:val="00BF5590"/>
    <w:rsid w:val="00BF5FB6"/>
    <w:rsid w:val="00BF7922"/>
    <w:rsid w:val="00C02096"/>
    <w:rsid w:val="00C05338"/>
    <w:rsid w:val="00C056A7"/>
    <w:rsid w:val="00C05817"/>
    <w:rsid w:val="00C06549"/>
    <w:rsid w:val="00C066A4"/>
    <w:rsid w:val="00C07B51"/>
    <w:rsid w:val="00C1192D"/>
    <w:rsid w:val="00C13BEA"/>
    <w:rsid w:val="00C154C2"/>
    <w:rsid w:val="00C16FA7"/>
    <w:rsid w:val="00C206C1"/>
    <w:rsid w:val="00C2099B"/>
    <w:rsid w:val="00C214ED"/>
    <w:rsid w:val="00C221B6"/>
    <w:rsid w:val="00C22572"/>
    <w:rsid w:val="00C2516F"/>
    <w:rsid w:val="00C26B72"/>
    <w:rsid w:val="00C27E55"/>
    <w:rsid w:val="00C30C78"/>
    <w:rsid w:val="00C319FE"/>
    <w:rsid w:val="00C32025"/>
    <w:rsid w:val="00C3266D"/>
    <w:rsid w:val="00C33B8B"/>
    <w:rsid w:val="00C34C46"/>
    <w:rsid w:val="00C35DF6"/>
    <w:rsid w:val="00C364A2"/>
    <w:rsid w:val="00C376B7"/>
    <w:rsid w:val="00C41023"/>
    <w:rsid w:val="00C43285"/>
    <w:rsid w:val="00C443C3"/>
    <w:rsid w:val="00C44706"/>
    <w:rsid w:val="00C44CD6"/>
    <w:rsid w:val="00C47F63"/>
    <w:rsid w:val="00C5213F"/>
    <w:rsid w:val="00C539A1"/>
    <w:rsid w:val="00C541DF"/>
    <w:rsid w:val="00C54574"/>
    <w:rsid w:val="00C55219"/>
    <w:rsid w:val="00C55EC2"/>
    <w:rsid w:val="00C56E01"/>
    <w:rsid w:val="00C61140"/>
    <w:rsid w:val="00C6210A"/>
    <w:rsid w:val="00C62B4C"/>
    <w:rsid w:val="00C63C34"/>
    <w:rsid w:val="00C63CA1"/>
    <w:rsid w:val="00C653A2"/>
    <w:rsid w:val="00C65798"/>
    <w:rsid w:val="00C65DAD"/>
    <w:rsid w:val="00C66E36"/>
    <w:rsid w:val="00C67155"/>
    <w:rsid w:val="00C67F9E"/>
    <w:rsid w:val="00C700AE"/>
    <w:rsid w:val="00C714D6"/>
    <w:rsid w:val="00C71793"/>
    <w:rsid w:val="00C72058"/>
    <w:rsid w:val="00C724BB"/>
    <w:rsid w:val="00C7295C"/>
    <w:rsid w:val="00C7319B"/>
    <w:rsid w:val="00C7359C"/>
    <w:rsid w:val="00C74B5A"/>
    <w:rsid w:val="00C75A5F"/>
    <w:rsid w:val="00C80187"/>
    <w:rsid w:val="00C805EB"/>
    <w:rsid w:val="00C819AE"/>
    <w:rsid w:val="00C81FDA"/>
    <w:rsid w:val="00C824D1"/>
    <w:rsid w:val="00C82CF3"/>
    <w:rsid w:val="00C84126"/>
    <w:rsid w:val="00C84803"/>
    <w:rsid w:val="00C861DF"/>
    <w:rsid w:val="00C905B1"/>
    <w:rsid w:val="00C91209"/>
    <w:rsid w:val="00C913FC"/>
    <w:rsid w:val="00C91653"/>
    <w:rsid w:val="00C925B5"/>
    <w:rsid w:val="00C934F9"/>
    <w:rsid w:val="00C9450C"/>
    <w:rsid w:val="00C94DFA"/>
    <w:rsid w:val="00C95D37"/>
    <w:rsid w:val="00C962B8"/>
    <w:rsid w:val="00C973B6"/>
    <w:rsid w:val="00C9752C"/>
    <w:rsid w:val="00C97CB8"/>
    <w:rsid w:val="00CA4C8F"/>
    <w:rsid w:val="00CA5984"/>
    <w:rsid w:val="00CA5EC0"/>
    <w:rsid w:val="00CA6C06"/>
    <w:rsid w:val="00CA7670"/>
    <w:rsid w:val="00CB1F4E"/>
    <w:rsid w:val="00CB20E8"/>
    <w:rsid w:val="00CB3746"/>
    <w:rsid w:val="00CB4C95"/>
    <w:rsid w:val="00CB56C4"/>
    <w:rsid w:val="00CB5839"/>
    <w:rsid w:val="00CB6ADD"/>
    <w:rsid w:val="00CB6C4F"/>
    <w:rsid w:val="00CB78D1"/>
    <w:rsid w:val="00CB7C2F"/>
    <w:rsid w:val="00CB7EC9"/>
    <w:rsid w:val="00CC0FBB"/>
    <w:rsid w:val="00CC124A"/>
    <w:rsid w:val="00CC22A0"/>
    <w:rsid w:val="00CC368A"/>
    <w:rsid w:val="00CC4DC0"/>
    <w:rsid w:val="00CC57F1"/>
    <w:rsid w:val="00CD02E9"/>
    <w:rsid w:val="00CD2C57"/>
    <w:rsid w:val="00CD2ED9"/>
    <w:rsid w:val="00CD2FB6"/>
    <w:rsid w:val="00CD3C4C"/>
    <w:rsid w:val="00CD4A47"/>
    <w:rsid w:val="00CD4F96"/>
    <w:rsid w:val="00CD6D88"/>
    <w:rsid w:val="00CE015C"/>
    <w:rsid w:val="00CE08F8"/>
    <w:rsid w:val="00CE0D14"/>
    <w:rsid w:val="00CE0E06"/>
    <w:rsid w:val="00CE2250"/>
    <w:rsid w:val="00CE451D"/>
    <w:rsid w:val="00CE4F63"/>
    <w:rsid w:val="00CE5422"/>
    <w:rsid w:val="00CF00B9"/>
    <w:rsid w:val="00CF07C7"/>
    <w:rsid w:val="00CF107D"/>
    <w:rsid w:val="00CF174F"/>
    <w:rsid w:val="00CF1F5C"/>
    <w:rsid w:val="00CF2677"/>
    <w:rsid w:val="00CF3088"/>
    <w:rsid w:val="00CF5000"/>
    <w:rsid w:val="00CF505C"/>
    <w:rsid w:val="00CF5159"/>
    <w:rsid w:val="00CF553A"/>
    <w:rsid w:val="00D0168B"/>
    <w:rsid w:val="00D019A1"/>
    <w:rsid w:val="00D0293A"/>
    <w:rsid w:val="00D03498"/>
    <w:rsid w:val="00D04474"/>
    <w:rsid w:val="00D06A4A"/>
    <w:rsid w:val="00D06DB3"/>
    <w:rsid w:val="00D1066A"/>
    <w:rsid w:val="00D118E5"/>
    <w:rsid w:val="00D11CFA"/>
    <w:rsid w:val="00D12C8C"/>
    <w:rsid w:val="00D1314E"/>
    <w:rsid w:val="00D14D53"/>
    <w:rsid w:val="00D151F6"/>
    <w:rsid w:val="00D152AE"/>
    <w:rsid w:val="00D15888"/>
    <w:rsid w:val="00D15B83"/>
    <w:rsid w:val="00D17B9E"/>
    <w:rsid w:val="00D20DD4"/>
    <w:rsid w:val="00D21FD6"/>
    <w:rsid w:val="00D220D7"/>
    <w:rsid w:val="00D22217"/>
    <w:rsid w:val="00D22B19"/>
    <w:rsid w:val="00D236F8"/>
    <w:rsid w:val="00D24462"/>
    <w:rsid w:val="00D24547"/>
    <w:rsid w:val="00D24CB4"/>
    <w:rsid w:val="00D25674"/>
    <w:rsid w:val="00D25E89"/>
    <w:rsid w:val="00D26196"/>
    <w:rsid w:val="00D261AD"/>
    <w:rsid w:val="00D26FA7"/>
    <w:rsid w:val="00D278AB"/>
    <w:rsid w:val="00D31412"/>
    <w:rsid w:val="00D32590"/>
    <w:rsid w:val="00D3510C"/>
    <w:rsid w:val="00D3566E"/>
    <w:rsid w:val="00D35918"/>
    <w:rsid w:val="00D35F02"/>
    <w:rsid w:val="00D37408"/>
    <w:rsid w:val="00D40063"/>
    <w:rsid w:val="00D40E3B"/>
    <w:rsid w:val="00D44349"/>
    <w:rsid w:val="00D444E9"/>
    <w:rsid w:val="00D44515"/>
    <w:rsid w:val="00D44CC2"/>
    <w:rsid w:val="00D458DA"/>
    <w:rsid w:val="00D467A4"/>
    <w:rsid w:val="00D47223"/>
    <w:rsid w:val="00D504A4"/>
    <w:rsid w:val="00D50B3E"/>
    <w:rsid w:val="00D542A0"/>
    <w:rsid w:val="00D543CA"/>
    <w:rsid w:val="00D545F9"/>
    <w:rsid w:val="00D54AB3"/>
    <w:rsid w:val="00D54C3A"/>
    <w:rsid w:val="00D57D75"/>
    <w:rsid w:val="00D6097C"/>
    <w:rsid w:val="00D61556"/>
    <w:rsid w:val="00D63158"/>
    <w:rsid w:val="00D63847"/>
    <w:rsid w:val="00D63E72"/>
    <w:rsid w:val="00D65B4C"/>
    <w:rsid w:val="00D660C1"/>
    <w:rsid w:val="00D669CD"/>
    <w:rsid w:val="00D6748D"/>
    <w:rsid w:val="00D7103D"/>
    <w:rsid w:val="00D7182A"/>
    <w:rsid w:val="00D71ED0"/>
    <w:rsid w:val="00D71F70"/>
    <w:rsid w:val="00D72D0D"/>
    <w:rsid w:val="00D731E6"/>
    <w:rsid w:val="00D73C4D"/>
    <w:rsid w:val="00D74649"/>
    <w:rsid w:val="00D7594E"/>
    <w:rsid w:val="00D77A3E"/>
    <w:rsid w:val="00D77AF9"/>
    <w:rsid w:val="00D77F98"/>
    <w:rsid w:val="00D80859"/>
    <w:rsid w:val="00D81166"/>
    <w:rsid w:val="00D8191A"/>
    <w:rsid w:val="00D83085"/>
    <w:rsid w:val="00D83D85"/>
    <w:rsid w:val="00D854B7"/>
    <w:rsid w:val="00D854EF"/>
    <w:rsid w:val="00D869D6"/>
    <w:rsid w:val="00D86FBC"/>
    <w:rsid w:val="00D90549"/>
    <w:rsid w:val="00D91315"/>
    <w:rsid w:val="00D93A43"/>
    <w:rsid w:val="00D93A82"/>
    <w:rsid w:val="00D9467C"/>
    <w:rsid w:val="00D94E33"/>
    <w:rsid w:val="00D96A77"/>
    <w:rsid w:val="00D97A46"/>
    <w:rsid w:val="00DA129C"/>
    <w:rsid w:val="00DA131A"/>
    <w:rsid w:val="00DA25F3"/>
    <w:rsid w:val="00DA2651"/>
    <w:rsid w:val="00DA2B21"/>
    <w:rsid w:val="00DA2D19"/>
    <w:rsid w:val="00DA3DC5"/>
    <w:rsid w:val="00DA5031"/>
    <w:rsid w:val="00DA7309"/>
    <w:rsid w:val="00DA737A"/>
    <w:rsid w:val="00DA7D7A"/>
    <w:rsid w:val="00DB07DD"/>
    <w:rsid w:val="00DB0843"/>
    <w:rsid w:val="00DB0D77"/>
    <w:rsid w:val="00DB365C"/>
    <w:rsid w:val="00DB4AF6"/>
    <w:rsid w:val="00DB4F96"/>
    <w:rsid w:val="00DB5CDF"/>
    <w:rsid w:val="00DB5E98"/>
    <w:rsid w:val="00DB5F4B"/>
    <w:rsid w:val="00DC001F"/>
    <w:rsid w:val="00DC24F6"/>
    <w:rsid w:val="00DC375E"/>
    <w:rsid w:val="00DC5AB5"/>
    <w:rsid w:val="00DD1DD7"/>
    <w:rsid w:val="00DD2708"/>
    <w:rsid w:val="00DD352D"/>
    <w:rsid w:val="00DD3A89"/>
    <w:rsid w:val="00DD448A"/>
    <w:rsid w:val="00DD5BB8"/>
    <w:rsid w:val="00DE0D87"/>
    <w:rsid w:val="00DE1058"/>
    <w:rsid w:val="00DE2D92"/>
    <w:rsid w:val="00DE4282"/>
    <w:rsid w:val="00DE667C"/>
    <w:rsid w:val="00DE6A24"/>
    <w:rsid w:val="00DE6F1B"/>
    <w:rsid w:val="00DE75C2"/>
    <w:rsid w:val="00DF0913"/>
    <w:rsid w:val="00DF0E29"/>
    <w:rsid w:val="00DF2E63"/>
    <w:rsid w:val="00DF39AB"/>
    <w:rsid w:val="00DF3F68"/>
    <w:rsid w:val="00DF43A4"/>
    <w:rsid w:val="00DF48E9"/>
    <w:rsid w:val="00DF71F5"/>
    <w:rsid w:val="00DF7440"/>
    <w:rsid w:val="00E000A2"/>
    <w:rsid w:val="00E01A7C"/>
    <w:rsid w:val="00E02FF9"/>
    <w:rsid w:val="00E03807"/>
    <w:rsid w:val="00E043A8"/>
    <w:rsid w:val="00E04656"/>
    <w:rsid w:val="00E04B96"/>
    <w:rsid w:val="00E05F0D"/>
    <w:rsid w:val="00E0631D"/>
    <w:rsid w:val="00E067C7"/>
    <w:rsid w:val="00E07207"/>
    <w:rsid w:val="00E074D4"/>
    <w:rsid w:val="00E078D2"/>
    <w:rsid w:val="00E0792B"/>
    <w:rsid w:val="00E10113"/>
    <w:rsid w:val="00E1266A"/>
    <w:rsid w:val="00E148F3"/>
    <w:rsid w:val="00E14AAC"/>
    <w:rsid w:val="00E14ACE"/>
    <w:rsid w:val="00E14FDA"/>
    <w:rsid w:val="00E15258"/>
    <w:rsid w:val="00E16000"/>
    <w:rsid w:val="00E1784F"/>
    <w:rsid w:val="00E179F5"/>
    <w:rsid w:val="00E2007C"/>
    <w:rsid w:val="00E21A47"/>
    <w:rsid w:val="00E233E2"/>
    <w:rsid w:val="00E2350C"/>
    <w:rsid w:val="00E24278"/>
    <w:rsid w:val="00E24325"/>
    <w:rsid w:val="00E244CC"/>
    <w:rsid w:val="00E255D0"/>
    <w:rsid w:val="00E25B28"/>
    <w:rsid w:val="00E27837"/>
    <w:rsid w:val="00E30293"/>
    <w:rsid w:val="00E35169"/>
    <w:rsid w:val="00E355D6"/>
    <w:rsid w:val="00E35A30"/>
    <w:rsid w:val="00E362B7"/>
    <w:rsid w:val="00E364E6"/>
    <w:rsid w:val="00E36E81"/>
    <w:rsid w:val="00E4220D"/>
    <w:rsid w:val="00E42E62"/>
    <w:rsid w:val="00E43803"/>
    <w:rsid w:val="00E447BE"/>
    <w:rsid w:val="00E46230"/>
    <w:rsid w:val="00E47E6F"/>
    <w:rsid w:val="00E47F79"/>
    <w:rsid w:val="00E50378"/>
    <w:rsid w:val="00E52F0A"/>
    <w:rsid w:val="00E5321D"/>
    <w:rsid w:val="00E53B56"/>
    <w:rsid w:val="00E56048"/>
    <w:rsid w:val="00E566FC"/>
    <w:rsid w:val="00E5694C"/>
    <w:rsid w:val="00E5765F"/>
    <w:rsid w:val="00E57BD6"/>
    <w:rsid w:val="00E57C40"/>
    <w:rsid w:val="00E60DD8"/>
    <w:rsid w:val="00E61644"/>
    <w:rsid w:val="00E61A92"/>
    <w:rsid w:val="00E620CB"/>
    <w:rsid w:val="00E628A4"/>
    <w:rsid w:val="00E629D2"/>
    <w:rsid w:val="00E64070"/>
    <w:rsid w:val="00E674FA"/>
    <w:rsid w:val="00E676CD"/>
    <w:rsid w:val="00E67ACE"/>
    <w:rsid w:val="00E7120D"/>
    <w:rsid w:val="00E713B8"/>
    <w:rsid w:val="00E7143A"/>
    <w:rsid w:val="00E71C7C"/>
    <w:rsid w:val="00E72F8B"/>
    <w:rsid w:val="00E758DE"/>
    <w:rsid w:val="00E8014B"/>
    <w:rsid w:val="00E8078E"/>
    <w:rsid w:val="00E8172C"/>
    <w:rsid w:val="00E81C47"/>
    <w:rsid w:val="00E8226F"/>
    <w:rsid w:val="00E824F6"/>
    <w:rsid w:val="00E8268D"/>
    <w:rsid w:val="00E82E2A"/>
    <w:rsid w:val="00E83578"/>
    <w:rsid w:val="00E836F6"/>
    <w:rsid w:val="00E8396B"/>
    <w:rsid w:val="00E83CA9"/>
    <w:rsid w:val="00E842B1"/>
    <w:rsid w:val="00E84B28"/>
    <w:rsid w:val="00E84CC3"/>
    <w:rsid w:val="00E85845"/>
    <w:rsid w:val="00E8764B"/>
    <w:rsid w:val="00E900B8"/>
    <w:rsid w:val="00E9095B"/>
    <w:rsid w:val="00E919F5"/>
    <w:rsid w:val="00E91D18"/>
    <w:rsid w:val="00E926F6"/>
    <w:rsid w:val="00E93476"/>
    <w:rsid w:val="00E94061"/>
    <w:rsid w:val="00E940A9"/>
    <w:rsid w:val="00E94256"/>
    <w:rsid w:val="00E9560F"/>
    <w:rsid w:val="00E957D8"/>
    <w:rsid w:val="00EA093D"/>
    <w:rsid w:val="00EA3B99"/>
    <w:rsid w:val="00EA4189"/>
    <w:rsid w:val="00EA471F"/>
    <w:rsid w:val="00EA69A7"/>
    <w:rsid w:val="00EA7626"/>
    <w:rsid w:val="00EB0F4C"/>
    <w:rsid w:val="00EB14FD"/>
    <w:rsid w:val="00EB25DD"/>
    <w:rsid w:val="00EB69BC"/>
    <w:rsid w:val="00EB7865"/>
    <w:rsid w:val="00EC0399"/>
    <w:rsid w:val="00EC08E2"/>
    <w:rsid w:val="00EC14EA"/>
    <w:rsid w:val="00EC15A9"/>
    <w:rsid w:val="00EC1CE0"/>
    <w:rsid w:val="00EC26C5"/>
    <w:rsid w:val="00EC3984"/>
    <w:rsid w:val="00EC50A6"/>
    <w:rsid w:val="00EC5239"/>
    <w:rsid w:val="00EC5DB8"/>
    <w:rsid w:val="00EC7C36"/>
    <w:rsid w:val="00ED2910"/>
    <w:rsid w:val="00ED2915"/>
    <w:rsid w:val="00ED3701"/>
    <w:rsid w:val="00ED5087"/>
    <w:rsid w:val="00ED6609"/>
    <w:rsid w:val="00ED670E"/>
    <w:rsid w:val="00ED6DCE"/>
    <w:rsid w:val="00ED722A"/>
    <w:rsid w:val="00EE108E"/>
    <w:rsid w:val="00EE1DC4"/>
    <w:rsid w:val="00EE2E53"/>
    <w:rsid w:val="00EE2E97"/>
    <w:rsid w:val="00EE3A83"/>
    <w:rsid w:val="00EE501F"/>
    <w:rsid w:val="00EE6B95"/>
    <w:rsid w:val="00EF0C55"/>
    <w:rsid w:val="00EF0CCC"/>
    <w:rsid w:val="00EF1C23"/>
    <w:rsid w:val="00EF32A0"/>
    <w:rsid w:val="00EF450B"/>
    <w:rsid w:val="00EF4D50"/>
    <w:rsid w:val="00EF4FA2"/>
    <w:rsid w:val="00EF4FF2"/>
    <w:rsid w:val="00EF6E7D"/>
    <w:rsid w:val="00EF7815"/>
    <w:rsid w:val="00F01294"/>
    <w:rsid w:val="00F02047"/>
    <w:rsid w:val="00F02847"/>
    <w:rsid w:val="00F040F7"/>
    <w:rsid w:val="00F041E8"/>
    <w:rsid w:val="00F05C25"/>
    <w:rsid w:val="00F062D7"/>
    <w:rsid w:val="00F0652C"/>
    <w:rsid w:val="00F100F5"/>
    <w:rsid w:val="00F10461"/>
    <w:rsid w:val="00F11CA2"/>
    <w:rsid w:val="00F14918"/>
    <w:rsid w:val="00F158BA"/>
    <w:rsid w:val="00F165DA"/>
    <w:rsid w:val="00F169A6"/>
    <w:rsid w:val="00F17840"/>
    <w:rsid w:val="00F21001"/>
    <w:rsid w:val="00F222FF"/>
    <w:rsid w:val="00F230CD"/>
    <w:rsid w:val="00F23142"/>
    <w:rsid w:val="00F23276"/>
    <w:rsid w:val="00F23676"/>
    <w:rsid w:val="00F24FE9"/>
    <w:rsid w:val="00F26561"/>
    <w:rsid w:val="00F26776"/>
    <w:rsid w:val="00F276F9"/>
    <w:rsid w:val="00F30170"/>
    <w:rsid w:val="00F3302A"/>
    <w:rsid w:val="00F3733F"/>
    <w:rsid w:val="00F401AA"/>
    <w:rsid w:val="00F41211"/>
    <w:rsid w:val="00F41D94"/>
    <w:rsid w:val="00F41FD8"/>
    <w:rsid w:val="00F437E9"/>
    <w:rsid w:val="00F43997"/>
    <w:rsid w:val="00F44C87"/>
    <w:rsid w:val="00F46042"/>
    <w:rsid w:val="00F460F3"/>
    <w:rsid w:val="00F4631D"/>
    <w:rsid w:val="00F466AF"/>
    <w:rsid w:val="00F50185"/>
    <w:rsid w:val="00F50EC0"/>
    <w:rsid w:val="00F50F9A"/>
    <w:rsid w:val="00F514C4"/>
    <w:rsid w:val="00F521B1"/>
    <w:rsid w:val="00F52E2D"/>
    <w:rsid w:val="00F57190"/>
    <w:rsid w:val="00F57E19"/>
    <w:rsid w:val="00F61C7D"/>
    <w:rsid w:val="00F61EC3"/>
    <w:rsid w:val="00F6264B"/>
    <w:rsid w:val="00F63702"/>
    <w:rsid w:val="00F63868"/>
    <w:rsid w:val="00F63B5A"/>
    <w:rsid w:val="00F63C88"/>
    <w:rsid w:val="00F6561A"/>
    <w:rsid w:val="00F65BD8"/>
    <w:rsid w:val="00F66AE4"/>
    <w:rsid w:val="00F67CB2"/>
    <w:rsid w:val="00F704DB"/>
    <w:rsid w:val="00F73B0F"/>
    <w:rsid w:val="00F73F8D"/>
    <w:rsid w:val="00F75ABA"/>
    <w:rsid w:val="00F762A2"/>
    <w:rsid w:val="00F76C70"/>
    <w:rsid w:val="00F76C7A"/>
    <w:rsid w:val="00F80A1B"/>
    <w:rsid w:val="00F817EF"/>
    <w:rsid w:val="00F81FF6"/>
    <w:rsid w:val="00F82E09"/>
    <w:rsid w:val="00F83A56"/>
    <w:rsid w:val="00F84742"/>
    <w:rsid w:val="00F85D9F"/>
    <w:rsid w:val="00F85E29"/>
    <w:rsid w:val="00F85E54"/>
    <w:rsid w:val="00F86BB1"/>
    <w:rsid w:val="00F873C1"/>
    <w:rsid w:val="00F90EBF"/>
    <w:rsid w:val="00F930E2"/>
    <w:rsid w:val="00F96372"/>
    <w:rsid w:val="00F96E57"/>
    <w:rsid w:val="00FA0B3F"/>
    <w:rsid w:val="00FA1E94"/>
    <w:rsid w:val="00FA3087"/>
    <w:rsid w:val="00FA3E5A"/>
    <w:rsid w:val="00FA3E70"/>
    <w:rsid w:val="00FA4557"/>
    <w:rsid w:val="00FA49EC"/>
    <w:rsid w:val="00FA4CB1"/>
    <w:rsid w:val="00FA4D45"/>
    <w:rsid w:val="00FA7297"/>
    <w:rsid w:val="00FB03A1"/>
    <w:rsid w:val="00FB08C1"/>
    <w:rsid w:val="00FB0CF4"/>
    <w:rsid w:val="00FB0F8C"/>
    <w:rsid w:val="00FB1068"/>
    <w:rsid w:val="00FB1F04"/>
    <w:rsid w:val="00FB264C"/>
    <w:rsid w:val="00FB415F"/>
    <w:rsid w:val="00FB4F30"/>
    <w:rsid w:val="00FB51B2"/>
    <w:rsid w:val="00FB577F"/>
    <w:rsid w:val="00FB7DCB"/>
    <w:rsid w:val="00FC044E"/>
    <w:rsid w:val="00FC0ECB"/>
    <w:rsid w:val="00FC330B"/>
    <w:rsid w:val="00FC3F70"/>
    <w:rsid w:val="00FC4ADA"/>
    <w:rsid w:val="00FC70A0"/>
    <w:rsid w:val="00FD00AB"/>
    <w:rsid w:val="00FD18DB"/>
    <w:rsid w:val="00FD25F4"/>
    <w:rsid w:val="00FD2939"/>
    <w:rsid w:val="00FD3E20"/>
    <w:rsid w:val="00FD439D"/>
    <w:rsid w:val="00FD5192"/>
    <w:rsid w:val="00FD5F6A"/>
    <w:rsid w:val="00FD6271"/>
    <w:rsid w:val="00FD7589"/>
    <w:rsid w:val="00FD76E3"/>
    <w:rsid w:val="00FE05CC"/>
    <w:rsid w:val="00FE06B2"/>
    <w:rsid w:val="00FE1AF5"/>
    <w:rsid w:val="00FE2AAD"/>
    <w:rsid w:val="00FE2FB7"/>
    <w:rsid w:val="00FE2FF9"/>
    <w:rsid w:val="00FE58A3"/>
    <w:rsid w:val="00FE6462"/>
    <w:rsid w:val="00FE6C92"/>
    <w:rsid w:val="00FE7032"/>
    <w:rsid w:val="00FE767F"/>
    <w:rsid w:val="00FF06B7"/>
    <w:rsid w:val="00FF0710"/>
    <w:rsid w:val="00FF0DCB"/>
    <w:rsid w:val="00FF2816"/>
    <w:rsid w:val="00FF2C03"/>
    <w:rsid w:val="00FF3813"/>
    <w:rsid w:val="00FF4218"/>
    <w:rsid w:val="00FF46E1"/>
    <w:rsid w:val="00FF474C"/>
    <w:rsid w:val="00FF6AB0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885C93"/>
  <w15:docId w15:val="{F4AC50A9-1C7D-4089-BC63-234E0E6B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093"/>
    <w:pPr>
      <w:overflowPunct w:val="0"/>
      <w:ind w:firstLineChars="200" w:firstLine="200"/>
      <w:jc w:val="both"/>
    </w:pPr>
    <w:rPr>
      <w:rFonts w:ascii="標楷體" w:eastAsia="標楷體"/>
      <w:kern w:val="2"/>
      <w:sz w:val="24"/>
    </w:rPr>
  </w:style>
  <w:style w:type="paragraph" w:styleId="1">
    <w:name w:val="heading 1"/>
    <w:aliases w:val="甲乙丙丁"/>
    <w:qFormat/>
    <w:rsid w:val="00520093"/>
    <w:pPr>
      <w:overflowPunct w:val="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aliases w:val="壹貳叁"/>
    <w:qFormat/>
    <w:rsid w:val="00520093"/>
    <w:pPr>
      <w:overflowPunct w:val="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3">
    <w:name w:val="heading 3"/>
    <w:aliases w:val="一二三"/>
    <w:qFormat/>
    <w:rsid w:val="00520093"/>
    <w:pPr>
      <w:overflowPunct w:val="0"/>
      <w:jc w:val="both"/>
      <w:outlineLvl w:val="2"/>
    </w:pPr>
    <w:rPr>
      <w:rFonts w:ascii="標楷體" w:eastAsia="標楷體" w:hAnsi="Arial"/>
      <w:b/>
      <w:bCs/>
      <w:kern w:val="2"/>
      <w:sz w:val="32"/>
      <w:szCs w:val="36"/>
    </w:rPr>
  </w:style>
  <w:style w:type="paragraph" w:styleId="4">
    <w:name w:val="heading 4"/>
    <w:aliases w:val="機關名稱"/>
    <w:qFormat/>
    <w:rsid w:val="00520093"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40" w:lineRule="exact"/>
      <w:ind w:firstLine="480"/>
    </w:p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qFormat/>
    <w:rsid w:val="00520093"/>
    <w:pPr>
      <w:overflowPunct w:val="0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Normal Indent"/>
    <w:basedOn w:val="a"/>
    <w:semiHidden/>
    <w:pPr>
      <w:widowControl w:val="0"/>
      <w:overflowPunct/>
      <w:ind w:left="480" w:firstLineChars="0" w:firstLine="0"/>
      <w:jc w:val="left"/>
    </w:pPr>
    <w:rPr>
      <w:rFonts w:ascii="Times New Roman" w:eastAsia="新細明體"/>
    </w:rPr>
  </w:style>
  <w:style w:type="paragraph" w:customStyle="1" w:styleId="1230">
    <w:name w:val="內文123(圈圈)"/>
    <w:pPr>
      <w:ind w:firstLineChars="700" w:firstLine="700"/>
      <w:jc w:val="both"/>
    </w:pPr>
    <w:rPr>
      <w:rFonts w:ascii="標楷體" w:eastAsia="標楷體"/>
      <w:sz w:val="24"/>
    </w:rPr>
  </w:style>
  <w:style w:type="paragraph" w:customStyle="1" w:styleId="40">
    <w:name w:val="標題4"/>
    <w:basedOn w:val="3"/>
    <w:rsid w:val="00207C76"/>
    <w:pPr>
      <w:widowControl w:val="0"/>
      <w:suppressAutoHyphens/>
      <w:topLinePunct/>
      <w:spacing w:line="500" w:lineRule="exact"/>
      <w:ind w:left="624"/>
    </w:pPr>
    <w:rPr>
      <w:sz w:val="28"/>
    </w:rPr>
  </w:style>
  <w:style w:type="paragraph" w:customStyle="1" w:styleId="a5">
    <w:name w:val="中標"/>
    <w:basedOn w:val="a"/>
    <w:rsid w:val="00207C76"/>
    <w:pPr>
      <w:widowControl w:val="0"/>
      <w:overflowPunct/>
      <w:spacing w:line="360" w:lineRule="auto"/>
      <w:ind w:firstLineChars="0" w:firstLine="0"/>
    </w:pPr>
    <w:rPr>
      <w:b/>
      <w:sz w:val="36"/>
      <w:szCs w:val="24"/>
    </w:rPr>
  </w:style>
  <w:style w:type="paragraph" w:styleId="a6">
    <w:name w:val="Body Text"/>
    <w:basedOn w:val="a"/>
    <w:link w:val="a7"/>
    <w:semiHidden/>
    <w:rsid w:val="00207C76"/>
    <w:pPr>
      <w:widowControl w:val="0"/>
      <w:suppressAutoHyphens/>
      <w:topLinePunct/>
      <w:snapToGrid w:val="0"/>
      <w:spacing w:line="500" w:lineRule="exact"/>
      <w:ind w:firstLineChars="0" w:firstLine="490"/>
    </w:pPr>
  </w:style>
  <w:style w:type="character" w:customStyle="1" w:styleId="a7">
    <w:name w:val="本文 字元"/>
    <w:link w:val="a6"/>
    <w:semiHidden/>
    <w:rsid w:val="00207C76"/>
    <w:rPr>
      <w:rFonts w:ascii="標楷體" w:eastAsia="標楷體"/>
      <w:kern w:val="2"/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361ACF"/>
    <w:pPr>
      <w:spacing w:after="120" w:line="480" w:lineRule="auto"/>
      <w:ind w:leftChars="200" w:left="480"/>
    </w:pPr>
  </w:style>
  <w:style w:type="character" w:customStyle="1" w:styleId="21">
    <w:name w:val="本文縮排 2 字元"/>
    <w:link w:val="20"/>
    <w:uiPriority w:val="99"/>
    <w:semiHidden/>
    <w:rsid w:val="00361ACF"/>
    <w:rPr>
      <w:rFonts w:ascii="標楷體" w:eastAsia="標楷體"/>
      <w:kern w:val="2"/>
      <w:sz w:val="24"/>
    </w:rPr>
  </w:style>
  <w:style w:type="paragraph" w:styleId="22">
    <w:name w:val="Body Text 2"/>
    <w:basedOn w:val="a"/>
    <w:link w:val="23"/>
    <w:uiPriority w:val="99"/>
    <w:semiHidden/>
    <w:unhideWhenUsed/>
    <w:rsid w:val="00985015"/>
    <w:pPr>
      <w:spacing w:after="120" w:line="480" w:lineRule="auto"/>
    </w:pPr>
  </w:style>
  <w:style w:type="character" w:customStyle="1" w:styleId="23">
    <w:name w:val="本文 2 字元"/>
    <w:link w:val="22"/>
    <w:uiPriority w:val="99"/>
    <w:semiHidden/>
    <w:rsid w:val="00985015"/>
    <w:rPr>
      <w:rFonts w:ascii="標楷體" w:eastAsia="標楷體"/>
      <w:kern w:val="2"/>
      <w:sz w:val="24"/>
    </w:rPr>
  </w:style>
  <w:style w:type="paragraph" w:styleId="a8">
    <w:name w:val="Block Text"/>
    <w:basedOn w:val="a"/>
    <w:semiHidden/>
    <w:rsid w:val="00985015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hAnsi="標楷體"/>
      <w:sz w:val="22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148F3"/>
    <w:rPr>
      <w:rFonts w:ascii="Cambria" w:eastAsia="新細明體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E148F3"/>
    <w:rPr>
      <w:rFonts w:ascii="Cambria" w:hAnsi="Cambria"/>
      <w:kern w:val="2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65B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首 字元"/>
    <w:link w:val="ab"/>
    <w:uiPriority w:val="99"/>
    <w:rsid w:val="00D65B4C"/>
    <w:rPr>
      <w:rFonts w:ascii="標楷體" w:eastAsia="標楷體"/>
      <w:kern w:val="2"/>
    </w:rPr>
  </w:style>
  <w:style w:type="paragraph" w:styleId="ad">
    <w:name w:val="footer"/>
    <w:basedOn w:val="a"/>
    <w:link w:val="ae"/>
    <w:uiPriority w:val="99"/>
    <w:unhideWhenUsed/>
    <w:rsid w:val="00D65B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尾 字元"/>
    <w:link w:val="ad"/>
    <w:uiPriority w:val="99"/>
    <w:rsid w:val="00D65B4C"/>
    <w:rPr>
      <w:rFonts w:ascii="標楷體" w:eastAsia="標楷體"/>
      <w:kern w:val="2"/>
    </w:rPr>
  </w:style>
  <w:style w:type="character" w:styleId="af">
    <w:name w:val="page number"/>
    <w:basedOn w:val="a0"/>
    <w:rsid w:val="00EE2E53"/>
  </w:style>
  <w:style w:type="paragraph" w:customStyle="1" w:styleId="30">
    <w:name w:val="標題3(一二三)"/>
    <w:qFormat/>
    <w:rsid w:val="008F1461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1">
    <w:name w:val="標題4(機關名稱)"/>
    <w:qFormat/>
    <w:rsid w:val="008F1461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paragraph" w:styleId="af0">
    <w:name w:val="footnote text"/>
    <w:aliases w:val="註腳文字 字元 字元, 字元,註腳文字(博銘)"/>
    <w:basedOn w:val="a"/>
    <w:link w:val="10"/>
    <w:uiPriority w:val="99"/>
    <w:rsid w:val="00A80266"/>
    <w:pPr>
      <w:widowControl w:val="0"/>
      <w:overflowPunct/>
      <w:snapToGrid w:val="0"/>
      <w:ind w:firstLineChars="0" w:firstLine="0"/>
      <w:jc w:val="left"/>
    </w:pPr>
    <w:rPr>
      <w:rFonts w:ascii="Times New Roman" w:eastAsia="新細明體"/>
      <w:sz w:val="20"/>
    </w:rPr>
  </w:style>
  <w:style w:type="character" w:customStyle="1" w:styleId="af1">
    <w:name w:val="註腳文字 字元"/>
    <w:uiPriority w:val="99"/>
    <w:semiHidden/>
    <w:rsid w:val="00A80266"/>
    <w:rPr>
      <w:rFonts w:ascii="標楷體" w:eastAsia="標楷體"/>
      <w:kern w:val="2"/>
    </w:rPr>
  </w:style>
  <w:style w:type="character" w:customStyle="1" w:styleId="10">
    <w:name w:val="註腳文字 字元1"/>
    <w:aliases w:val="註腳文字 字元 字元 字元, 字元 字元,註腳文字(博銘) 字元"/>
    <w:link w:val="af0"/>
    <w:uiPriority w:val="99"/>
    <w:rsid w:val="00A80266"/>
    <w:rPr>
      <w:kern w:val="2"/>
    </w:rPr>
  </w:style>
  <w:style w:type="character" w:styleId="af2">
    <w:name w:val="Strong"/>
    <w:uiPriority w:val="22"/>
    <w:qFormat/>
    <w:rsid w:val="00A80266"/>
    <w:rPr>
      <w:b/>
      <w:bCs/>
    </w:rPr>
  </w:style>
  <w:style w:type="table" w:styleId="af3">
    <w:name w:val="Table Grid"/>
    <w:basedOn w:val="a1"/>
    <w:uiPriority w:val="59"/>
    <w:rsid w:val="00B26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"/>
    <w:basedOn w:val="a1"/>
    <w:next w:val="af3"/>
    <w:uiPriority w:val="39"/>
    <w:qFormat/>
    <w:rsid w:val="00BA4B6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otnote reference"/>
    <w:aliases w:val="FR,Ref,de nota al pie,註腳內容,Error-Fußnotenzeichen5,Error-Fußnotenzeichen6,Error-Fußnotenzeichen3"/>
    <w:uiPriority w:val="99"/>
    <w:rsid w:val="00B97AA9"/>
    <w:rPr>
      <w:vertAlign w:val="superscript"/>
    </w:rPr>
  </w:style>
  <w:style w:type="table" w:customStyle="1" w:styleId="24">
    <w:name w:val="表格格線2"/>
    <w:basedOn w:val="a1"/>
    <w:next w:val="af3"/>
    <w:uiPriority w:val="59"/>
    <w:qFormat/>
    <w:rsid w:val="00C07B5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格格線3"/>
    <w:basedOn w:val="a1"/>
    <w:next w:val="af3"/>
    <w:uiPriority w:val="59"/>
    <w:qFormat/>
    <w:rsid w:val="00F149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格格線4"/>
    <w:basedOn w:val="a1"/>
    <w:next w:val="af3"/>
    <w:uiPriority w:val="59"/>
    <w:qFormat/>
    <w:rsid w:val="009008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1"/>
    <w:next w:val="af3"/>
    <w:uiPriority w:val="59"/>
    <w:qFormat/>
    <w:rsid w:val="003372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23080C"/>
    <w:pPr>
      <w:ind w:leftChars="200" w:left="480"/>
    </w:pPr>
  </w:style>
  <w:style w:type="table" w:customStyle="1" w:styleId="6">
    <w:name w:val="表格格線6"/>
    <w:basedOn w:val="a1"/>
    <w:next w:val="af3"/>
    <w:uiPriority w:val="59"/>
    <w:qFormat/>
    <w:rsid w:val="00A80AD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1"/>
    <w:basedOn w:val="a1"/>
    <w:next w:val="af3"/>
    <w:uiPriority w:val="59"/>
    <w:qFormat/>
    <w:rsid w:val="00C801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812892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812892"/>
    <w:pPr>
      <w:jc w:val="left"/>
    </w:pPr>
  </w:style>
  <w:style w:type="character" w:customStyle="1" w:styleId="af8">
    <w:name w:val="註解文字 字元"/>
    <w:basedOn w:val="a0"/>
    <w:link w:val="af7"/>
    <w:uiPriority w:val="99"/>
    <w:semiHidden/>
    <w:rsid w:val="00812892"/>
    <w:rPr>
      <w:rFonts w:ascii="標楷體" w:eastAsia="標楷體"/>
      <w:kern w:val="2"/>
      <w:sz w:val="24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12892"/>
    <w:rPr>
      <w:b/>
      <w:bCs/>
    </w:rPr>
  </w:style>
  <w:style w:type="character" w:customStyle="1" w:styleId="afa">
    <w:name w:val="註解主旨 字元"/>
    <w:basedOn w:val="af8"/>
    <w:link w:val="af9"/>
    <w:uiPriority w:val="99"/>
    <w:semiHidden/>
    <w:rsid w:val="00812892"/>
    <w:rPr>
      <w:rFonts w:ascii="標楷體" w:eastAsia="標楷體"/>
      <w:b/>
      <w:bCs/>
      <w:kern w:val="2"/>
      <w:sz w:val="24"/>
    </w:rPr>
  </w:style>
  <w:style w:type="character" w:customStyle="1" w:styleId="13">
    <w:name w:val="頁尾 字元1"/>
    <w:basedOn w:val="a0"/>
    <w:uiPriority w:val="99"/>
    <w:rsid w:val="006A19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ck\Application%20Data\Microsoft\Templates\&#32317;&#27770;&#31639;&#31684;&#26412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18E4-1E1A-4F83-83A9-7AFA97FE0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</Template>
  <TotalTime>284</TotalTime>
  <Pages>3</Pages>
  <Words>648</Words>
  <Characters>3694</Characters>
  <Application>Microsoft Office Word</Application>
  <DocSecurity>0</DocSecurity>
  <Lines>30</Lines>
  <Paragraphs>8</Paragraphs>
  <ScaleCrop>false</ScaleCrop>
  <Company>Microsoft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壹、作業基金</dc:title>
  <dc:creator>張素慧</dc:creator>
  <cp:lastModifiedBy>蔡欣晏</cp:lastModifiedBy>
  <cp:revision>72</cp:revision>
  <cp:lastPrinted>2025-07-05T05:19:00Z</cp:lastPrinted>
  <dcterms:created xsi:type="dcterms:W3CDTF">2023-07-04T03:06:00Z</dcterms:created>
  <dcterms:modified xsi:type="dcterms:W3CDTF">2026-07-16T03:30:00Z</dcterms:modified>
</cp:coreProperties>
</file>