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D978F" w14:textId="6564EFCB" w:rsidR="00BD7DB9" w:rsidRDefault="00BD7DB9" w:rsidP="000D0A21">
      <w:pPr>
        <w:spacing w:afterLines="20" w:after="72" w:line="0" w:lineRule="atLeast"/>
        <w:ind w:firstLineChars="300" w:firstLine="961"/>
        <w:rPr>
          <w:rFonts w:ascii="標楷體" w:eastAsia="標楷體" w:hAnsi="標楷體"/>
          <w:b/>
          <w:sz w:val="32"/>
        </w:rPr>
      </w:pPr>
      <w:r w:rsidRPr="00BD7DB9">
        <w:rPr>
          <w:rFonts w:ascii="標楷體" w:eastAsia="標楷體" w:hAnsi="標楷體" w:hint="eastAsia"/>
          <w:b/>
          <w:sz w:val="32"/>
        </w:rPr>
        <w:t>3</w:t>
      </w:r>
      <w:r w:rsidRPr="00BD7DB9">
        <w:rPr>
          <w:rFonts w:ascii="標楷體" w:eastAsia="標楷體" w:hAnsi="標楷體"/>
          <w:b/>
          <w:sz w:val="32"/>
        </w:rPr>
        <w:t>.</w:t>
      </w:r>
      <w:r w:rsidRPr="00D2287E">
        <w:rPr>
          <w:rFonts w:ascii="標楷體" w:eastAsia="標楷體" w:hAnsi="標楷體" w:hint="eastAsia"/>
          <w:b/>
          <w:sz w:val="32"/>
        </w:rPr>
        <w:t>私立高級中等以上學校退場基金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89"/>
        <w:gridCol w:w="868"/>
      </w:tblGrid>
      <w:tr w:rsidR="00450B33" w14:paraId="697FD305" w14:textId="77777777" w:rsidTr="009B572D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0C97207B" w14:textId="7515D8E6" w:rsidR="00450B33" w:rsidRDefault="0036697A" w:rsidP="0036697A">
            <w:pPr>
              <w:tabs>
                <w:tab w:val="left" w:pos="908"/>
              </w:tabs>
              <w:snapToGrid w:val="0"/>
              <w:spacing w:after="6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36697A">
              <w:rPr>
                <w:rFonts w:ascii="標楷體" w:eastAsia="標楷體" w:hAnsi="標楷體"/>
                <w:b/>
                <w:sz w:val="32"/>
              </w:rPr>
              <w:tab/>
            </w:r>
            <w:r w:rsidR="00450B3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450B33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私立高級中等以上學校退場基金</w:t>
            </w:r>
            <w:r w:rsidR="00450B33"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450B33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450B33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450B3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1CC5C0BD" w14:textId="77777777" w:rsidR="00450B33" w:rsidRDefault="00450B33" w:rsidP="0054445D">
            <w:pPr>
              <w:tabs>
                <w:tab w:val="left" w:pos="4114"/>
                <w:tab w:val="left" w:pos="8733"/>
              </w:tabs>
              <w:snapToGrid w:val="0"/>
              <w:spacing w:after="6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 w:rsidRPr="0054445D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450B33" w14:paraId="14294DAA" w14:textId="77777777" w:rsidTr="003669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7CF6824" w14:textId="77777777" w:rsidR="00450B33" w:rsidRPr="0036697A" w:rsidRDefault="00450B33" w:rsidP="0025352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36697A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1ADB1A8D" w14:textId="77777777" w:rsidR="00450B33" w:rsidRPr="0036697A" w:rsidRDefault="00450B33" w:rsidP="0036697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6697A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2965528" w14:textId="77777777" w:rsidR="00450B33" w:rsidRPr="0036697A" w:rsidRDefault="00450B33" w:rsidP="0036697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6697A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C4DD9BD" w14:textId="77777777" w:rsidR="00450B33" w:rsidRPr="0036697A" w:rsidRDefault="00450B33" w:rsidP="0036697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6697A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11A70B51" w14:textId="77777777" w:rsidR="00450B33" w:rsidRPr="0036697A" w:rsidRDefault="00450B33" w:rsidP="0036697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6697A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069EC3B" w14:textId="77777777" w:rsidR="00450B33" w:rsidRPr="0036697A" w:rsidRDefault="00450B33" w:rsidP="007479BE">
            <w:pPr>
              <w:spacing w:line="0" w:lineRule="atLeast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36697A">
              <w:rPr>
                <w:rFonts w:ascii="標楷體" w:eastAsia="標楷體" w:hAnsi="標楷體" w:hint="eastAsia"/>
              </w:rPr>
              <w:t>審定數與預算數</w:t>
            </w:r>
          </w:p>
          <w:p w14:paraId="0A986A0E" w14:textId="77777777" w:rsidR="00450B33" w:rsidRPr="0036697A" w:rsidRDefault="00450B33" w:rsidP="007479BE">
            <w:pPr>
              <w:spacing w:line="0" w:lineRule="atLeast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36697A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450B33" w14:paraId="6E939B23" w14:textId="77777777" w:rsidTr="003669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953D8A" w14:textId="77777777" w:rsidR="00450B33" w:rsidRPr="0036697A" w:rsidRDefault="00450B33" w:rsidP="0025352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B66953F" w14:textId="77777777" w:rsidR="00450B33" w:rsidRPr="0036697A" w:rsidRDefault="00450B33" w:rsidP="0036697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97881FA" w14:textId="77777777" w:rsidR="00450B33" w:rsidRPr="0036697A" w:rsidRDefault="00450B33" w:rsidP="0036697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7F1F49D4" w14:textId="77777777" w:rsidR="00450B33" w:rsidRPr="0036697A" w:rsidRDefault="00450B33" w:rsidP="0036697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E604D70" w14:textId="77777777" w:rsidR="00450B33" w:rsidRPr="0036697A" w:rsidRDefault="00450B33" w:rsidP="0036697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7F87B29A" w14:textId="77777777" w:rsidR="00450B33" w:rsidRPr="0036697A" w:rsidRDefault="00450B33" w:rsidP="0036697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6697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13DBB3F6" w14:textId="77777777" w:rsidR="00450B33" w:rsidRPr="0036697A" w:rsidRDefault="00450B33" w:rsidP="0036697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6697A">
              <w:rPr>
                <w:rFonts w:ascii="標楷體" w:eastAsia="標楷體" w:hAnsi="標楷體" w:hint="eastAsia"/>
              </w:rPr>
              <w:t>％</w:t>
            </w:r>
          </w:p>
        </w:tc>
      </w:tr>
      <w:tr w:rsidR="00450B33" w:rsidRPr="00EA475E" w14:paraId="193482AF" w14:textId="77777777" w:rsidTr="005444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FB38574" w14:textId="77777777" w:rsidR="00450B33" w:rsidRPr="00EA475E" w:rsidRDefault="00450B33" w:rsidP="00253525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A475E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51370CF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329,000,000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DB7B7C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384,781,194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1D060E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47E4844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384,781,194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BA711E0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noProof/>
                <w:snapToGrid w:val="0"/>
                <w:kern w:val="0"/>
                <w:sz w:val="18"/>
                <w:szCs w:val="18"/>
              </w:rPr>
              <w:t>55,781,194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365888D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16.95</w:t>
            </w:r>
          </w:p>
        </w:tc>
      </w:tr>
      <w:tr w:rsidR="00450B33" w:rsidRPr="00EA475E" w14:paraId="50550D18" w14:textId="77777777" w:rsidTr="005444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E8637FD" w14:textId="77777777" w:rsidR="00450B33" w:rsidRPr="00EA475E" w:rsidRDefault="00450B33" w:rsidP="0025352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A475E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E1E922B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DA4A60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421,539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263F4AE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FAE8CB4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421,539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658B8E6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421,539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4BA0B6C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--</w:t>
            </w:r>
          </w:p>
        </w:tc>
      </w:tr>
      <w:tr w:rsidR="00450B33" w:rsidRPr="00EA475E" w14:paraId="11708FDA" w14:textId="77777777" w:rsidTr="005444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9E429E8" w14:textId="77777777" w:rsidR="00450B33" w:rsidRPr="00EA475E" w:rsidRDefault="00450B33" w:rsidP="0025352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A475E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28A177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329,000,000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EC7398F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329,000,000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BF7E901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B2C532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329,000,000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543F67E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B5405D4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</w:tr>
      <w:tr w:rsidR="00450B33" w:rsidRPr="00EA475E" w14:paraId="65578AAC" w14:textId="77777777" w:rsidTr="005444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64B5F29" w14:textId="77777777" w:rsidR="00450B33" w:rsidRPr="00EA475E" w:rsidRDefault="00450B33" w:rsidP="0025352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A475E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8E6DE1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71A1D3D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55,359,655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FE09876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6459E8B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55,359,655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7DFEC66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55,359,655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47CDDD9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--</w:t>
            </w:r>
          </w:p>
        </w:tc>
      </w:tr>
      <w:tr w:rsidR="00450B33" w:rsidRPr="00EA475E" w14:paraId="6A00F3D6" w14:textId="77777777" w:rsidTr="005444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6FD534" w14:textId="77777777" w:rsidR="00450B33" w:rsidRPr="00EA475E" w:rsidRDefault="00450B33" w:rsidP="00253525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A475E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F531B3C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61,367,000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48A37E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14,996,335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7B4D252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EF55A72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14,996,335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59BAC44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noProof/>
                <w:snapToGrid w:val="0"/>
                <w:kern w:val="0"/>
                <w:sz w:val="18"/>
                <w:szCs w:val="18"/>
              </w:rPr>
              <w:t>- 46,370,665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02C9947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- 75.56</w:t>
            </w:r>
          </w:p>
        </w:tc>
      </w:tr>
      <w:tr w:rsidR="00450B33" w:rsidRPr="00EA475E" w14:paraId="7B9D3D65" w14:textId="77777777" w:rsidTr="005444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9737AD" w14:textId="77777777" w:rsidR="00450B33" w:rsidRPr="00EA475E" w:rsidRDefault="00450B33" w:rsidP="00253525">
            <w:pPr>
              <w:ind w:leftChars="100" w:left="240" w:rightChars="24" w:right="58"/>
              <w:jc w:val="distribute"/>
              <w:rPr>
                <w:rFonts w:ascii="標楷體" w:eastAsia="標楷體" w:hAnsi="標楷體"/>
                <w:spacing w:val="-14"/>
                <w:w w:val="95"/>
                <w:kern w:val="0"/>
                <w:sz w:val="22"/>
              </w:rPr>
            </w:pPr>
            <w:r w:rsidRPr="00EA475E">
              <w:rPr>
                <w:rFonts w:ascii="標楷體" w:eastAsia="標楷體" w:hAnsi="標楷體" w:hint="eastAsia"/>
                <w:spacing w:val="-14"/>
                <w:w w:val="95"/>
                <w:kern w:val="0"/>
                <w:sz w:val="22"/>
              </w:rPr>
              <w:t>協助學校</w:t>
            </w:r>
            <w:proofErr w:type="gramStart"/>
            <w:r w:rsidRPr="00EA475E">
              <w:rPr>
                <w:rFonts w:ascii="標楷體" w:eastAsia="標楷體" w:hAnsi="標楷體" w:hint="eastAsia"/>
                <w:spacing w:val="-14"/>
                <w:w w:val="95"/>
                <w:kern w:val="0"/>
                <w:sz w:val="22"/>
              </w:rPr>
              <w:t>停招或</w:t>
            </w:r>
            <w:proofErr w:type="gramEnd"/>
            <w:r w:rsidRPr="00EA475E">
              <w:rPr>
                <w:rFonts w:ascii="標楷體" w:eastAsia="標楷體" w:hAnsi="標楷體" w:hint="eastAsia"/>
                <w:spacing w:val="-14"/>
                <w:w w:val="95"/>
                <w:kern w:val="0"/>
                <w:sz w:val="22"/>
              </w:rPr>
              <w:t>停辦計畫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3FC701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60,770,000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6C2656D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14,816,787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B9EE4C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9F7C26F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14,816,787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0EAFA96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- 45,953,213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19C134D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- 75.62</w:t>
            </w:r>
          </w:p>
        </w:tc>
      </w:tr>
      <w:tr w:rsidR="00450B33" w:rsidRPr="00EA475E" w14:paraId="07866395" w14:textId="77777777" w:rsidTr="005444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A495662" w14:textId="77777777" w:rsidR="00450B33" w:rsidRPr="00EA475E" w:rsidRDefault="00450B33" w:rsidP="00253525">
            <w:pPr>
              <w:ind w:leftChars="100" w:left="240" w:rightChars="24" w:right="58"/>
              <w:jc w:val="distribute"/>
              <w:rPr>
                <w:rFonts w:ascii="標楷體" w:eastAsia="標楷體" w:hAnsi="標楷體"/>
                <w:spacing w:val="-14"/>
                <w:w w:val="95"/>
                <w:kern w:val="0"/>
                <w:sz w:val="22"/>
              </w:rPr>
            </w:pPr>
            <w:r w:rsidRPr="00EA475E">
              <w:rPr>
                <w:rFonts w:ascii="標楷體" w:eastAsia="標楷體" w:hAnsi="標楷體" w:hint="eastAsia"/>
                <w:spacing w:val="-14"/>
                <w:w w:val="95"/>
                <w:kern w:val="0"/>
                <w:sz w:val="22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83CFD5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597,000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DC8FD3D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179,548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A7E559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E167F84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179,548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026D248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- 417,452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C5DDA25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- 69.92</w:t>
            </w:r>
          </w:p>
        </w:tc>
      </w:tr>
      <w:tr w:rsidR="00450B33" w:rsidRPr="00EA475E" w14:paraId="5EF9485A" w14:textId="77777777" w:rsidTr="005444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A71010" w14:textId="77777777" w:rsidR="00450B33" w:rsidRPr="00EA475E" w:rsidRDefault="00450B33" w:rsidP="00253525">
            <w:pPr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A475E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A475E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A475E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92013D9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267,633,000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EA64419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369,784,859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B8F4BDF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5E8D38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369,784,859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D5C63B3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noProof/>
                <w:snapToGrid w:val="0"/>
                <w:kern w:val="0"/>
                <w:sz w:val="18"/>
                <w:szCs w:val="18"/>
              </w:rPr>
              <w:t>102,151,859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5C69B95F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38.17</w:t>
            </w:r>
          </w:p>
        </w:tc>
      </w:tr>
      <w:tr w:rsidR="00450B33" w:rsidRPr="00EA475E" w14:paraId="26BA03E5" w14:textId="77777777" w:rsidTr="005444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C59928B" w14:textId="77777777" w:rsidR="00450B33" w:rsidRPr="00EA475E" w:rsidRDefault="00450B33" w:rsidP="00253525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A475E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579CEA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2,487,677,000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32B7C3F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2,563,505,369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64A6269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EAE5B12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2,563,505,369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1E87E02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noProof/>
                <w:snapToGrid w:val="0"/>
                <w:kern w:val="0"/>
                <w:sz w:val="18"/>
                <w:szCs w:val="18"/>
              </w:rPr>
              <w:t>75,828,369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F36DC9A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3.05</w:t>
            </w:r>
          </w:p>
        </w:tc>
      </w:tr>
      <w:tr w:rsidR="00450B33" w:rsidRPr="00EA475E" w14:paraId="74305281" w14:textId="77777777" w:rsidTr="005444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343D16" w14:textId="77777777" w:rsidR="00450B33" w:rsidRPr="00EA475E" w:rsidRDefault="00450B33" w:rsidP="00253525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A475E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418471C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2,755,310,000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626D005F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2,933,290,228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AB41874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A1AC8BF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2,933,290,228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3094207A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noProof/>
                <w:snapToGrid w:val="0"/>
                <w:kern w:val="0"/>
                <w:sz w:val="18"/>
                <w:szCs w:val="18"/>
              </w:rPr>
              <w:t>177,980,228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DAEC109" w14:textId="77777777" w:rsidR="00450B33" w:rsidRPr="00EA475E" w:rsidRDefault="00450B33" w:rsidP="00C13E1F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  <w:szCs w:val="18"/>
              </w:rPr>
            </w:pPr>
            <w:r w:rsidRPr="00EA475E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6.46</w:t>
            </w:r>
          </w:p>
        </w:tc>
      </w:tr>
    </w:tbl>
    <w:p w14:paraId="7CDA0FB4" w14:textId="77777777" w:rsidR="00450B33" w:rsidRPr="00253525" w:rsidRDefault="00450B33" w:rsidP="00BF5E44">
      <w:pPr>
        <w:snapToGrid w:val="0"/>
        <w:ind w:left="266" w:rightChars="235" w:right="564"/>
        <w:jc w:val="center"/>
        <w:rPr>
          <w:rFonts w:ascii="標楷體" w:eastAsia="標楷體" w:hAnsi="標楷體"/>
          <w:b/>
          <w:sz w:val="32"/>
          <w:u w:val="single"/>
        </w:rPr>
      </w:pPr>
    </w:p>
    <w:p w14:paraId="7714E323" w14:textId="596DB914" w:rsidR="00450B33" w:rsidRPr="00C1050E" w:rsidRDefault="0054445D" w:rsidP="0054445D">
      <w:pPr>
        <w:tabs>
          <w:tab w:val="left" w:pos="938"/>
        </w:tabs>
        <w:snapToGrid w:val="0"/>
        <w:spacing w:afterLines="30" w:after="108"/>
        <w:rPr>
          <w:rFonts w:ascii="標楷體" w:eastAsia="標楷體"/>
          <w:b/>
          <w:sz w:val="32"/>
          <w:szCs w:val="32"/>
          <w:u w:val="single"/>
        </w:rPr>
      </w:pPr>
      <w:r w:rsidRPr="0054445D">
        <w:rPr>
          <w:rFonts w:ascii="標楷體" w:eastAsia="標楷體" w:hAnsi="標楷體"/>
          <w:b/>
          <w:sz w:val="32"/>
        </w:rPr>
        <w:tab/>
      </w:r>
      <w:r w:rsidR="00450B33"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450B33" w:rsidRPr="00C1050E">
        <w:rPr>
          <w:rFonts w:ascii="標楷體" w:eastAsia="標楷體"/>
          <w:b/>
          <w:sz w:val="32"/>
          <w:szCs w:val="32"/>
          <w:u w:val="single"/>
        </w:rPr>
        <w:t>私立高級中等以上學校退場基金</w:t>
      </w:r>
      <w:r w:rsidR="00450B33" w:rsidRPr="00C1050E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450B33" w:rsidRPr="00C1050E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450B33" w:rsidRPr="00C1050E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="00450B33"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775ABFF4" w14:textId="6DAEA8BA" w:rsidR="00450B33" w:rsidRPr="00034ACA" w:rsidRDefault="0054445D" w:rsidP="00564A3F">
      <w:pPr>
        <w:tabs>
          <w:tab w:val="left" w:pos="4144"/>
          <w:tab w:val="right" w:pos="10163"/>
        </w:tabs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 w:rsidR="00450B33" w:rsidRPr="00034ACA">
        <w:rPr>
          <w:rFonts w:ascii="標楷體" w:eastAsia="標楷體" w:hAnsi="標楷體" w:hint="eastAsia"/>
        </w:rPr>
        <w:t>中華民國</w:t>
      </w:r>
      <w:proofErr w:type="gramStart"/>
      <w:r w:rsidR="00450B33" w:rsidRPr="00034ACA">
        <w:rPr>
          <w:rFonts w:ascii="標楷體" w:eastAsia="標楷體" w:hAnsi="標楷體"/>
        </w:rPr>
        <w:t>114</w:t>
      </w:r>
      <w:proofErr w:type="gramEnd"/>
      <w:r w:rsidR="00450B33" w:rsidRPr="00034ACA">
        <w:rPr>
          <w:rFonts w:ascii="標楷體" w:eastAsia="標楷體" w:hAnsi="標楷體" w:hint="eastAsia"/>
        </w:rPr>
        <w:t>年度</w:t>
      </w:r>
      <w:r w:rsidR="00450B33" w:rsidRPr="00034ACA">
        <w:rPr>
          <w:rFonts w:ascii="標楷體" w:eastAsia="標楷體" w:hAnsi="標楷體" w:hint="eastAsia"/>
        </w:rPr>
        <w:tab/>
      </w:r>
      <w:r w:rsidR="00450B33" w:rsidRPr="0054445D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450B33" w:rsidRPr="007307C0" w14:paraId="25FEA633" w14:textId="77777777" w:rsidTr="0082293A">
        <w:trPr>
          <w:cantSplit/>
          <w:trHeight w:val="312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F82F8C9" w14:textId="77777777" w:rsidR="00450B33" w:rsidRPr="007307C0" w:rsidRDefault="00450B33" w:rsidP="0054445D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8F2EAF" w14:textId="77777777" w:rsidR="00450B33" w:rsidRPr="007307C0" w:rsidRDefault="00450B33" w:rsidP="003A7B15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450B33" w:rsidRPr="007307C0" w14:paraId="0DC4BB60" w14:textId="77777777" w:rsidTr="0082293A">
        <w:trPr>
          <w:cantSplit/>
          <w:trHeight w:val="458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53AB5F7" w14:textId="77777777" w:rsidR="00450B33" w:rsidRPr="007307C0" w:rsidRDefault="00450B33" w:rsidP="0054445D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8638A7E" w14:textId="77777777" w:rsidR="00450B33" w:rsidRPr="007307C0" w:rsidRDefault="00450B33" w:rsidP="0054445D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450B33" w:rsidRPr="007307C0" w14:paraId="09540B02" w14:textId="77777777" w:rsidTr="0082293A">
        <w:trPr>
          <w:cantSplit/>
          <w:trHeight w:val="43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54FCCF" w14:textId="77777777" w:rsidR="00450B33" w:rsidRPr="0054445D" w:rsidRDefault="00450B33" w:rsidP="0054445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4445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6E1D" w14:textId="77777777" w:rsidR="00450B33" w:rsidRPr="00034ACA" w:rsidRDefault="00450B33" w:rsidP="0054445D">
            <w:pPr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450B33" w:rsidRPr="007307C0" w14:paraId="7EA23610" w14:textId="77777777" w:rsidTr="0082293A">
        <w:trPr>
          <w:cantSplit/>
          <w:trHeight w:val="43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36EF3D" w14:textId="77777777" w:rsidR="00450B33" w:rsidRPr="0054445D" w:rsidRDefault="00450B33" w:rsidP="0054445D">
            <w:pPr>
              <w:ind w:leftChars="200" w:left="480" w:right="2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4445D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4FB1B" w14:textId="77777777" w:rsidR="00450B33" w:rsidRPr="00034ACA" w:rsidRDefault="00450B33" w:rsidP="0082293A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369,784,859</w:t>
            </w:r>
          </w:p>
        </w:tc>
      </w:tr>
      <w:tr w:rsidR="00450B33" w:rsidRPr="007307C0" w14:paraId="69885709" w14:textId="77777777" w:rsidTr="0082293A">
        <w:trPr>
          <w:cantSplit/>
          <w:trHeight w:val="43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00FC60" w14:textId="77777777" w:rsidR="00450B33" w:rsidRPr="0054445D" w:rsidRDefault="00450B33" w:rsidP="0054445D">
            <w:pPr>
              <w:ind w:leftChars="100" w:left="240" w:right="2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4445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EAC64" w14:textId="77777777" w:rsidR="00450B33" w:rsidRPr="00034ACA" w:rsidRDefault="00450B33" w:rsidP="0082293A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369,784,859</w:t>
            </w:r>
          </w:p>
        </w:tc>
      </w:tr>
      <w:tr w:rsidR="00450B33" w:rsidRPr="007307C0" w14:paraId="79D9CB9E" w14:textId="77777777" w:rsidTr="0082293A">
        <w:trPr>
          <w:cantSplit/>
          <w:trHeight w:val="43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7FE4E3" w14:textId="77777777" w:rsidR="00450B33" w:rsidRPr="0054445D" w:rsidRDefault="00450B33" w:rsidP="0054445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4445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CB286" w14:textId="77777777" w:rsidR="00450B33" w:rsidRPr="00034ACA" w:rsidRDefault="00450B33" w:rsidP="0082293A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450B33" w:rsidRPr="007307C0" w14:paraId="5FCB123F" w14:textId="77777777" w:rsidTr="0082293A">
        <w:trPr>
          <w:cantSplit/>
          <w:trHeight w:val="43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655FDD" w14:textId="77777777" w:rsidR="00450B33" w:rsidRPr="0054445D" w:rsidRDefault="00450B33" w:rsidP="0054445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4445D">
              <w:rPr>
                <w:rFonts w:ascii="標楷體" w:eastAsia="標楷體" w:hAnsi="標楷體"/>
                <w:noProof/>
                <w:sz w:val="22"/>
                <w:szCs w:val="22"/>
              </w:rPr>
              <w:t>減少長期貸墊款及準備金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B77AD" w14:textId="77777777" w:rsidR="00450B33" w:rsidRPr="00034ACA" w:rsidRDefault="00450B33" w:rsidP="0082293A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265,036,931</w:t>
            </w:r>
          </w:p>
        </w:tc>
      </w:tr>
      <w:tr w:rsidR="00450B33" w:rsidRPr="007307C0" w14:paraId="4B6700D9" w14:textId="77777777" w:rsidTr="0082293A">
        <w:trPr>
          <w:cantSplit/>
          <w:trHeight w:val="43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87D208" w14:textId="77777777" w:rsidR="00450B33" w:rsidRPr="0054445D" w:rsidRDefault="00450B33" w:rsidP="0054445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4445D">
              <w:rPr>
                <w:rFonts w:ascii="標楷體" w:eastAsia="標楷體" w:hAnsi="標楷體"/>
                <w:noProof/>
                <w:sz w:val="22"/>
                <w:szCs w:val="22"/>
              </w:rPr>
              <w:t>增加長期貸墊款及準備金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139E6" w14:textId="77777777" w:rsidR="00450B33" w:rsidRPr="00034ACA" w:rsidRDefault="00450B33" w:rsidP="0082293A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- 122,604,825</w:t>
            </w:r>
          </w:p>
        </w:tc>
      </w:tr>
      <w:tr w:rsidR="00450B33" w:rsidRPr="007307C0" w14:paraId="595F1491" w14:textId="77777777" w:rsidTr="0082293A">
        <w:trPr>
          <w:cantSplit/>
          <w:trHeight w:val="43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986BEF" w14:textId="77777777" w:rsidR="00450B33" w:rsidRPr="0054445D" w:rsidRDefault="00450B33" w:rsidP="0054445D">
            <w:pPr>
              <w:ind w:leftChars="100" w:left="240" w:right="2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4445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18743" w14:textId="77777777" w:rsidR="00450B33" w:rsidRPr="00034ACA" w:rsidRDefault="00450B33" w:rsidP="0082293A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142,432,106</w:t>
            </w:r>
          </w:p>
        </w:tc>
      </w:tr>
      <w:tr w:rsidR="00450B33" w:rsidRPr="007307C0" w14:paraId="551B0076" w14:textId="77777777" w:rsidTr="0082293A">
        <w:trPr>
          <w:cantSplit/>
          <w:trHeight w:val="43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A4E900" w14:textId="77777777" w:rsidR="00450B33" w:rsidRPr="0054445D" w:rsidRDefault="00450B33" w:rsidP="0054445D">
            <w:pPr>
              <w:ind w:right="2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4445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B752C" w14:textId="77777777" w:rsidR="00450B33" w:rsidRPr="00034ACA" w:rsidRDefault="00450B33" w:rsidP="0082293A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512,216,965</w:t>
            </w:r>
          </w:p>
        </w:tc>
      </w:tr>
      <w:tr w:rsidR="00450B33" w:rsidRPr="007307C0" w14:paraId="6D92D69F" w14:textId="77777777" w:rsidTr="0082293A">
        <w:trPr>
          <w:cantSplit/>
          <w:trHeight w:val="43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ED82CA" w14:textId="77777777" w:rsidR="00450B33" w:rsidRPr="0054445D" w:rsidRDefault="00450B33" w:rsidP="0054445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4445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43A5" w14:textId="77777777" w:rsidR="00450B33" w:rsidRPr="00034ACA" w:rsidRDefault="00450B33" w:rsidP="0082293A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1,258,749,215</w:t>
            </w:r>
          </w:p>
        </w:tc>
      </w:tr>
      <w:tr w:rsidR="00450B33" w:rsidRPr="007307C0" w14:paraId="2D22AAD6" w14:textId="77777777" w:rsidTr="0082293A">
        <w:trPr>
          <w:cantSplit/>
          <w:trHeight w:val="431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408F1E" w14:textId="77777777" w:rsidR="00450B33" w:rsidRPr="0054445D" w:rsidRDefault="00450B33" w:rsidP="0054445D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4445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8BF4765" w14:textId="77777777" w:rsidR="00450B33" w:rsidRPr="00034ACA" w:rsidRDefault="00450B33" w:rsidP="0082293A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1,770,966,180</w:t>
            </w:r>
          </w:p>
        </w:tc>
      </w:tr>
    </w:tbl>
    <w:p w14:paraId="4860B4BA" w14:textId="77777777" w:rsidR="00253525" w:rsidRDefault="00450B33" w:rsidP="00BF5E44">
      <w:pPr>
        <w:snapToGrid w:val="0"/>
        <w:spacing w:line="0" w:lineRule="atLeast"/>
        <w:ind w:left="335" w:hanging="335"/>
        <w:jc w:val="both"/>
        <w:rPr>
          <w:rFonts w:ascii="標楷體" w:eastAsia="標楷體" w:hAnsi="標楷體"/>
          <w:bCs/>
          <w:sz w:val="18"/>
          <w:szCs w:val="18"/>
        </w:rPr>
      </w:pP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：1.本表係</w:t>
      </w: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採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現金及約當現金基礎，包括現金及自投資日起3個月內到期或清償之債權證券。</w:t>
      </w:r>
    </w:p>
    <w:p w14:paraId="1B004373" w14:textId="1BB723B8" w:rsidR="00BF5E44" w:rsidRPr="00BF5E44" w:rsidRDefault="00BF5E44" w:rsidP="00BF5E44">
      <w:pPr>
        <w:adjustRightInd w:val="0"/>
        <w:snapToGrid w:val="0"/>
        <w:spacing w:line="0" w:lineRule="atLeast"/>
        <w:ind w:leftChars="152" w:left="545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87518A">
        <w:rPr>
          <w:rFonts w:ascii="標楷體" w:eastAsia="標楷體" w:hAnsi="標楷體" w:hint="eastAsia"/>
          <w:sz w:val="18"/>
        </w:rPr>
        <w:t>2.</w:t>
      </w:r>
      <w:r w:rsidRPr="00687949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26008F9D" w14:textId="2E3486E9" w:rsidR="00450B33" w:rsidRPr="00C1561F" w:rsidRDefault="00450B33" w:rsidP="00BF5E44">
      <w:pPr>
        <w:snapToGrid w:val="0"/>
        <w:spacing w:line="0" w:lineRule="atLeast"/>
        <w:ind w:left="544" w:hanging="181"/>
        <w:jc w:val="both"/>
        <w:rPr>
          <w:rFonts w:ascii="標楷體" w:eastAsia="標楷體" w:hAnsi="標楷體"/>
          <w:bCs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0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652"/>
        <w:gridCol w:w="658"/>
      </w:tblGrid>
      <w:tr w:rsidR="000E776E" w14:paraId="459270E3" w14:textId="77777777" w:rsidTr="0038705F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6A080DC9" w14:textId="24C3E491" w:rsidR="000E776E" w:rsidRDefault="0038705F" w:rsidP="0038705F">
            <w:pPr>
              <w:tabs>
                <w:tab w:val="left" w:pos="1228"/>
              </w:tabs>
              <w:snapToGrid w:val="0"/>
              <w:spacing w:after="6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38705F">
              <w:rPr>
                <w:rFonts w:ascii="標楷體" w:eastAsia="標楷體" w:hAnsi="標楷體"/>
                <w:b/>
                <w:sz w:val="32"/>
              </w:rPr>
              <w:lastRenderedPageBreak/>
              <w:tab/>
            </w:r>
            <w:r w:rsidR="000E776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0E776E" w:rsidRPr="00004D6F">
              <w:rPr>
                <w:rFonts w:ascii="標楷體" w:eastAsia="標楷體" w:hAnsi="標楷體"/>
                <w:b/>
                <w:sz w:val="32"/>
                <w:u w:val="single"/>
              </w:rPr>
              <w:t>私立高級中等以上學校退場基金</w:t>
            </w:r>
            <w:r w:rsidR="000E776E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0E776E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0E776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5205DA3E" w14:textId="77777777" w:rsidR="000E776E" w:rsidRDefault="000E776E" w:rsidP="00564A3F">
            <w:pPr>
              <w:tabs>
                <w:tab w:val="left" w:pos="3636"/>
                <w:tab w:val="left" w:pos="8738"/>
              </w:tabs>
              <w:snapToGrid w:val="0"/>
              <w:spacing w:before="20" w:after="60"/>
              <w:ind w:rightChars="-26" w:right="-62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 w:rsidRPr="0038705F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0E776E" w14:paraId="2AE0B9FC" w14:textId="77777777" w:rsidTr="0038705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E0191AE" w14:textId="77777777" w:rsidR="000E776E" w:rsidRPr="0038705F" w:rsidRDefault="000E776E" w:rsidP="00F2645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38705F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D3E7230" w14:textId="77777777" w:rsidR="000E776E" w:rsidRPr="0038705F" w:rsidRDefault="000E776E" w:rsidP="0038705F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8705F">
              <w:rPr>
                <w:rFonts w:ascii="標楷體" w:eastAsia="標楷體" w:hAnsi="標楷體"/>
              </w:rPr>
              <w:t>114</w:t>
            </w:r>
            <w:r w:rsidRPr="0038705F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FAF7B33" w14:textId="77777777" w:rsidR="000E776E" w:rsidRPr="0038705F" w:rsidRDefault="000E776E" w:rsidP="0038705F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8705F">
              <w:rPr>
                <w:rFonts w:ascii="標楷體" w:eastAsia="標楷體" w:hAnsi="標楷體"/>
              </w:rPr>
              <w:t>113</w:t>
            </w:r>
            <w:r w:rsidRPr="0038705F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A160C40" w14:textId="77777777" w:rsidR="000E776E" w:rsidRPr="0038705F" w:rsidRDefault="000E776E" w:rsidP="007479BE">
            <w:pPr>
              <w:spacing w:line="0" w:lineRule="atLeast"/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38705F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E776E" w14:paraId="63ED4171" w14:textId="77777777" w:rsidTr="003D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A4BBE02" w14:textId="77777777" w:rsidR="000E776E" w:rsidRPr="0038705F" w:rsidRDefault="000E776E" w:rsidP="00F2645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16C514D1" w14:textId="77777777" w:rsidR="000E776E" w:rsidRPr="0038705F" w:rsidRDefault="000E776E" w:rsidP="0038705F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8705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21BC5159" w14:textId="77777777" w:rsidR="000E776E" w:rsidRPr="0038705F" w:rsidRDefault="000E776E" w:rsidP="0038705F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8705F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50897861" w14:textId="77777777" w:rsidR="000E776E" w:rsidRPr="0038705F" w:rsidRDefault="000E776E" w:rsidP="0038705F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8705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44DC1228" w14:textId="77777777" w:rsidR="000E776E" w:rsidRPr="0038705F" w:rsidRDefault="000E776E" w:rsidP="0038705F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8705F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52" w:type="dxa"/>
            <w:tcBorders>
              <w:bottom w:val="single" w:sz="8" w:space="0" w:color="auto"/>
            </w:tcBorders>
            <w:vAlign w:val="center"/>
          </w:tcPr>
          <w:p w14:paraId="49B1581B" w14:textId="77777777" w:rsidR="000E776E" w:rsidRPr="0038705F" w:rsidRDefault="000E776E" w:rsidP="0038705F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8705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8" w:type="dxa"/>
            <w:tcBorders>
              <w:bottom w:val="single" w:sz="8" w:space="0" w:color="auto"/>
              <w:right w:val="nil"/>
            </w:tcBorders>
            <w:vAlign w:val="center"/>
          </w:tcPr>
          <w:p w14:paraId="338DD9E7" w14:textId="77777777" w:rsidR="000E776E" w:rsidRPr="0038705F" w:rsidRDefault="000E776E" w:rsidP="0038705F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8705F">
              <w:rPr>
                <w:rFonts w:ascii="標楷體" w:eastAsia="標楷體" w:hAnsi="標楷體" w:hint="eastAsia"/>
              </w:rPr>
              <w:t>％</w:t>
            </w:r>
          </w:p>
        </w:tc>
      </w:tr>
      <w:tr w:rsidR="000E776E" w14:paraId="07C1813A" w14:textId="77777777" w:rsidTr="003D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FF473AE" w14:textId="77777777" w:rsidR="000E776E" w:rsidRPr="00DD7920" w:rsidRDefault="000E776E" w:rsidP="00DD7920">
            <w:pPr>
              <w:ind w:rightChars="20" w:right="48"/>
              <w:jc w:val="distribute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DD7920">
              <w:rPr>
                <w:rFonts w:ascii="標楷體" w:eastAsia="標楷體" w:hAnsi="標楷體"/>
                <w:b/>
                <w:snapToGrid w:val="0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00695B5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2,933,290,228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7A9FCC6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F52FE5C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2,563,505,369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DF51363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DF5B06F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369,784,859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57E4247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14.42</w:t>
            </w:r>
          </w:p>
        </w:tc>
      </w:tr>
      <w:tr w:rsidR="000E776E" w14:paraId="3A7C445A" w14:textId="77777777" w:rsidTr="003D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587430C" w14:textId="77777777" w:rsidR="000E776E" w:rsidRPr="00DD7920" w:rsidRDefault="000E776E" w:rsidP="00DD792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DD7920">
              <w:rPr>
                <w:rFonts w:ascii="標楷體" w:eastAsia="標楷體" w:hAnsi="標楷體"/>
                <w:snapToGrid w:val="0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123E6F2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1,770,966,180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95FA59B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60.37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5612765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1,258,749,215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B30F960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49.10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0DBADBE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512,216,965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6A53201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40.69</w:t>
            </w:r>
          </w:p>
        </w:tc>
      </w:tr>
      <w:tr w:rsidR="000E776E" w14:paraId="287676A5" w14:textId="77777777" w:rsidTr="003D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C57116D" w14:textId="77777777" w:rsidR="000E776E" w:rsidRPr="00DD7920" w:rsidRDefault="000E776E" w:rsidP="00DD79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DD7920">
              <w:rPr>
                <w:rFonts w:ascii="標楷體" w:eastAsia="標楷體" w:hAnsi="標楷體"/>
                <w:snapToGrid w:val="0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3446F8B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1,770,966,180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3780562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60.37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E734AEF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1,258,749,215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80E6D7E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49.10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6C8B5D3A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512,216,965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39846DD6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40.69</w:t>
            </w:r>
          </w:p>
        </w:tc>
      </w:tr>
      <w:tr w:rsidR="000E776E" w14:paraId="4FBFE7BC" w14:textId="77777777" w:rsidTr="003D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B271DA" w14:textId="77777777" w:rsidR="000E776E" w:rsidRPr="00DD7920" w:rsidRDefault="000E776E" w:rsidP="00DD792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DD7920">
              <w:rPr>
                <w:rFonts w:ascii="標楷體" w:eastAsia="標楷體" w:hAnsi="標楷體"/>
                <w:snapToGrid w:val="0"/>
                <w:kern w:val="0"/>
                <w:sz w:val="22"/>
              </w:rPr>
              <w:t>長</w:t>
            </w:r>
            <w:proofErr w:type="gramStart"/>
            <w:r w:rsidRPr="00DD7920">
              <w:rPr>
                <w:rFonts w:ascii="標楷體" w:eastAsia="標楷體" w:hAnsi="標楷體"/>
                <w:snapToGrid w:val="0"/>
                <w:kern w:val="0"/>
                <w:sz w:val="22"/>
              </w:rPr>
              <w:t>期貸</w:t>
            </w:r>
            <w:proofErr w:type="gramEnd"/>
            <w:r w:rsidRPr="00DD7920">
              <w:rPr>
                <w:rFonts w:ascii="標楷體" w:eastAsia="標楷體" w:hAnsi="標楷體"/>
                <w:snapToGrid w:val="0"/>
                <w:kern w:val="0"/>
                <w:sz w:val="22"/>
              </w:rPr>
              <w:t>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FC6B733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1,162,324,048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56EF4CC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39.63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CB204B5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1,304,756,154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46B8259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50.90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B746E12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- 142,432,106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5CAF64EE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- 10.92</w:t>
            </w:r>
          </w:p>
        </w:tc>
      </w:tr>
      <w:tr w:rsidR="000E776E" w14:paraId="14B8AF35" w14:textId="77777777" w:rsidTr="003D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029F902" w14:textId="77777777" w:rsidR="000E776E" w:rsidRPr="00DD7920" w:rsidRDefault="000E776E" w:rsidP="00DD79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DD7920">
              <w:rPr>
                <w:rFonts w:ascii="標楷體" w:eastAsia="標楷體" w:hAnsi="標楷體"/>
                <w:snapToGrid w:val="0"/>
                <w:kern w:val="0"/>
                <w:sz w:val="22"/>
              </w:rPr>
              <w:t>長期墊款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5426FCF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1,162,324,048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0C826E0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39.63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882E93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1,304,756,154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86F9704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50.90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C015796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- 142,432,106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A89D4E1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- 10.92</w:t>
            </w:r>
          </w:p>
        </w:tc>
      </w:tr>
      <w:tr w:rsidR="000E776E" w14:paraId="289CED77" w14:textId="77777777" w:rsidTr="003D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C263449" w14:textId="77777777" w:rsidR="000E776E" w:rsidRPr="00DD7920" w:rsidRDefault="000E776E" w:rsidP="00DD7920">
            <w:pPr>
              <w:ind w:rightChars="20" w:right="48"/>
              <w:jc w:val="distribute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DD7920">
              <w:rPr>
                <w:rFonts w:ascii="標楷體" w:eastAsia="標楷體" w:hAnsi="標楷體"/>
                <w:b/>
                <w:snapToGrid w:val="0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0B0988E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2,933,290,228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1D956BB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9E100EE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2,563,505,369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7ED5866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764F26D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369,784,859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6B4FEBA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14.42</w:t>
            </w:r>
          </w:p>
        </w:tc>
      </w:tr>
      <w:tr w:rsidR="000E776E" w14:paraId="42582A6B" w14:textId="77777777" w:rsidTr="003D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74EBFC1" w14:textId="77777777" w:rsidR="000E776E" w:rsidRPr="00DD7920" w:rsidRDefault="000E776E" w:rsidP="00DD7920">
            <w:pPr>
              <w:ind w:rightChars="20" w:right="48"/>
              <w:jc w:val="distribute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DD7920">
              <w:rPr>
                <w:rFonts w:ascii="標楷體" w:eastAsia="標楷體" w:hAnsi="標楷體"/>
                <w:b/>
                <w:snapToGrid w:val="0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31F1A92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2,933,290,228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B4B0325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7C46D71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2,563,505,369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5A7816F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461D630E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369,784,859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06DE0DB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14.42</w:t>
            </w:r>
          </w:p>
        </w:tc>
      </w:tr>
      <w:tr w:rsidR="000E776E" w14:paraId="72C94CCB" w14:textId="77777777" w:rsidTr="003D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B602443" w14:textId="77777777" w:rsidR="000E776E" w:rsidRPr="00DD7920" w:rsidRDefault="000E776E" w:rsidP="00DD792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DD7920">
              <w:rPr>
                <w:rFonts w:ascii="標楷體" w:eastAsia="標楷體" w:hAnsi="標楷體"/>
                <w:snapToGrid w:val="0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25BEC91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2,933,290,228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B8F426D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1F441F1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2,563,505,369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2927512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7A2080F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369,784,859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5E1BFD17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14.42</w:t>
            </w:r>
          </w:p>
        </w:tc>
      </w:tr>
      <w:tr w:rsidR="000E776E" w14:paraId="653CEB57" w14:textId="77777777" w:rsidTr="003D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F940819" w14:textId="77777777" w:rsidR="000E776E" w:rsidRPr="00DD7920" w:rsidRDefault="000E776E" w:rsidP="00DD792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DD7920">
              <w:rPr>
                <w:rFonts w:ascii="標楷體" w:eastAsia="標楷體" w:hAnsi="標楷體"/>
                <w:snapToGrid w:val="0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D0786C4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2,933,290,228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4C9E553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06F45A4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2,563,505,369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7CF9006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0D52227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369,784,859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B8C0232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snapToGrid w:val="0"/>
                <w:kern w:val="0"/>
                <w:sz w:val="18"/>
              </w:rPr>
              <w:t>14.42</w:t>
            </w:r>
          </w:p>
        </w:tc>
      </w:tr>
      <w:tr w:rsidR="000E776E" w14:paraId="2F29C206" w14:textId="77777777" w:rsidTr="003D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08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1D44C4" w14:textId="77777777" w:rsidR="000E776E" w:rsidRPr="00DD7920" w:rsidRDefault="000E776E" w:rsidP="00DD7920">
            <w:pPr>
              <w:ind w:rightChars="20" w:right="48"/>
              <w:jc w:val="distribute"/>
              <w:rPr>
                <w:rFonts w:ascii="標楷體" w:eastAsia="標楷體" w:hAnsi="標楷體"/>
                <w:snapToGrid w:val="0"/>
                <w:kern w:val="0"/>
                <w:sz w:val="22"/>
              </w:rPr>
            </w:pPr>
            <w:r w:rsidRPr="00DD7920">
              <w:rPr>
                <w:rFonts w:ascii="標楷體" w:eastAsia="標楷體" w:hAnsi="標楷體"/>
                <w:b/>
                <w:snapToGrid w:val="0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16E3FD14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2,933,290,228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4370B511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55DF2DFB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2,563,505,369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6DF3EA18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single" w:sz="8" w:space="0" w:color="auto"/>
            </w:tcBorders>
            <w:vAlign w:val="center"/>
          </w:tcPr>
          <w:p w14:paraId="41689AD9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369,784,859</w:t>
            </w:r>
          </w:p>
        </w:tc>
        <w:tc>
          <w:tcPr>
            <w:tcW w:w="65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50941AF" w14:textId="77777777" w:rsidR="000E776E" w:rsidRPr="00DD7920" w:rsidRDefault="000E776E" w:rsidP="003B7C92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DD7920">
              <w:rPr>
                <w:rFonts w:ascii="新細明體" w:hAnsi="新細明體"/>
                <w:b/>
                <w:snapToGrid w:val="0"/>
                <w:kern w:val="0"/>
                <w:sz w:val="18"/>
              </w:rPr>
              <w:t>14.42</w:t>
            </w:r>
          </w:p>
        </w:tc>
      </w:tr>
    </w:tbl>
    <w:p w14:paraId="22DA71CF" w14:textId="23B5016A" w:rsidR="00947DC9" w:rsidRPr="000E776E" w:rsidRDefault="000E776E" w:rsidP="000E776E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947DC9" w:rsidRPr="000E776E" w:rsidSect="00914E2D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9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881F9" w14:textId="77777777" w:rsidR="00751DFB" w:rsidRDefault="00751DFB" w:rsidP="00A11CE0">
      <w:r>
        <w:separator/>
      </w:r>
    </w:p>
  </w:endnote>
  <w:endnote w:type="continuationSeparator" w:id="0">
    <w:p w14:paraId="118FF23F" w14:textId="77777777" w:rsidR="00751DFB" w:rsidRDefault="00751DFB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default"/>
    <w:sig w:usb0="00000000" w:usb1="00000000" w:usb2="00000016" w:usb3="00000000" w:csb0="00100000" w:csb1="00000000"/>
  </w:font>
  <w:font w:name="華康楷書體W5">
    <w:altName w:val="全字庫正楷體"/>
    <w:charset w:val="88"/>
    <w:family w:val="modern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4214761"/>
      <w:docPartObj>
        <w:docPartGallery w:val="Page Numbers (Bottom of Page)"/>
        <w:docPartUnique/>
      </w:docPartObj>
    </w:sdtPr>
    <w:sdtEndPr/>
    <w:sdtContent>
      <w:p w14:paraId="7AC14AD1" w14:textId="11BF340A" w:rsidR="00751DFB" w:rsidRDefault="001B0795" w:rsidP="00BF6A54">
        <w:pPr>
          <w:pStyle w:val="af"/>
          <w:snapToGrid/>
          <w:jc w:val="center"/>
        </w:pPr>
      </w:p>
    </w:sdtContent>
  </w:sdt>
  <w:p w14:paraId="01655DB1" w14:textId="77777777" w:rsidR="008A260E" w:rsidRPr="004D2F99" w:rsidRDefault="008A260E" w:rsidP="00BF6A54">
    <w:pPr>
      <w:pStyle w:val="af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2688722"/>
      <w:docPartObj>
        <w:docPartGallery w:val="Page Numbers (Bottom of Page)"/>
        <w:docPartUnique/>
      </w:docPartObj>
    </w:sdtPr>
    <w:sdtEndPr/>
    <w:sdtContent>
      <w:p w14:paraId="35F71D84" w14:textId="6E9F604A" w:rsidR="008A260E" w:rsidRDefault="008A260E" w:rsidP="00BF6A54">
        <w:pPr>
          <w:pStyle w:val="af"/>
          <w:snapToGrid/>
          <w:jc w:val="center"/>
          <w:rPr>
            <w:rFonts w:ascii="標楷體" w:eastAsia="標楷體" w:hAnsi="標楷體"/>
          </w:rPr>
        </w:pPr>
      </w:p>
      <w:p w14:paraId="002FD839" w14:textId="7601967D" w:rsidR="00751DFB" w:rsidRPr="002D6791" w:rsidRDefault="001B0795" w:rsidP="002D6791">
        <w:pPr>
          <w:pStyle w:val="af"/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89304" w14:textId="77777777" w:rsidR="00751DFB" w:rsidRDefault="00751DFB" w:rsidP="00A11CE0">
      <w:r>
        <w:separator/>
      </w:r>
    </w:p>
  </w:footnote>
  <w:footnote w:type="continuationSeparator" w:id="0">
    <w:p w14:paraId="39844E5E" w14:textId="77777777" w:rsidR="00751DFB" w:rsidRDefault="00751DFB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14A45"/>
    <w:rsid w:val="00016207"/>
    <w:rsid w:val="000367E6"/>
    <w:rsid w:val="00055B79"/>
    <w:rsid w:val="0005666A"/>
    <w:rsid w:val="00061D15"/>
    <w:rsid w:val="00074309"/>
    <w:rsid w:val="000A5588"/>
    <w:rsid w:val="000C71D5"/>
    <w:rsid w:val="000D06B0"/>
    <w:rsid w:val="000D0A21"/>
    <w:rsid w:val="000E776E"/>
    <w:rsid w:val="001044BC"/>
    <w:rsid w:val="00145F85"/>
    <w:rsid w:val="00180787"/>
    <w:rsid w:val="001A236D"/>
    <w:rsid w:val="001B0795"/>
    <w:rsid w:val="001B0FB3"/>
    <w:rsid w:val="001B5E6A"/>
    <w:rsid w:val="0020704F"/>
    <w:rsid w:val="0024780C"/>
    <w:rsid w:val="00253525"/>
    <w:rsid w:val="002564C2"/>
    <w:rsid w:val="002564D4"/>
    <w:rsid w:val="00287008"/>
    <w:rsid w:val="002C5F19"/>
    <w:rsid w:val="002D6791"/>
    <w:rsid w:val="002F6EA6"/>
    <w:rsid w:val="00313A0C"/>
    <w:rsid w:val="00332D4A"/>
    <w:rsid w:val="0036697A"/>
    <w:rsid w:val="0038705F"/>
    <w:rsid w:val="003A450B"/>
    <w:rsid w:val="003A6929"/>
    <w:rsid w:val="003A7B15"/>
    <w:rsid w:val="003B2054"/>
    <w:rsid w:val="003B7C92"/>
    <w:rsid w:val="003D2712"/>
    <w:rsid w:val="003F1C8A"/>
    <w:rsid w:val="004302A4"/>
    <w:rsid w:val="00445721"/>
    <w:rsid w:val="00450B33"/>
    <w:rsid w:val="0045542E"/>
    <w:rsid w:val="00461804"/>
    <w:rsid w:val="004B4D47"/>
    <w:rsid w:val="004B7099"/>
    <w:rsid w:val="004D2F99"/>
    <w:rsid w:val="005003EB"/>
    <w:rsid w:val="0050387B"/>
    <w:rsid w:val="0054445D"/>
    <w:rsid w:val="005504A2"/>
    <w:rsid w:val="00564A3F"/>
    <w:rsid w:val="00565F1B"/>
    <w:rsid w:val="00566D76"/>
    <w:rsid w:val="00571258"/>
    <w:rsid w:val="00572110"/>
    <w:rsid w:val="00575B14"/>
    <w:rsid w:val="005F518B"/>
    <w:rsid w:val="00621D9A"/>
    <w:rsid w:val="0062207B"/>
    <w:rsid w:val="006320F3"/>
    <w:rsid w:val="00670FB1"/>
    <w:rsid w:val="00687C08"/>
    <w:rsid w:val="006C333D"/>
    <w:rsid w:val="007479BE"/>
    <w:rsid w:val="00751DFB"/>
    <w:rsid w:val="00762B25"/>
    <w:rsid w:val="00770A07"/>
    <w:rsid w:val="00780E5F"/>
    <w:rsid w:val="007C538C"/>
    <w:rsid w:val="007D0A85"/>
    <w:rsid w:val="007D6946"/>
    <w:rsid w:val="0082293A"/>
    <w:rsid w:val="00843410"/>
    <w:rsid w:val="008A260E"/>
    <w:rsid w:val="008B2AAF"/>
    <w:rsid w:val="00914E2D"/>
    <w:rsid w:val="009448E5"/>
    <w:rsid w:val="009454F5"/>
    <w:rsid w:val="00947DC9"/>
    <w:rsid w:val="009B07BB"/>
    <w:rsid w:val="009B572D"/>
    <w:rsid w:val="00A04665"/>
    <w:rsid w:val="00A11CE0"/>
    <w:rsid w:val="00A16D64"/>
    <w:rsid w:val="00A275BE"/>
    <w:rsid w:val="00A34713"/>
    <w:rsid w:val="00A34C12"/>
    <w:rsid w:val="00A47CEE"/>
    <w:rsid w:val="00AF01BD"/>
    <w:rsid w:val="00B00B53"/>
    <w:rsid w:val="00B2592A"/>
    <w:rsid w:val="00B361E8"/>
    <w:rsid w:val="00B63D03"/>
    <w:rsid w:val="00B86B94"/>
    <w:rsid w:val="00BB4321"/>
    <w:rsid w:val="00BC5692"/>
    <w:rsid w:val="00BD7DB9"/>
    <w:rsid w:val="00BE0E95"/>
    <w:rsid w:val="00BF244F"/>
    <w:rsid w:val="00BF5E44"/>
    <w:rsid w:val="00BF6A54"/>
    <w:rsid w:val="00BF6EDD"/>
    <w:rsid w:val="00C13E1F"/>
    <w:rsid w:val="00C1561F"/>
    <w:rsid w:val="00C3066E"/>
    <w:rsid w:val="00C47FDA"/>
    <w:rsid w:val="00C51B3D"/>
    <w:rsid w:val="00C8015E"/>
    <w:rsid w:val="00C937B3"/>
    <w:rsid w:val="00C97975"/>
    <w:rsid w:val="00CA3D0E"/>
    <w:rsid w:val="00D00628"/>
    <w:rsid w:val="00D107C9"/>
    <w:rsid w:val="00D11617"/>
    <w:rsid w:val="00D213D8"/>
    <w:rsid w:val="00D2287E"/>
    <w:rsid w:val="00D353BA"/>
    <w:rsid w:val="00DB4191"/>
    <w:rsid w:val="00DB6CD7"/>
    <w:rsid w:val="00DD7920"/>
    <w:rsid w:val="00E16688"/>
    <w:rsid w:val="00E7766E"/>
    <w:rsid w:val="00E8154A"/>
    <w:rsid w:val="00E819CD"/>
    <w:rsid w:val="00E82C09"/>
    <w:rsid w:val="00E86D98"/>
    <w:rsid w:val="00E878E4"/>
    <w:rsid w:val="00EA475E"/>
    <w:rsid w:val="00EB0A9E"/>
    <w:rsid w:val="00EE42D0"/>
    <w:rsid w:val="00F026D0"/>
    <w:rsid w:val="00F409A3"/>
    <w:rsid w:val="00F512D1"/>
    <w:rsid w:val="00F961C5"/>
    <w:rsid w:val="00FC1297"/>
    <w:rsid w:val="00FD4959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0C9240D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00B5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B00B53"/>
    <w:rPr>
      <w:kern w:val="2"/>
    </w:rPr>
  </w:style>
  <w:style w:type="paragraph" w:styleId="af">
    <w:name w:val="footer"/>
    <w:basedOn w:val="a"/>
    <w:link w:val="af0"/>
    <w:uiPriority w:val="99"/>
    <w:unhideWhenUsed/>
    <w:qFormat/>
    <w:rsid w:val="00B00B5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qFormat/>
    <w:rsid w:val="00B00B53"/>
    <w:rPr>
      <w:kern w:val="2"/>
    </w:rPr>
  </w:style>
  <w:style w:type="table" w:styleId="af1">
    <w:name w:val="Table Grid"/>
    <w:aliases w:val="表格規格"/>
    <w:basedOn w:val="a1"/>
    <w:uiPriority w:val="59"/>
    <w:rsid w:val="003A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（一） 字元1"/>
    <w:link w:val="af2"/>
    <w:qFormat/>
    <w:locked/>
    <w:rsid w:val="002D6791"/>
    <w:rPr>
      <w:rFonts w:ascii="標楷體" w:eastAsia="標楷體" w:hAnsi="標楷體" w:cs="新細明體"/>
      <w:b/>
      <w:bCs/>
      <w:kern w:val="2"/>
      <w:sz w:val="28"/>
      <w:szCs w:val="28"/>
    </w:rPr>
  </w:style>
  <w:style w:type="paragraph" w:customStyle="1" w:styleId="af2">
    <w:name w:val="標題（一）"/>
    <w:basedOn w:val="a"/>
    <w:link w:val="10"/>
    <w:qFormat/>
    <w:rsid w:val="002D6791"/>
    <w:pPr>
      <w:spacing w:beforeLines="20" w:afterLines="20" w:line="400" w:lineRule="exact"/>
      <w:ind w:firstLineChars="200" w:firstLine="200"/>
      <w:jc w:val="both"/>
    </w:pPr>
    <w:rPr>
      <w:rFonts w:ascii="標楷體" w:eastAsia="標楷體" w:hAnsi="標楷體" w:cs="新細明體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</Template>
  <TotalTime>20</TotalTime>
  <Pages>2</Pages>
  <Words>742</Words>
  <Characters>1212</Characters>
  <Application>Microsoft Office Word</Application>
  <DocSecurity>0</DocSecurity>
  <Lines>10</Lines>
  <Paragraphs>3</Paragraphs>
  <ScaleCrop>false</ScaleCrop>
  <Company>審計部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蔡欣晏</cp:lastModifiedBy>
  <cp:revision>23</cp:revision>
  <cp:lastPrinted>2026-06-30T09:38:00Z</cp:lastPrinted>
  <dcterms:created xsi:type="dcterms:W3CDTF">2026-06-24T05:44:00Z</dcterms:created>
  <dcterms:modified xsi:type="dcterms:W3CDTF">2026-07-16T03:26:00Z</dcterms:modified>
</cp:coreProperties>
</file>