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02D60" w14:textId="511CC1A4" w:rsidR="00763C16" w:rsidRPr="00F96DDB" w:rsidRDefault="00501667" w:rsidP="00501667">
      <w:pPr>
        <w:widowControl w:val="0"/>
        <w:overflowPunct/>
        <w:snapToGrid w:val="0"/>
        <w:spacing w:afterLines="20" w:after="72" w:line="0" w:lineRule="atLeast"/>
        <w:ind w:firstLine="641"/>
        <w:rPr>
          <w:rFonts w:cs="Times New Roman"/>
          <w:b/>
          <w:sz w:val="32"/>
          <w:szCs w:val="20"/>
        </w:rPr>
      </w:pPr>
      <w:r>
        <w:rPr>
          <w:rFonts w:cs="Times New Roman" w:hint="eastAsia"/>
          <w:b/>
          <w:sz w:val="32"/>
          <w:szCs w:val="20"/>
        </w:rPr>
        <w:t>(</w:t>
      </w:r>
      <w:r w:rsidR="00763C16" w:rsidRPr="00F96DDB">
        <w:rPr>
          <w:rFonts w:cs="Times New Roman" w:hint="eastAsia"/>
          <w:b/>
          <w:sz w:val="32"/>
          <w:szCs w:val="20"/>
        </w:rPr>
        <w:t>四</w:t>
      </w:r>
      <w:r>
        <w:rPr>
          <w:rFonts w:cs="Times New Roman" w:hint="eastAsia"/>
          <w:b/>
          <w:sz w:val="32"/>
          <w:szCs w:val="20"/>
        </w:rPr>
        <w:t>)</w:t>
      </w:r>
      <w:r w:rsidR="00763C16" w:rsidRPr="00F96DDB">
        <w:rPr>
          <w:rFonts w:cs="Times New Roman" w:hint="eastAsia"/>
          <w:b/>
          <w:sz w:val="32"/>
          <w:szCs w:val="20"/>
        </w:rPr>
        <w:t>教育部主管</w:t>
      </w:r>
    </w:p>
    <w:p w14:paraId="3A5C7801" w14:textId="7FAA327A" w:rsidR="00CF0095" w:rsidRPr="00F96DDB" w:rsidRDefault="00CF0095" w:rsidP="00501667">
      <w:pPr>
        <w:spacing w:afterLines="20" w:after="72" w:line="0" w:lineRule="atLeast"/>
        <w:ind w:firstLineChars="300" w:firstLine="961"/>
        <w:rPr>
          <w:rFonts w:cs="Times New Roman"/>
          <w:b/>
          <w:sz w:val="32"/>
          <w:szCs w:val="20"/>
        </w:rPr>
      </w:pPr>
      <w:r w:rsidRPr="00F96DDB">
        <w:rPr>
          <w:rFonts w:cs="Times New Roman" w:hint="eastAsia"/>
          <w:b/>
          <w:sz w:val="32"/>
          <w:szCs w:val="20"/>
        </w:rPr>
        <w:t>1</w:t>
      </w:r>
      <w:r w:rsidRPr="00F96DDB">
        <w:rPr>
          <w:rFonts w:cs="Times New Roman"/>
          <w:b/>
          <w:sz w:val="32"/>
          <w:szCs w:val="20"/>
        </w:rPr>
        <w:t>.</w:t>
      </w:r>
      <w:r w:rsidRPr="00F96DDB">
        <w:rPr>
          <w:rFonts w:cs="Times New Roman" w:hint="eastAsia"/>
          <w:b/>
          <w:sz w:val="32"/>
          <w:szCs w:val="20"/>
        </w:rPr>
        <w:t>學產基金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2"/>
        <w:gridCol w:w="1406"/>
        <w:gridCol w:w="1406"/>
        <w:gridCol w:w="1406"/>
        <w:gridCol w:w="1406"/>
        <w:gridCol w:w="1347"/>
        <w:gridCol w:w="741"/>
      </w:tblGrid>
      <w:tr w:rsidR="004A7967" w:rsidRPr="004A7967" w14:paraId="7D398E64" w14:textId="77777777" w:rsidTr="00DB21E3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556C786E" w14:textId="2746B336" w:rsidR="004A7967" w:rsidRPr="004A7967" w:rsidRDefault="0035469C" w:rsidP="0035469C">
            <w:pPr>
              <w:widowControl w:val="0"/>
              <w:tabs>
                <w:tab w:val="left" w:pos="2504"/>
              </w:tabs>
              <w:overflowPunct/>
              <w:snapToGrid w:val="0"/>
              <w:spacing w:after="60"/>
              <w:ind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35469C">
              <w:rPr>
                <w:rFonts w:cs="Times New Roman"/>
                <w:b/>
                <w:sz w:val="32"/>
                <w:szCs w:val="20"/>
              </w:rPr>
              <w:tab/>
            </w:r>
            <w:r w:rsidR="004A7967" w:rsidRPr="004A7967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學產基金</w:t>
            </w:r>
            <w:r w:rsidR="004A7967" w:rsidRPr="004A7967">
              <w:rPr>
                <w:rFonts w:cs="Times New Roman"/>
                <w:b/>
                <w:sz w:val="32"/>
                <w:szCs w:val="20"/>
                <w:u w:val="single"/>
              </w:rPr>
              <w:t>來源用途及</w:t>
            </w:r>
            <w:r w:rsidR="004A7967" w:rsidRPr="004A7967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4A7967" w:rsidRPr="004A7967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4A7967" w:rsidRPr="004A7967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14:paraId="3D54E748" w14:textId="6A80D753" w:rsidR="004A7967" w:rsidRPr="004A7967" w:rsidRDefault="004A7967" w:rsidP="00F55872">
            <w:pPr>
              <w:widowControl w:val="0"/>
              <w:tabs>
                <w:tab w:val="left" w:pos="3890"/>
                <w:tab w:val="left" w:pos="8520"/>
              </w:tabs>
              <w:overflowPunct/>
              <w:snapToGrid w:val="0"/>
              <w:spacing w:after="60"/>
              <w:ind w:rightChars="3" w:right="7"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4A7967">
              <w:rPr>
                <w:rFonts w:cs="Times New Roman"/>
                <w:spacing w:val="60"/>
                <w:szCs w:val="20"/>
              </w:rPr>
              <w:tab/>
            </w:r>
            <w:r w:rsidRPr="004A7967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="002A07C1">
              <w:rPr>
                <w:rFonts w:cs="Times New Roman" w:hint="eastAsia"/>
                <w:szCs w:val="20"/>
              </w:rPr>
              <w:t>11</w:t>
            </w:r>
            <w:r w:rsidR="00DD799A">
              <w:rPr>
                <w:rFonts w:cs="Times New Roman"/>
                <w:szCs w:val="20"/>
              </w:rPr>
              <w:t>4</w:t>
            </w:r>
            <w:proofErr w:type="gramEnd"/>
            <w:r w:rsidRPr="004A7967">
              <w:rPr>
                <w:rFonts w:cs="Times New Roman" w:hint="eastAsia"/>
                <w:szCs w:val="20"/>
              </w:rPr>
              <w:t>年度</w:t>
            </w:r>
            <w:r w:rsidRPr="004A7967">
              <w:rPr>
                <w:rFonts w:cs="Times New Roman" w:hint="eastAsia"/>
                <w:szCs w:val="20"/>
              </w:rPr>
              <w:tab/>
            </w:r>
            <w:r w:rsidRPr="004A7967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4A7967" w:rsidRPr="004A7967" w14:paraId="7C60E6D0" w14:textId="77777777" w:rsidTr="002602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1221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4189F58" w14:textId="77777777" w:rsidR="004A7967" w:rsidRPr="0035469C" w:rsidRDefault="004A7967" w:rsidP="0035469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35469C">
              <w:rPr>
                <w:rFonts w:cs="Times New Roman" w:hint="eastAsia"/>
                <w:szCs w:val="20"/>
              </w:rPr>
              <w:t>項目</w:t>
            </w:r>
          </w:p>
        </w:tc>
        <w:tc>
          <w:tcPr>
            <w:tcW w:w="689" w:type="pct"/>
            <w:vMerge w:val="restart"/>
            <w:tcBorders>
              <w:top w:val="single" w:sz="8" w:space="0" w:color="auto"/>
            </w:tcBorders>
            <w:vAlign w:val="center"/>
          </w:tcPr>
          <w:p w14:paraId="5FA5C71D" w14:textId="77777777" w:rsidR="004A7967" w:rsidRPr="0035469C" w:rsidRDefault="004A7967" w:rsidP="0035469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35469C">
              <w:rPr>
                <w:rFonts w:cs="Times New Roman" w:hint="eastAsia"/>
                <w:szCs w:val="20"/>
              </w:rPr>
              <w:t>預算數</w:t>
            </w:r>
          </w:p>
        </w:tc>
        <w:tc>
          <w:tcPr>
            <w:tcW w:w="689" w:type="pct"/>
            <w:vMerge w:val="restart"/>
            <w:tcBorders>
              <w:top w:val="single" w:sz="8" w:space="0" w:color="auto"/>
            </w:tcBorders>
            <w:vAlign w:val="center"/>
          </w:tcPr>
          <w:p w14:paraId="75D47CB2" w14:textId="77777777" w:rsidR="004A7967" w:rsidRPr="0035469C" w:rsidRDefault="004A7967" w:rsidP="0035469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35469C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689" w:type="pct"/>
            <w:vMerge w:val="restart"/>
            <w:tcBorders>
              <w:top w:val="single" w:sz="8" w:space="0" w:color="auto"/>
            </w:tcBorders>
            <w:vAlign w:val="center"/>
          </w:tcPr>
          <w:p w14:paraId="73C0BEB5" w14:textId="77777777" w:rsidR="004A7967" w:rsidRPr="0035469C" w:rsidRDefault="004A7967" w:rsidP="0035469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35469C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689" w:type="pct"/>
            <w:vMerge w:val="restart"/>
            <w:tcBorders>
              <w:top w:val="single" w:sz="8" w:space="0" w:color="auto"/>
            </w:tcBorders>
            <w:vAlign w:val="center"/>
          </w:tcPr>
          <w:p w14:paraId="4461244F" w14:textId="77777777" w:rsidR="004A7967" w:rsidRPr="0035469C" w:rsidRDefault="004A7967" w:rsidP="0035469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35469C">
              <w:rPr>
                <w:rFonts w:cs="Times New Roman" w:hint="eastAsia"/>
                <w:szCs w:val="20"/>
              </w:rPr>
              <w:t>決算審定數</w:t>
            </w:r>
          </w:p>
        </w:tc>
        <w:tc>
          <w:tcPr>
            <w:tcW w:w="1023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DBABC98" w14:textId="77777777" w:rsidR="004A7967" w:rsidRPr="0035469C" w:rsidRDefault="004A7967" w:rsidP="005A512F">
            <w:pPr>
              <w:widowControl w:val="0"/>
              <w:overflowPunct/>
              <w:spacing w:line="0" w:lineRule="atLeast"/>
              <w:ind w:leftChars="20" w:left="48" w:rightChars="-12" w:right="-29" w:firstLineChars="0" w:firstLine="0"/>
              <w:jc w:val="distribute"/>
              <w:rPr>
                <w:rFonts w:cs="Times New Roman"/>
                <w:szCs w:val="20"/>
              </w:rPr>
            </w:pPr>
            <w:r w:rsidRPr="0035469C">
              <w:rPr>
                <w:rFonts w:cs="Times New Roman" w:hint="eastAsia"/>
                <w:szCs w:val="20"/>
              </w:rPr>
              <w:t>審定數與預算數</w:t>
            </w:r>
          </w:p>
          <w:p w14:paraId="5FE20183" w14:textId="77777777" w:rsidR="004A7967" w:rsidRPr="0035469C" w:rsidRDefault="004A7967" w:rsidP="005A512F">
            <w:pPr>
              <w:widowControl w:val="0"/>
              <w:overflowPunct/>
              <w:spacing w:line="0" w:lineRule="atLeast"/>
              <w:ind w:leftChars="20" w:left="48" w:rightChars="-12" w:right="-29" w:firstLineChars="0" w:firstLine="0"/>
              <w:jc w:val="distribute"/>
              <w:rPr>
                <w:rFonts w:cs="Times New Roman"/>
                <w:szCs w:val="20"/>
              </w:rPr>
            </w:pPr>
            <w:r w:rsidRPr="0035469C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4A7967" w:rsidRPr="004A7967" w14:paraId="2CEFDB60" w14:textId="77777777" w:rsidTr="002602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1221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C83ACCE" w14:textId="77777777" w:rsidR="004A7967" w:rsidRPr="0035469C" w:rsidRDefault="004A7967" w:rsidP="0035469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89" w:type="pct"/>
            <w:vMerge/>
            <w:tcBorders>
              <w:bottom w:val="single" w:sz="8" w:space="0" w:color="auto"/>
            </w:tcBorders>
            <w:vAlign w:val="center"/>
          </w:tcPr>
          <w:p w14:paraId="52891C66" w14:textId="77777777" w:rsidR="004A7967" w:rsidRPr="0035469C" w:rsidRDefault="004A7967" w:rsidP="0035469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89" w:type="pct"/>
            <w:vMerge/>
            <w:tcBorders>
              <w:bottom w:val="single" w:sz="8" w:space="0" w:color="auto"/>
            </w:tcBorders>
            <w:vAlign w:val="center"/>
          </w:tcPr>
          <w:p w14:paraId="71134C6B" w14:textId="77777777" w:rsidR="004A7967" w:rsidRPr="0035469C" w:rsidRDefault="004A7967" w:rsidP="0035469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89" w:type="pct"/>
            <w:vMerge/>
            <w:tcBorders>
              <w:bottom w:val="single" w:sz="8" w:space="0" w:color="auto"/>
            </w:tcBorders>
            <w:vAlign w:val="center"/>
          </w:tcPr>
          <w:p w14:paraId="0C679D22" w14:textId="77777777" w:rsidR="004A7967" w:rsidRPr="0035469C" w:rsidRDefault="004A7967" w:rsidP="0035469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89" w:type="pct"/>
            <w:vMerge/>
            <w:tcBorders>
              <w:bottom w:val="single" w:sz="8" w:space="0" w:color="auto"/>
            </w:tcBorders>
            <w:vAlign w:val="center"/>
          </w:tcPr>
          <w:p w14:paraId="7E03E95B" w14:textId="77777777" w:rsidR="004A7967" w:rsidRPr="0035469C" w:rsidRDefault="004A7967" w:rsidP="0035469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60" w:type="pct"/>
            <w:tcBorders>
              <w:bottom w:val="single" w:sz="8" w:space="0" w:color="auto"/>
            </w:tcBorders>
            <w:vAlign w:val="center"/>
          </w:tcPr>
          <w:p w14:paraId="771C3740" w14:textId="77777777" w:rsidR="004A7967" w:rsidRPr="0035469C" w:rsidRDefault="004A7967" w:rsidP="0035469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35469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363" w:type="pct"/>
            <w:tcBorders>
              <w:bottom w:val="single" w:sz="8" w:space="0" w:color="auto"/>
              <w:right w:val="nil"/>
            </w:tcBorders>
            <w:vAlign w:val="center"/>
          </w:tcPr>
          <w:p w14:paraId="1080815F" w14:textId="77777777" w:rsidR="004A7967" w:rsidRPr="0035469C" w:rsidRDefault="004A7967" w:rsidP="0035469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35469C">
              <w:rPr>
                <w:rFonts w:cs="Times New Roman" w:hint="eastAsia"/>
                <w:szCs w:val="20"/>
              </w:rPr>
              <w:t>％</w:t>
            </w:r>
          </w:p>
        </w:tc>
      </w:tr>
      <w:tr w:rsidR="00DD799A" w:rsidRPr="004A7967" w14:paraId="32746098" w14:textId="77777777" w:rsidTr="002602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6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08BFBEC1" w14:textId="77777777" w:rsidR="00DD799A" w:rsidRPr="004A7967" w:rsidRDefault="00DD799A" w:rsidP="0035469C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b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F05B387" w14:textId="46B41134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884,472,000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58C50B79" w14:textId="23C991CC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1,008,210,303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A55FB19" w14:textId="03D87793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6F8EB543" w14:textId="3C32CAAB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1,008,210,303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14:paraId="50CCBA9C" w14:textId="284F3097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123,738,303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591FC278" w14:textId="26B54C7F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13.99</w:t>
            </w:r>
          </w:p>
        </w:tc>
      </w:tr>
      <w:tr w:rsidR="00DD799A" w:rsidRPr="004A7967" w14:paraId="25ECB0C1" w14:textId="77777777" w:rsidTr="002602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6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35AA6962" w14:textId="77777777" w:rsidR="00DD799A" w:rsidRPr="004A7967" w:rsidRDefault="00DD799A" w:rsidP="0035469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kern w:val="0"/>
                <w:sz w:val="22"/>
                <w:szCs w:val="20"/>
              </w:rPr>
              <w:t>徵收及依法分配收入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659996FC" w14:textId="1D607985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3,873,000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50423F33" w14:textId="62B2E0CE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45,906,248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87F78D2" w14:textId="25B3006A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6D4ADC57" w14:textId="78DAF58D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45,906,248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14:paraId="6BF3DD74" w14:textId="5ECCAEFB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42,033,248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0583A20E" w14:textId="56BC0D6A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1,085.29</w:t>
            </w:r>
          </w:p>
        </w:tc>
      </w:tr>
      <w:tr w:rsidR="00DD799A" w:rsidRPr="004A7967" w14:paraId="1A62CD25" w14:textId="77777777" w:rsidTr="002602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6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0445A266" w14:textId="77777777" w:rsidR="00DD799A" w:rsidRPr="004A7967" w:rsidRDefault="00DD799A" w:rsidP="0035469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7E73E510" w14:textId="5CD9902C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878,002,000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F2797FD" w14:textId="4C3B3545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955,803,079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6CFEA471" w14:textId="7F65226F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7FF77397" w14:textId="66E8F604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955,803,079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14:paraId="531A6177" w14:textId="45263E4D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77,801,079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3619E494" w14:textId="5CC2A87F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8.86</w:t>
            </w:r>
          </w:p>
        </w:tc>
      </w:tr>
      <w:tr w:rsidR="00DD799A" w:rsidRPr="004A7967" w14:paraId="2F5B69ED" w14:textId="77777777" w:rsidTr="002602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6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5B64D3F0" w14:textId="77777777" w:rsidR="00DD799A" w:rsidRPr="004A7967" w:rsidRDefault="00DD799A" w:rsidP="0035469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kern w:val="0"/>
                <w:sz w:val="22"/>
                <w:szCs w:val="20"/>
              </w:rPr>
              <w:t>其他收入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462393AD" w14:textId="178EA504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2,597,000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5DE5267E" w14:textId="54372CF3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6,500,976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B029706" w14:textId="7A49F72A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6D68A68E" w14:textId="339FF1FF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6,500,976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14:paraId="62CA8C92" w14:textId="7BB2EF55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3,903,976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0F7FA7F7" w14:textId="4D65EA09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150.33</w:t>
            </w:r>
          </w:p>
        </w:tc>
      </w:tr>
      <w:tr w:rsidR="00DD799A" w:rsidRPr="004A7967" w14:paraId="2E2DB4EF" w14:textId="77777777" w:rsidTr="002602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6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60FB6F9A" w14:textId="77777777" w:rsidR="00DD799A" w:rsidRPr="004A7967" w:rsidRDefault="00DD799A" w:rsidP="0035469C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b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28F5643A" w14:textId="2355E790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783,165,000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6912D385" w14:textId="118D90E4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661,669,749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24975FA" w14:textId="2EC232E5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273FB770" w14:textId="5A21DD30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661,669,749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14:paraId="526CFF54" w14:textId="13C96D92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- 121,495,251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3A8C29D5" w14:textId="2AE32BA5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- 15.51</w:t>
            </w:r>
          </w:p>
        </w:tc>
      </w:tr>
      <w:tr w:rsidR="00DD799A" w:rsidRPr="004A7967" w14:paraId="185F5D19" w14:textId="77777777" w:rsidTr="002602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6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2A830586" w14:textId="77777777" w:rsidR="00DD799A" w:rsidRPr="004A7967" w:rsidRDefault="00DD799A" w:rsidP="0035469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kern w:val="0"/>
                <w:sz w:val="22"/>
                <w:szCs w:val="20"/>
              </w:rPr>
              <w:t>學產房地管理計畫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7F77B134" w14:textId="7F132A20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161,739,000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2DD61BB1" w14:textId="54F6253B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152,641,404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09F11C43" w14:textId="33D588F9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01D5EA58" w14:textId="3DEDFE2C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152,641,404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14:paraId="068BE7B2" w14:textId="2C255727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- 9,097,596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40445435" w14:textId="56694A18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- 5.62</w:t>
            </w:r>
          </w:p>
        </w:tc>
      </w:tr>
      <w:tr w:rsidR="00DD799A" w:rsidRPr="004A7967" w14:paraId="50BA2124" w14:textId="77777777" w:rsidTr="002602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6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1D834932" w14:textId="77777777" w:rsidR="00DD799A" w:rsidRPr="004A7967" w:rsidRDefault="00DD799A" w:rsidP="0035469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kern w:val="0"/>
                <w:sz w:val="22"/>
                <w:szCs w:val="20"/>
              </w:rPr>
              <w:t>獎助教育支出計畫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509BD715" w14:textId="2BE47D28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621,366,000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05972B41" w14:textId="247F4489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505,363,625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363224D" w14:textId="3E501275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5D27949A" w14:textId="6C73A4B2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505,363,625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14:paraId="527CAD5D" w14:textId="3BB7FC29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- 116,002,375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1413A553" w14:textId="7C9ADE9E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- 18.67</w:t>
            </w:r>
          </w:p>
        </w:tc>
      </w:tr>
      <w:tr w:rsidR="00DD799A" w:rsidRPr="004A7967" w14:paraId="4AA51E52" w14:textId="77777777" w:rsidTr="002602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6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0F964091" w14:textId="77777777" w:rsidR="00DD799A" w:rsidRPr="004A7967" w:rsidRDefault="00DD799A" w:rsidP="0035469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kern w:val="0"/>
                <w:sz w:val="22"/>
                <w:szCs w:val="20"/>
              </w:rPr>
              <w:t>一般建築及設備計畫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237B007" w14:textId="33759138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60,000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7D68BC9A" w14:textId="77D78439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3,664,720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6186BC3" w14:textId="52ED7C0D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61EAEF94" w14:textId="18E665CE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3,664,720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14:paraId="0CF5F582" w14:textId="717F6C33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3,604,720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52D82F8D" w14:textId="42196219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snapToGrid w:val="0"/>
                <w:sz w:val="18"/>
                <w:szCs w:val="18"/>
              </w:rPr>
              <w:t>6,007.87</w:t>
            </w:r>
          </w:p>
        </w:tc>
      </w:tr>
      <w:tr w:rsidR="00DD799A" w:rsidRPr="004A7967" w14:paraId="1E04E6B1" w14:textId="77777777" w:rsidTr="002602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6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3B89116C" w14:textId="77777777" w:rsidR="00DD799A" w:rsidRPr="004A7967" w:rsidRDefault="00DD799A" w:rsidP="0035469C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4A7967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4A7967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46E29B7" w14:textId="2A625EA3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101,307,000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6142FDE9" w14:textId="07587430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346,540,554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6213C8D5" w14:textId="16C87F33" w:rsidR="00DD799A" w:rsidRPr="00260224" w:rsidRDefault="00F707B8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.</w:t>
            </w:r>
            <w:r w:rsidR="00DD799A"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2C0C7084" w14:textId="33D101DA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346,540,554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14:paraId="74454953" w14:textId="740BE477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245,233,554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211AD909" w14:textId="096ADB25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242.07</w:t>
            </w:r>
          </w:p>
        </w:tc>
      </w:tr>
      <w:tr w:rsidR="00DD799A" w:rsidRPr="004A7967" w14:paraId="51F02434" w14:textId="77777777" w:rsidTr="002602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6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3D12E586" w14:textId="77777777" w:rsidR="00DD799A" w:rsidRPr="004A7967" w:rsidRDefault="00DD799A" w:rsidP="0035469C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b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8FC1BA0" w14:textId="52F5A96A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6,611,529,000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ABC89B7" w14:textId="50BCFDA2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6,651,001,564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4DFBFAFC" w14:textId="27C945E6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56D876A7" w14:textId="4DDAF5F0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6,651,001,564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14:paraId="494CCE18" w14:textId="4CCC3187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39,472,564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228B3800" w14:textId="79123F22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0.60</w:t>
            </w:r>
          </w:p>
        </w:tc>
      </w:tr>
      <w:tr w:rsidR="00DD799A" w:rsidRPr="004A7967" w14:paraId="381CD42C" w14:textId="77777777" w:rsidTr="002602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86"/>
        </w:trPr>
        <w:tc>
          <w:tcPr>
            <w:tcW w:w="1221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4A9AE52" w14:textId="77777777" w:rsidR="00DD799A" w:rsidRPr="004A7967" w:rsidRDefault="00DD799A" w:rsidP="0035469C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b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689" w:type="pct"/>
            <w:tcBorders>
              <w:top w:val="nil"/>
              <w:bottom w:val="single" w:sz="8" w:space="0" w:color="auto"/>
            </w:tcBorders>
            <w:vAlign w:val="center"/>
          </w:tcPr>
          <w:p w14:paraId="7C912194" w14:textId="2A7FB84C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6,712,836,000</w:t>
            </w:r>
          </w:p>
        </w:tc>
        <w:tc>
          <w:tcPr>
            <w:tcW w:w="689" w:type="pct"/>
            <w:tcBorders>
              <w:top w:val="nil"/>
              <w:bottom w:val="single" w:sz="8" w:space="0" w:color="auto"/>
            </w:tcBorders>
            <w:vAlign w:val="center"/>
          </w:tcPr>
          <w:p w14:paraId="66C227E5" w14:textId="7C3C5867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6,997,542,118</w:t>
            </w:r>
          </w:p>
        </w:tc>
        <w:tc>
          <w:tcPr>
            <w:tcW w:w="689" w:type="pct"/>
            <w:tcBorders>
              <w:top w:val="nil"/>
              <w:bottom w:val="single" w:sz="8" w:space="0" w:color="auto"/>
            </w:tcBorders>
            <w:vAlign w:val="center"/>
          </w:tcPr>
          <w:p w14:paraId="41816338" w14:textId="6ECA6AC5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89" w:type="pct"/>
            <w:tcBorders>
              <w:top w:val="nil"/>
              <w:bottom w:val="single" w:sz="8" w:space="0" w:color="auto"/>
            </w:tcBorders>
            <w:vAlign w:val="center"/>
          </w:tcPr>
          <w:p w14:paraId="1BC82BD2" w14:textId="4AA9D7D6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6,997,542,118</w:t>
            </w:r>
          </w:p>
        </w:tc>
        <w:tc>
          <w:tcPr>
            <w:tcW w:w="660" w:type="pct"/>
            <w:tcBorders>
              <w:top w:val="nil"/>
              <w:bottom w:val="single" w:sz="8" w:space="0" w:color="auto"/>
            </w:tcBorders>
            <w:vAlign w:val="center"/>
          </w:tcPr>
          <w:p w14:paraId="6945CDE9" w14:textId="1100F897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284,706,118</w:t>
            </w:r>
          </w:p>
        </w:tc>
        <w:tc>
          <w:tcPr>
            <w:tcW w:w="363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5F94D72" w14:textId="4E0E0CE1" w:rsidR="00DD799A" w:rsidRPr="00260224" w:rsidRDefault="00DD799A" w:rsidP="0026022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26022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4.24</w:t>
            </w:r>
          </w:p>
        </w:tc>
      </w:tr>
    </w:tbl>
    <w:p w14:paraId="27E90A40" w14:textId="5A1869A8" w:rsidR="00C606DE" w:rsidRDefault="00C606DE" w:rsidP="00C606DE">
      <w:pPr>
        <w:snapToGrid w:val="0"/>
        <w:spacing w:afterLines="30" w:after="108"/>
        <w:ind w:rightChars="235" w:right="564" w:firstLineChars="0" w:firstLine="0"/>
        <w:rPr>
          <w:sz w:val="18"/>
          <w:szCs w:val="18"/>
        </w:rPr>
      </w:pPr>
      <w:proofErr w:type="gramStart"/>
      <w:r w:rsidRPr="00C606DE">
        <w:rPr>
          <w:rFonts w:hint="eastAsia"/>
          <w:sz w:val="18"/>
          <w:szCs w:val="18"/>
        </w:rPr>
        <w:t>註</w:t>
      </w:r>
      <w:proofErr w:type="gramEnd"/>
      <w:r w:rsidRPr="00C606DE">
        <w:rPr>
          <w:rFonts w:hint="eastAsia"/>
          <w:sz w:val="18"/>
          <w:szCs w:val="18"/>
        </w:rPr>
        <w:t>：</w:t>
      </w:r>
      <w:proofErr w:type="gramStart"/>
      <w:r w:rsidRPr="00C606DE">
        <w:rPr>
          <w:rFonts w:hint="eastAsia"/>
          <w:sz w:val="18"/>
          <w:szCs w:val="18"/>
        </w:rPr>
        <w:t>本表學產房</w:t>
      </w:r>
      <w:proofErr w:type="gramEnd"/>
      <w:r w:rsidRPr="00C606DE">
        <w:rPr>
          <w:rFonts w:hint="eastAsia"/>
          <w:sz w:val="18"/>
          <w:szCs w:val="18"/>
        </w:rPr>
        <w:t>地管理計畫決算審定數</w:t>
      </w:r>
      <w:r w:rsidRPr="00C606DE">
        <w:rPr>
          <w:sz w:val="18"/>
          <w:szCs w:val="18"/>
        </w:rPr>
        <w:t>152,641,404</w:t>
      </w:r>
      <w:r w:rsidRPr="00C606DE">
        <w:rPr>
          <w:rFonts w:hint="eastAsia"/>
          <w:sz w:val="18"/>
          <w:szCs w:val="18"/>
        </w:rPr>
        <w:t>元，包含</w:t>
      </w:r>
      <w:proofErr w:type="gramStart"/>
      <w:r w:rsidR="00610AA2">
        <w:rPr>
          <w:rFonts w:hint="eastAsia"/>
          <w:sz w:val="18"/>
          <w:szCs w:val="18"/>
        </w:rPr>
        <w:t>1</w:t>
      </w:r>
      <w:r w:rsidR="00610AA2">
        <w:rPr>
          <w:sz w:val="18"/>
          <w:szCs w:val="18"/>
        </w:rPr>
        <w:t>14</w:t>
      </w:r>
      <w:proofErr w:type="gramEnd"/>
      <w:r w:rsidRPr="00C606DE">
        <w:rPr>
          <w:rFonts w:hint="eastAsia"/>
          <w:sz w:val="18"/>
          <w:szCs w:val="18"/>
        </w:rPr>
        <w:t>年度報准先行辦理數之執行數</w:t>
      </w:r>
      <w:r>
        <w:rPr>
          <w:sz w:val="18"/>
          <w:szCs w:val="18"/>
        </w:rPr>
        <w:t>3,616,000</w:t>
      </w:r>
      <w:r w:rsidRPr="00C606DE">
        <w:rPr>
          <w:rFonts w:hint="eastAsia"/>
          <w:sz w:val="18"/>
          <w:szCs w:val="18"/>
        </w:rPr>
        <w:t>元。</w:t>
      </w:r>
      <w:r>
        <w:rPr>
          <w:sz w:val="18"/>
          <w:szCs w:val="18"/>
        </w:rPr>
        <w:br w:type="page"/>
      </w:r>
    </w:p>
    <w:p w14:paraId="74A0AA9C" w14:textId="1D3A1E45" w:rsidR="007F1A3F" w:rsidRDefault="00970545" w:rsidP="0042335A">
      <w:pPr>
        <w:tabs>
          <w:tab w:val="left" w:pos="2534"/>
        </w:tabs>
        <w:snapToGrid w:val="0"/>
        <w:spacing w:afterLines="30" w:after="108"/>
        <w:ind w:firstLineChars="0" w:firstLine="0"/>
        <w:jc w:val="left"/>
        <w:rPr>
          <w:b/>
          <w:sz w:val="32"/>
          <w:szCs w:val="32"/>
          <w:u w:val="single"/>
        </w:rPr>
      </w:pPr>
      <w:r w:rsidRPr="00970545">
        <w:rPr>
          <w:b/>
          <w:sz w:val="32"/>
          <w:szCs w:val="32"/>
        </w:rPr>
        <w:lastRenderedPageBreak/>
        <w:tab/>
      </w:r>
      <w:r>
        <w:rPr>
          <w:rFonts w:hint="eastAsia"/>
          <w:b/>
          <w:sz w:val="32"/>
          <w:szCs w:val="32"/>
          <w:u w:val="single"/>
        </w:rPr>
        <w:t xml:space="preserve">　</w:t>
      </w:r>
      <w:r w:rsidR="007F1A3F" w:rsidRPr="00C1050E">
        <w:rPr>
          <w:b/>
          <w:sz w:val="32"/>
          <w:szCs w:val="32"/>
          <w:u w:val="single"/>
        </w:rPr>
        <w:t>學產基金</w:t>
      </w:r>
      <w:r w:rsidR="007F1A3F" w:rsidRPr="00C1050E">
        <w:rPr>
          <w:rFonts w:hint="eastAsia"/>
          <w:b/>
          <w:sz w:val="32"/>
          <w:szCs w:val="32"/>
          <w:u w:val="single"/>
        </w:rPr>
        <w:t>餘</w:t>
      </w:r>
      <w:proofErr w:type="gramStart"/>
      <w:r w:rsidR="007F1A3F" w:rsidRPr="00C1050E">
        <w:rPr>
          <w:rFonts w:hint="eastAsia"/>
          <w:b/>
          <w:sz w:val="32"/>
          <w:szCs w:val="32"/>
          <w:u w:val="single"/>
        </w:rPr>
        <w:t>絀</w:t>
      </w:r>
      <w:proofErr w:type="gramEnd"/>
      <w:r w:rsidR="007F1A3F" w:rsidRPr="00C1050E">
        <w:rPr>
          <w:rFonts w:hint="eastAsia"/>
          <w:b/>
          <w:sz w:val="32"/>
          <w:szCs w:val="32"/>
          <w:u w:val="single"/>
        </w:rPr>
        <w:t>審定後現金流量表</w:t>
      </w:r>
      <w:r>
        <w:rPr>
          <w:rFonts w:hint="eastAsia"/>
          <w:b/>
          <w:sz w:val="32"/>
          <w:szCs w:val="32"/>
          <w:u w:val="single"/>
        </w:rPr>
        <w:t xml:space="preserve">　</w:t>
      </w:r>
    </w:p>
    <w:p w14:paraId="52BE092C" w14:textId="31306819" w:rsidR="007F1A3F" w:rsidRPr="00034ACA" w:rsidRDefault="007F1A3F" w:rsidP="005A512F">
      <w:pPr>
        <w:tabs>
          <w:tab w:val="left" w:pos="4662"/>
        </w:tabs>
        <w:snapToGrid w:val="0"/>
        <w:ind w:rightChars="5" w:right="12" w:firstLineChars="0" w:firstLine="0"/>
        <w:jc w:val="right"/>
        <w:rPr>
          <w:szCs w:val="20"/>
        </w:rPr>
      </w:pPr>
      <w:r w:rsidRPr="00034ACA">
        <w:rPr>
          <w:rFonts w:hint="eastAsia"/>
          <w:szCs w:val="20"/>
        </w:rPr>
        <w:t>中華民國</w:t>
      </w:r>
      <w:proofErr w:type="gramStart"/>
      <w:r w:rsidR="002A07C1">
        <w:rPr>
          <w:szCs w:val="20"/>
        </w:rPr>
        <w:t>11</w:t>
      </w:r>
      <w:r w:rsidR="00DD799A">
        <w:rPr>
          <w:szCs w:val="20"/>
        </w:rPr>
        <w:t>4</w:t>
      </w:r>
      <w:proofErr w:type="gramEnd"/>
      <w:r w:rsidRPr="00034ACA">
        <w:rPr>
          <w:rFonts w:hint="eastAsia"/>
          <w:szCs w:val="20"/>
        </w:rPr>
        <w:t>年度</w:t>
      </w:r>
      <w:r w:rsidRPr="00034ACA">
        <w:rPr>
          <w:rFonts w:hint="eastAsia"/>
          <w:szCs w:val="20"/>
        </w:rPr>
        <w:tab/>
      </w:r>
      <w:r w:rsidRPr="00970545">
        <w:rPr>
          <w:rFonts w:hint="eastAsia"/>
          <w:spacing w:val="-20"/>
          <w:szCs w:val="20"/>
        </w:rPr>
        <w:t>單位：新臺幣元</w:t>
      </w:r>
    </w:p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0"/>
        <w:gridCol w:w="5131"/>
      </w:tblGrid>
      <w:tr w:rsidR="007F1A3F" w:rsidRPr="007307C0" w14:paraId="5283746D" w14:textId="77777777" w:rsidTr="00B56D38">
        <w:trPr>
          <w:cantSplit/>
          <w:trHeight w:val="40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72C967" w14:textId="77777777" w:rsidR="007F1A3F" w:rsidRPr="007307C0" w:rsidRDefault="007F1A3F" w:rsidP="00B56D38">
            <w:pPr>
              <w:ind w:left="113" w:right="113" w:firstLineChars="0" w:firstLine="0"/>
              <w:jc w:val="distribute"/>
              <w:rPr>
                <w:noProof/>
              </w:rPr>
            </w:pPr>
            <w:r w:rsidRPr="007307C0">
              <w:rPr>
                <w:rFonts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A56E40" w14:textId="77777777" w:rsidR="007F1A3F" w:rsidRPr="007307C0" w:rsidRDefault="007F1A3F" w:rsidP="00C0419B">
            <w:pPr>
              <w:ind w:left="113" w:right="113" w:firstLineChars="0" w:firstLine="0"/>
              <w:jc w:val="distribute"/>
              <w:rPr>
                <w:noProof/>
              </w:rPr>
            </w:pPr>
            <w:r w:rsidRPr="007307C0">
              <w:rPr>
                <w:rFonts w:hint="eastAsia"/>
                <w:noProof/>
              </w:rPr>
              <w:t>決算數</w:t>
            </w:r>
          </w:p>
        </w:tc>
      </w:tr>
      <w:tr w:rsidR="007F1A3F" w:rsidRPr="007307C0" w14:paraId="724CFB24" w14:textId="77777777" w:rsidTr="00B56D38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165803" w14:textId="77777777" w:rsidR="007F1A3F" w:rsidRPr="007307C0" w:rsidRDefault="007F1A3F" w:rsidP="00970545">
            <w:pPr>
              <w:ind w:firstLine="520"/>
              <w:jc w:val="distribute"/>
              <w:rPr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C3B1979" w14:textId="77777777" w:rsidR="007F1A3F" w:rsidRPr="007307C0" w:rsidRDefault="007F1A3F" w:rsidP="00970545">
            <w:pPr>
              <w:ind w:firstLine="520"/>
              <w:jc w:val="distribute"/>
              <w:rPr>
                <w:noProof/>
                <w:sz w:val="26"/>
              </w:rPr>
            </w:pPr>
          </w:p>
        </w:tc>
      </w:tr>
      <w:tr w:rsidR="002A07C1" w:rsidRPr="007307C0" w14:paraId="75CE44DA" w14:textId="77777777" w:rsidTr="00C0419B">
        <w:trPr>
          <w:cantSplit/>
          <w:trHeight w:val="74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4B7929" w14:textId="77777777" w:rsidR="002A07C1" w:rsidRPr="00B56D38" w:rsidRDefault="002A07C1" w:rsidP="00B56D38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B56D38">
              <w:rPr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3CEB9" w14:textId="77777777" w:rsidR="002A07C1" w:rsidRPr="00034ACA" w:rsidRDefault="002A07C1" w:rsidP="00B56D38">
            <w:pPr>
              <w:ind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DD799A" w:rsidRPr="007307C0" w14:paraId="52ECE2DA" w14:textId="77777777" w:rsidTr="00C0419B">
        <w:trPr>
          <w:cantSplit/>
          <w:trHeight w:val="74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346180" w14:textId="77777777" w:rsidR="00DD799A" w:rsidRPr="00B56D38" w:rsidRDefault="00DD799A" w:rsidP="00B56D38">
            <w:pPr>
              <w:ind w:leftChars="200" w:left="48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B56D38">
              <w:rPr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D25B8" w14:textId="560FF388" w:rsidR="00DD799A" w:rsidRPr="00034ACA" w:rsidRDefault="00DD799A" w:rsidP="00B56D38">
            <w:pPr>
              <w:ind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123,288,933</w:t>
            </w:r>
          </w:p>
        </w:tc>
      </w:tr>
      <w:tr w:rsidR="00DD799A" w:rsidRPr="007307C0" w14:paraId="50CCE602" w14:textId="77777777" w:rsidTr="00C0419B">
        <w:trPr>
          <w:cantSplit/>
          <w:trHeight w:val="74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C7AB52" w14:textId="77777777" w:rsidR="00DD799A" w:rsidRPr="00B56D38" w:rsidRDefault="00DD799A" w:rsidP="00B56D38">
            <w:pPr>
              <w:ind w:leftChars="200" w:left="48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B56D38">
              <w:rPr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458BB" w14:textId="0A19C519" w:rsidR="00DD799A" w:rsidRPr="00034ACA" w:rsidRDefault="00DD799A" w:rsidP="00B56D38">
            <w:pPr>
              <w:ind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159,025,669</w:t>
            </w:r>
          </w:p>
        </w:tc>
      </w:tr>
      <w:tr w:rsidR="00DD799A" w:rsidRPr="007307C0" w14:paraId="0595A8FF" w14:textId="77777777" w:rsidTr="00C0419B">
        <w:trPr>
          <w:cantSplit/>
          <w:trHeight w:val="74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A0C007" w14:textId="77777777" w:rsidR="00DD799A" w:rsidRPr="00B56D38" w:rsidRDefault="00DD799A" w:rsidP="00B56D38">
            <w:pPr>
              <w:ind w:leftChars="100" w:left="24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B56D38">
              <w:rPr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3BC90" w14:textId="51275173" w:rsidR="00DD799A" w:rsidRPr="00034ACA" w:rsidRDefault="00DD799A" w:rsidP="00B56D38">
            <w:pPr>
              <w:ind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282,314,602</w:t>
            </w:r>
          </w:p>
        </w:tc>
      </w:tr>
      <w:tr w:rsidR="00DD799A" w:rsidRPr="007307C0" w14:paraId="3A6997EE" w14:textId="77777777" w:rsidTr="00C0419B">
        <w:trPr>
          <w:cantSplit/>
          <w:trHeight w:val="74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80F974" w14:textId="77777777" w:rsidR="00DD799A" w:rsidRPr="00B56D38" w:rsidRDefault="00DD799A" w:rsidP="00B56D38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B56D38">
              <w:rPr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EC788" w14:textId="77777777" w:rsidR="00DD799A" w:rsidRPr="00034ACA" w:rsidRDefault="00DD799A" w:rsidP="00B56D38">
            <w:pPr>
              <w:ind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DD799A" w:rsidRPr="007307C0" w14:paraId="0F6502C3" w14:textId="77777777" w:rsidTr="00C0419B">
        <w:trPr>
          <w:cantSplit/>
          <w:trHeight w:val="74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F65209" w14:textId="77777777" w:rsidR="00DD799A" w:rsidRPr="00CF438B" w:rsidRDefault="00DD799A" w:rsidP="00B56D38">
            <w:pPr>
              <w:ind w:leftChars="200" w:left="480" w:rightChars="20" w:right="48" w:firstLineChars="0" w:firstLine="0"/>
              <w:jc w:val="distribute"/>
              <w:rPr>
                <w:b/>
                <w:noProof/>
                <w:spacing w:val="-2"/>
                <w:sz w:val="22"/>
                <w:szCs w:val="22"/>
              </w:rPr>
            </w:pPr>
            <w:r w:rsidRPr="00CF438B">
              <w:rPr>
                <w:noProof/>
                <w:spacing w:val="-2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61589" w14:textId="18158D82" w:rsidR="00DD799A" w:rsidRPr="00034ACA" w:rsidRDefault="00DD799A" w:rsidP="00B56D38">
            <w:pPr>
              <w:ind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37,803,755</w:t>
            </w:r>
          </w:p>
        </w:tc>
      </w:tr>
      <w:tr w:rsidR="00DD799A" w:rsidRPr="007307C0" w14:paraId="0A5CC90E" w14:textId="77777777" w:rsidTr="00C0419B">
        <w:trPr>
          <w:cantSplit/>
          <w:trHeight w:val="74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27AC16" w14:textId="77777777" w:rsidR="00DD799A" w:rsidRPr="00CF438B" w:rsidRDefault="00DD799A" w:rsidP="00B56D38">
            <w:pPr>
              <w:ind w:leftChars="200" w:left="480" w:rightChars="20" w:right="48" w:firstLineChars="0" w:firstLine="0"/>
              <w:jc w:val="distribute"/>
              <w:rPr>
                <w:b/>
                <w:noProof/>
                <w:spacing w:val="-2"/>
                <w:sz w:val="22"/>
                <w:szCs w:val="22"/>
              </w:rPr>
            </w:pPr>
            <w:r w:rsidRPr="00CF438B">
              <w:rPr>
                <w:noProof/>
                <w:spacing w:val="-2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19923" w14:textId="4177B8A6" w:rsidR="00DD799A" w:rsidRPr="00034ACA" w:rsidRDefault="00DD799A" w:rsidP="00B56D38">
            <w:pPr>
              <w:ind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- 5,729,895</w:t>
            </w:r>
          </w:p>
        </w:tc>
      </w:tr>
      <w:tr w:rsidR="00DD799A" w:rsidRPr="007307C0" w14:paraId="600489CA" w14:textId="77777777" w:rsidTr="00C0419B">
        <w:trPr>
          <w:cantSplit/>
          <w:trHeight w:val="74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99E2CC" w14:textId="77777777" w:rsidR="00DD799A" w:rsidRPr="00B56D38" w:rsidRDefault="00DD799A" w:rsidP="00B56D38">
            <w:pPr>
              <w:ind w:leftChars="100" w:left="24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B56D38">
              <w:rPr>
                <w:b/>
                <w:noProof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E753D" w14:textId="24039E10" w:rsidR="00DD799A" w:rsidRPr="00034ACA" w:rsidRDefault="00DD799A" w:rsidP="00B56D38">
            <w:pPr>
              <w:ind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32,073,860</w:t>
            </w:r>
          </w:p>
        </w:tc>
      </w:tr>
      <w:tr w:rsidR="00DD799A" w:rsidRPr="007307C0" w14:paraId="4168D3CC" w14:textId="77777777" w:rsidTr="00C0419B">
        <w:trPr>
          <w:cantSplit/>
          <w:trHeight w:val="74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26E20D" w14:textId="77777777" w:rsidR="00DD799A" w:rsidRPr="00B56D38" w:rsidRDefault="00DD799A" w:rsidP="00B56D38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B56D38">
              <w:rPr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AD421" w14:textId="77777777" w:rsidR="00DD799A" w:rsidRPr="00034ACA" w:rsidRDefault="00DD799A" w:rsidP="00B56D38">
            <w:pPr>
              <w:ind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DD799A" w:rsidRPr="007307C0" w14:paraId="6A1F85A3" w14:textId="77777777" w:rsidTr="00C0419B">
        <w:trPr>
          <w:cantSplit/>
          <w:trHeight w:val="74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9222D5" w14:textId="77777777" w:rsidR="00DD799A" w:rsidRPr="00B56D38" w:rsidRDefault="00DD799A" w:rsidP="00B56D38">
            <w:pPr>
              <w:ind w:leftChars="200" w:left="48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B56D38">
              <w:rPr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F2A89" w14:textId="0478EC85" w:rsidR="00DD799A" w:rsidRPr="00034ACA" w:rsidRDefault="00DD799A" w:rsidP="00B56D38">
            <w:pPr>
              <w:ind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44,446,956</w:t>
            </w:r>
          </w:p>
        </w:tc>
      </w:tr>
      <w:tr w:rsidR="00DD799A" w:rsidRPr="007307C0" w14:paraId="22F3FC8B" w14:textId="77777777" w:rsidTr="00C0419B">
        <w:trPr>
          <w:cantSplit/>
          <w:trHeight w:val="74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569D13" w14:textId="77777777" w:rsidR="00DD799A" w:rsidRPr="00B56D38" w:rsidRDefault="00DD799A" w:rsidP="00B56D38">
            <w:pPr>
              <w:ind w:leftChars="200" w:left="48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B56D38">
              <w:rPr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4BA18" w14:textId="2C49B8B6" w:rsidR="00DD799A" w:rsidRPr="00034ACA" w:rsidRDefault="00DD799A" w:rsidP="00B56D38">
            <w:pPr>
              <w:ind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- 18,359,889</w:t>
            </w:r>
          </w:p>
        </w:tc>
      </w:tr>
      <w:tr w:rsidR="00DD799A" w:rsidRPr="007307C0" w14:paraId="3D7884B3" w14:textId="77777777" w:rsidTr="00C0419B">
        <w:trPr>
          <w:cantSplit/>
          <w:trHeight w:val="74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2C2176" w14:textId="77777777" w:rsidR="00DD799A" w:rsidRPr="00B56D38" w:rsidRDefault="00DD799A" w:rsidP="00B56D38">
            <w:pPr>
              <w:ind w:leftChars="100" w:left="24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B56D38">
              <w:rPr>
                <w:b/>
                <w:noProof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C71DB" w14:textId="65CDDE0E" w:rsidR="00DD799A" w:rsidRPr="00034ACA" w:rsidRDefault="00DD799A" w:rsidP="00B56D38">
            <w:pPr>
              <w:ind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26,087,067</w:t>
            </w:r>
          </w:p>
        </w:tc>
      </w:tr>
      <w:tr w:rsidR="00DD799A" w:rsidRPr="007307C0" w14:paraId="39FA59AF" w14:textId="77777777" w:rsidTr="00C0419B">
        <w:trPr>
          <w:cantSplit/>
          <w:trHeight w:val="74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878BF6" w14:textId="77777777" w:rsidR="00DD799A" w:rsidRPr="00B56D38" w:rsidRDefault="00DD799A" w:rsidP="00B56D38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B56D38">
              <w:rPr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13A68" w14:textId="3A439206" w:rsidR="00DD799A" w:rsidRPr="00034ACA" w:rsidRDefault="00DD799A" w:rsidP="00B56D38">
            <w:pPr>
              <w:ind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340,475,529</w:t>
            </w:r>
          </w:p>
        </w:tc>
      </w:tr>
      <w:tr w:rsidR="00DD799A" w:rsidRPr="007307C0" w14:paraId="197FFFA2" w14:textId="77777777" w:rsidTr="00C0419B">
        <w:trPr>
          <w:cantSplit/>
          <w:trHeight w:val="74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4F675D" w14:textId="77777777" w:rsidR="00DD799A" w:rsidRPr="00B56D38" w:rsidRDefault="00DD799A" w:rsidP="00B56D38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B56D38">
              <w:rPr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D3DFE" w14:textId="05B51DE9" w:rsidR="00DD799A" w:rsidRPr="00034ACA" w:rsidRDefault="00DD799A" w:rsidP="00B56D38">
            <w:pPr>
              <w:ind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6,796,139,002</w:t>
            </w:r>
          </w:p>
        </w:tc>
      </w:tr>
      <w:tr w:rsidR="00DD799A" w:rsidRPr="007307C0" w14:paraId="2801CE73" w14:textId="77777777" w:rsidTr="00C0419B">
        <w:trPr>
          <w:cantSplit/>
          <w:trHeight w:val="748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E7EB2D5" w14:textId="77777777" w:rsidR="00DD799A" w:rsidRPr="00B56D38" w:rsidRDefault="00DD799A" w:rsidP="00B56D38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B56D38">
              <w:rPr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D9F6C12" w14:textId="62B65330" w:rsidR="00DD799A" w:rsidRPr="00034ACA" w:rsidRDefault="00DD799A" w:rsidP="00B56D38">
            <w:pPr>
              <w:ind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7,136,614,531</w:t>
            </w:r>
          </w:p>
        </w:tc>
      </w:tr>
    </w:tbl>
    <w:p w14:paraId="22F1214F" w14:textId="77777777" w:rsidR="00FB0E32" w:rsidRDefault="007F1A3F" w:rsidP="00C0419B">
      <w:pPr>
        <w:snapToGrid w:val="0"/>
        <w:spacing w:line="240" w:lineRule="exact"/>
        <w:ind w:left="140" w:rightChars="192" w:right="461" w:hangingChars="78" w:hanging="140"/>
        <w:rPr>
          <w:bCs/>
          <w:sz w:val="18"/>
          <w:szCs w:val="18"/>
        </w:rPr>
      </w:pPr>
      <w:proofErr w:type="gramStart"/>
      <w:r w:rsidRPr="00034ACA">
        <w:rPr>
          <w:bCs/>
          <w:sz w:val="18"/>
          <w:szCs w:val="18"/>
        </w:rPr>
        <w:t>註</w:t>
      </w:r>
      <w:proofErr w:type="gramEnd"/>
      <w:r w:rsidRPr="00034ACA">
        <w:rPr>
          <w:bCs/>
          <w:sz w:val="18"/>
          <w:szCs w:val="18"/>
        </w:rPr>
        <w:t>：1.本表係</w:t>
      </w:r>
      <w:proofErr w:type="gramStart"/>
      <w:r w:rsidRPr="00034ACA">
        <w:rPr>
          <w:bCs/>
          <w:sz w:val="18"/>
          <w:szCs w:val="18"/>
        </w:rPr>
        <w:t>採</w:t>
      </w:r>
      <w:proofErr w:type="gramEnd"/>
      <w:r w:rsidRPr="00034ACA">
        <w:rPr>
          <w:bCs/>
          <w:sz w:val="18"/>
          <w:szCs w:val="18"/>
        </w:rPr>
        <w:t>現金及約當現金基礎，包括現金及自投資日起3個月內到期或清償之債權證券。</w:t>
      </w:r>
    </w:p>
    <w:p w14:paraId="62959C57" w14:textId="57120640" w:rsidR="00FB0E32" w:rsidRDefault="007F1A3F" w:rsidP="00CA4F4D">
      <w:pPr>
        <w:snapToGrid w:val="0"/>
        <w:spacing w:line="240" w:lineRule="exact"/>
        <w:ind w:leftChars="150" w:left="540" w:rightChars="-23" w:right="-55" w:hangingChars="100" w:hanging="180"/>
        <w:rPr>
          <w:bCs/>
          <w:sz w:val="18"/>
          <w:szCs w:val="18"/>
        </w:rPr>
      </w:pPr>
      <w:r w:rsidRPr="00034ACA">
        <w:rPr>
          <w:bCs/>
          <w:sz w:val="18"/>
          <w:szCs w:val="18"/>
        </w:rPr>
        <w:t>2.本表「調整非現金項目」欄所列，包括提存呆帳及評價損益、折舊、</w:t>
      </w:r>
      <w:proofErr w:type="gramStart"/>
      <w:r w:rsidRPr="00034ACA">
        <w:rPr>
          <w:bCs/>
          <w:sz w:val="18"/>
          <w:szCs w:val="18"/>
        </w:rPr>
        <w:t>折耗及攤</w:t>
      </w:r>
      <w:proofErr w:type="gramEnd"/>
      <w:r w:rsidRPr="00034ACA">
        <w:rPr>
          <w:bCs/>
          <w:sz w:val="18"/>
          <w:szCs w:val="18"/>
        </w:rPr>
        <w:t>銷、處理資產損失（利益）、其他、</w:t>
      </w:r>
      <w:proofErr w:type="gramStart"/>
      <w:r w:rsidRPr="00034ACA">
        <w:rPr>
          <w:bCs/>
          <w:sz w:val="18"/>
          <w:szCs w:val="18"/>
        </w:rPr>
        <w:t>流動資產淨減</w:t>
      </w:r>
      <w:proofErr w:type="gramEnd"/>
      <w:r w:rsidRPr="00034ACA">
        <w:rPr>
          <w:bCs/>
          <w:sz w:val="18"/>
          <w:szCs w:val="18"/>
        </w:rPr>
        <w:t>（淨增）及流動負債淨增（淨減）。</w:t>
      </w:r>
    </w:p>
    <w:p w14:paraId="11AEA6A8" w14:textId="1DDFEDDD" w:rsidR="007F1A3F" w:rsidRDefault="007F1A3F" w:rsidP="00C0419B">
      <w:pPr>
        <w:snapToGrid w:val="0"/>
        <w:spacing w:line="240" w:lineRule="exact"/>
        <w:ind w:leftChars="150" w:left="540" w:hangingChars="100" w:hanging="180"/>
        <w:rPr>
          <w:rFonts w:cs="Times New Roman"/>
          <w:sz w:val="18"/>
          <w:szCs w:val="18"/>
        </w:rPr>
      </w:pPr>
      <w:r w:rsidRPr="00034ACA">
        <w:rPr>
          <w:bCs/>
          <w:sz w:val="18"/>
          <w:szCs w:val="18"/>
        </w:rPr>
        <w:t>3.</w:t>
      </w:r>
      <w:proofErr w:type="gramStart"/>
      <w:r w:rsidRPr="00034ACA">
        <w:rPr>
          <w:bCs/>
          <w:sz w:val="18"/>
          <w:szCs w:val="18"/>
        </w:rPr>
        <w:t>本表編製</w:t>
      </w:r>
      <w:proofErr w:type="gramEnd"/>
      <w:r w:rsidRPr="00034ACA">
        <w:rPr>
          <w:bCs/>
          <w:sz w:val="18"/>
          <w:szCs w:val="18"/>
        </w:rPr>
        <w:t>基礎係依會計法刪除第29條後，平衡表已納入固定資產及長期負債等科目，與預算編列基礎不同。</w:t>
      </w:r>
      <w:r>
        <w:rPr>
          <w:rFonts w:cs="Times New Roman"/>
          <w:sz w:val="18"/>
          <w:szCs w:val="18"/>
        </w:rPr>
        <w:br w:type="page"/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0"/>
        <w:gridCol w:w="1786"/>
        <w:gridCol w:w="659"/>
        <w:gridCol w:w="1790"/>
        <w:gridCol w:w="657"/>
        <w:gridCol w:w="1378"/>
        <w:gridCol w:w="694"/>
      </w:tblGrid>
      <w:tr w:rsidR="007F1A3F" w:rsidRPr="007F1A3F" w14:paraId="54D1AA18" w14:textId="77777777" w:rsidTr="00DB21E3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404FB5CD" w14:textId="0421EDAE" w:rsidR="007F1A3F" w:rsidRPr="007F1A3F" w:rsidRDefault="0042335A" w:rsidP="0042335A">
            <w:pPr>
              <w:widowControl w:val="0"/>
              <w:tabs>
                <w:tab w:val="left" w:pos="2826"/>
              </w:tabs>
              <w:overflowPunct/>
              <w:snapToGrid w:val="0"/>
              <w:spacing w:afterLines="30" w:after="108"/>
              <w:ind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42335A">
              <w:rPr>
                <w:rFonts w:cs="Times New Roman"/>
                <w:b/>
                <w:sz w:val="32"/>
                <w:szCs w:val="20"/>
              </w:rPr>
              <w:lastRenderedPageBreak/>
              <w:tab/>
            </w:r>
            <w:r w:rsidR="007F1A3F" w:rsidRPr="007F1A3F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="007F1A3F" w:rsidRPr="007F1A3F">
              <w:rPr>
                <w:rFonts w:cs="Times New Roman"/>
                <w:b/>
                <w:sz w:val="32"/>
                <w:szCs w:val="20"/>
                <w:u w:val="single"/>
              </w:rPr>
              <w:t>學產基金</w:t>
            </w:r>
            <w:r w:rsidR="007F1A3F" w:rsidRPr="007F1A3F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7F1A3F" w:rsidRPr="007F1A3F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7F1A3F" w:rsidRPr="007F1A3F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4CFE5A0E" w14:textId="0487CC00" w:rsidR="007F1A3F" w:rsidRPr="007F1A3F" w:rsidRDefault="007F1A3F" w:rsidP="005A512F">
            <w:pPr>
              <w:widowControl w:val="0"/>
              <w:tabs>
                <w:tab w:val="right" w:pos="5080"/>
              </w:tabs>
              <w:overflowPunct/>
              <w:snapToGrid w:val="0"/>
              <w:spacing w:before="20" w:after="60"/>
              <w:ind w:rightChars="5" w:right="12"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7F1A3F">
              <w:rPr>
                <w:rFonts w:cs="Times New Roman" w:hint="eastAsia"/>
                <w:szCs w:val="20"/>
              </w:rPr>
              <w:t>中華民國</w:t>
            </w:r>
            <w:r w:rsidR="00A507D9">
              <w:rPr>
                <w:rFonts w:cs="Times New Roman"/>
                <w:szCs w:val="20"/>
              </w:rPr>
              <w:t>11</w:t>
            </w:r>
            <w:r w:rsidR="00DD799A">
              <w:rPr>
                <w:rFonts w:cs="Times New Roman"/>
                <w:szCs w:val="20"/>
              </w:rPr>
              <w:t>4</w:t>
            </w:r>
            <w:r w:rsidRPr="007F1A3F">
              <w:rPr>
                <w:rFonts w:cs="Times New Roman" w:hint="eastAsia"/>
                <w:szCs w:val="20"/>
              </w:rPr>
              <w:t>年12月31日</w:t>
            </w:r>
            <w:r w:rsidRPr="007F1A3F">
              <w:rPr>
                <w:rFonts w:cs="Times New Roman" w:hint="eastAsia"/>
                <w:szCs w:val="20"/>
              </w:rPr>
              <w:tab/>
            </w:r>
            <w:r w:rsidR="0042335A">
              <w:rPr>
                <w:rFonts w:cs="Times New Roman"/>
                <w:szCs w:val="20"/>
              </w:rPr>
              <w:tab/>
            </w:r>
            <w:r w:rsidR="0042335A">
              <w:rPr>
                <w:rFonts w:cs="Times New Roman"/>
                <w:szCs w:val="20"/>
              </w:rPr>
              <w:tab/>
            </w:r>
            <w:r w:rsidR="0042335A">
              <w:rPr>
                <w:rFonts w:cs="Times New Roman"/>
                <w:szCs w:val="20"/>
              </w:rPr>
              <w:tab/>
            </w:r>
            <w:r w:rsidR="00520C76">
              <w:rPr>
                <w:rFonts w:cs="Times New Roman" w:hint="eastAsia"/>
                <w:szCs w:val="20"/>
              </w:rPr>
              <w:t>單</w:t>
            </w:r>
            <w:r w:rsidRPr="007F1A3F">
              <w:rPr>
                <w:rFonts w:cs="Times New Roman" w:hint="eastAsia"/>
                <w:spacing w:val="-20"/>
                <w:kern w:val="0"/>
                <w:szCs w:val="20"/>
              </w:rPr>
              <w:t>位：新臺幣元</w:t>
            </w:r>
          </w:p>
        </w:tc>
      </w:tr>
      <w:tr w:rsidR="008F73AB" w:rsidRPr="008A71CB" w14:paraId="2A56A8E4" w14:textId="77777777" w:rsidTr="008522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1588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5511A56" w14:textId="77777777" w:rsidR="008F73AB" w:rsidRPr="0042335A" w:rsidRDefault="008F73AB" w:rsidP="005203F7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  <w:r w:rsidRPr="0042335A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1198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36C20FE" w14:textId="541F7E98" w:rsidR="008F73AB" w:rsidRPr="0042335A" w:rsidRDefault="008F73AB" w:rsidP="005203F7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42335A">
              <w:t>11</w:t>
            </w:r>
            <w:r w:rsidR="00DD799A" w:rsidRPr="0042335A">
              <w:t>4</w:t>
            </w:r>
            <w:r w:rsidRPr="0042335A">
              <w:rPr>
                <w:rFonts w:hint="eastAsia"/>
              </w:rPr>
              <w:t>年12月31日</w:t>
            </w:r>
          </w:p>
        </w:tc>
        <w:tc>
          <w:tcPr>
            <w:tcW w:w="1199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63AA29D" w14:textId="0EEE8467" w:rsidR="008F73AB" w:rsidRPr="0042335A" w:rsidRDefault="008F73AB" w:rsidP="005203F7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42335A">
              <w:t>11</w:t>
            </w:r>
            <w:r w:rsidR="00DD799A" w:rsidRPr="0042335A">
              <w:t>3</w:t>
            </w:r>
            <w:r w:rsidRPr="0042335A">
              <w:rPr>
                <w:rFonts w:hint="eastAsia"/>
              </w:rPr>
              <w:t>年12月31日</w:t>
            </w:r>
          </w:p>
        </w:tc>
        <w:tc>
          <w:tcPr>
            <w:tcW w:w="1015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27D41EB" w14:textId="77777777" w:rsidR="008F73AB" w:rsidRPr="0042335A" w:rsidRDefault="008F73AB" w:rsidP="005A512F">
            <w:pPr>
              <w:ind w:leftChars="20" w:left="48" w:rightChars="-12" w:right="-29" w:firstLineChars="0" w:firstLine="0"/>
              <w:jc w:val="distribute"/>
              <w:rPr>
                <w:color w:val="000000" w:themeColor="text1"/>
              </w:rPr>
            </w:pPr>
            <w:r w:rsidRPr="0042335A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8F73AB" w:rsidRPr="008A71CB" w14:paraId="0A8E28BE" w14:textId="77777777" w:rsidTr="00ED3E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2"/>
          <w:tblHeader/>
        </w:trPr>
        <w:tc>
          <w:tcPr>
            <w:tcW w:w="1588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99A0878" w14:textId="77777777" w:rsidR="008F73AB" w:rsidRPr="0042335A" w:rsidRDefault="008F73AB" w:rsidP="005203F7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875" w:type="pct"/>
            <w:tcBorders>
              <w:bottom w:val="single" w:sz="8" w:space="0" w:color="auto"/>
            </w:tcBorders>
            <w:vAlign w:val="center"/>
          </w:tcPr>
          <w:p w14:paraId="0543D50A" w14:textId="77777777" w:rsidR="008F73AB" w:rsidRPr="0042335A" w:rsidRDefault="008F73AB" w:rsidP="005203F7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42335A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323" w:type="pct"/>
            <w:tcBorders>
              <w:bottom w:val="single" w:sz="8" w:space="0" w:color="auto"/>
            </w:tcBorders>
            <w:vAlign w:val="center"/>
          </w:tcPr>
          <w:p w14:paraId="16509443" w14:textId="77777777" w:rsidR="008F73AB" w:rsidRPr="0042335A" w:rsidRDefault="008F73AB" w:rsidP="005203F7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42335A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877" w:type="pct"/>
            <w:tcBorders>
              <w:bottom w:val="single" w:sz="8" w:space="0" w:color="auto"/>
            </w:tcBorders>
            <w:vAlign w:val="center"/>
          </w:tcPr>
          <w:p w14:paraId="2C548796" w14:textId="77777777" w:rsidR="008F73AB" w:rsidRPr="0042335A" w:rsidRDefault="008F73AB" w:rsidP="005203F7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42335A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322" w:type="pct"/>
            <w:tcBorders>
              <w:bottom w:val="single" w:sz="8" w:space="0" w:color="auto"/>
            </w:tcBorders>
            <w:vAlign w:val="center"/>
          </w:tcPr>
          <w:p w14:paraId="41E256A4" w14:textId="77777777" w:rsidR="008F73AB" w:rsidRPr="0042335A" w:rsidRDefault="008F73AB" w:rsidP="005203F7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42335A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675" w:type="pct"/>
            <w:tcBorders>
              <w:bottom w:val="single" w:sz="8" w:space="0" w:color="auto"/>
            </w:tcBorders>
            <w:vAlign w:val="center"/>
          </w:tcPr>
          <w:p w14:paraId="2322A08E" w14:textId="77777777" w:rsidR="008F73AB" w:rsidRPr="0042335A" w:rsidRDefault="008F73AB" w:rsidP="005203F7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42335A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340" w:type="pct"/>
            <w:tcBorders>
              <w:bottom w:val="single" w:sz="8" w:space="0" w:color="auto"/>
              <w:right w:val="nil"/>
            </w:tcBorders>
            <w:vAlign w:val="center"/>
          </w:tcPr>
          <w:p w14:paraId="02762C4D" w14:textId="77777777" w:rsidR="008F73AB" w:rsidRPr="0042335A" w:rsidRDefault="008F73AB" w:rsidP="005203F7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42335A">
              <w:rPr>
                <w:rFonts w:hint="eastAsia"/>
                <w:color w:val="000000" w:themeColor="text1"/>
              </w:rPr>
              <w:t>％</w:t>
            </w:r>
          </w:p>
        </w:tc>
      </w:tr>
      <w:tr w:rsidR="00DD799A" w:rsidRPr="007F1A3F" w14:paraId="284F9547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20543955" w14:textId="77777777" w:rsidR="00DD799A" w:rsidRPr="00A81526" w:rsidRDefault="00DD799A" w:rsidP="00A81526">
            <w:pPr>
              <w:widowControl w:val="0"/>
              <w:overflowPunct/>
              <w:snapToGrid w:val="0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b/>
                <w:kern w:val="0"/>
                <w:szCs w:val="20"/>
              </w:rPr>
              <w:t>資產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5A28401A" w14:textId="2A695B1D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b/>
                <w:snapToGrid w:val="0"/>
                <w:sz w:val="18"/>
              </w:rPr>
              <w:t>33,488,750,063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5530178F" w14:textId="7799B273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3104BB4B" w14:textId="1E885135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b/>
                <w:snapToGrid w:val="0"/>
                <w:sz w:val="18"/>
              </w:rPr>
              <w:t>33,340,609,357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1D91E6C4" w14:textId="1180FA52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014EC1BA" w14:textId="24C5FE6E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b/>
                <w:noProof/>
                <w:snapToGrid w:val="0"/>
                <w:sz w:val="18"/>
              </w:rPr>
              <w:t>148,140,706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456AABDA" w14:textId="5A9779BC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b/>
                <w:snapToGrid w:val="0"/>
                <w:sz w:val="18"/>
              </w:rPr>
              <w:t>0.44</w:t>
            </w:r>
          </w:p>
        </w:tc>
      </w:tr>
      <w:tr w:rsidR="00DD799A" w:rsidRPr="007F1A3F" w14:paraId="358B0926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101E83E3" w14:textId="77777777" w:rsidR="00DD799A" w:rsidRPr="00A81526" w:rsidRDefault="00DD799A" w:rsidP="00A81526">
            <w:pPr>
              <w:widowControl w:val="0"/>
              <w:overflowPunct/>
              <w:snapToGrid w:val="0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7DB64CB0" w14:textId="4C767B82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7,222,825,787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55A9091A" w14:textId="07E8EFC2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21.57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50CF0C60" w14:textId="2A8E2A5A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6,847,123,595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321AA83A" w14:textId="0D1DFF3A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20.54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43B47B62" w14:textId="51A6567F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375,702,192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7DEE2EEC" w14:textId="450242F5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5.49</w:t>
            </w:r>
          </w:p>
        </w:tc>
      </w:tr>
      <w:tr w:rsidR="00DD799A" w:rsidRPr="007F1A3F" w14:paraId="08933867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31EAC28F" w14:textId="77777777" w:rsidR="00DD799A" w:rsidRPr="00A81526" w:rsidRDefault="00DD799A" w:rsidP="00A81526">
            <w:pPr>
              <w:widowControl w:val="0"/>
              <w:overflowPunct/>
              <w:snapToGrid w:val="0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現金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1636B3EE" w14:textId="6E78D8DD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7,136,614,531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4BA16BFB" w14:textId="6D3B7E47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21.31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0AB850B5" w14:textId="21F1846D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6,796,139,002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5BFCDF08" w14:textId="350F3330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20.38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0F05275A" w14:textId="57ABF594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340,475,529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53C35B52" w14:textId="40D9FC50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5.01</w:t>
            </w:r>
          </w:p>
        </w:tc>
      </w:tr>
      <w:tr w:rsidR="00DD799A" w:rsidRPr="007F1A3F" w14:paraId="724551D9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12E77235" w14:textId="77777777" w:rsidR="00DD799A" w:rsidRPr="00A81526" w:rsidRDefault="00DD799A" w:rsidP="00A81526">
            <w:pPr>
              <w:widowControl w:val="0"/>
              <w:overflowPunct/>
              <w:snapToGrid w:val="0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541503DD" w14:textId="0314B39C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64,216,766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4542205C" w14:textId="10FAE496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0.19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14E0328E" w14:textId="5E930F40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31,357,018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78002FD9" w14:textId="4E6F9688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0.09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3A3895DD" w14:textId="4739CC91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32,859,748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27DA06D8" w14:textId="63D3B310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104.79</w:t>
            </w:r>
          </w:p>
        </w:tc>
      </w:tr>
      <w:tr w:rsidR="00DD799A" w:rsidRPr="007F1A3F" w14:paraId="7C7D7574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6861F9AD" w14:textId="77777777" w:rsidR="00DD799A" w:rsidRPr="00A81526" w:rsidRDefault="00DD799A" w:rsidP="00A81526">
            <w:pPr>
              <w:widowControl w:val="0"/>
              <w:overflowPunct/>
              <w:snapToGrid w:val="0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11B447D4" w14:textId="712DEF60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21,994,490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4C344BA8" w14:textId="18643B31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0.07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0D475C5A" w14:textId="1628E8A2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19,627,575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05AEA6E4" w14:textId="25C8452A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0.06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1845232A" w14:textId="4595F294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2,366,915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2F62CDC9" w14:textId="0CD409ED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12.06</w:t>
            </w:r>
          </w:p>
        </w:tc>
      </w:tr>
      <w:tr w:rsidR="00DD799A" w:rsidRPr="007F1A3F" w14:paraId="1A77D94C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740FD062" w14:textId="77777777" w:rsidR="00DD799A" w:rsidRPr="00A81526" w:rsidRDefault="00DD799A" w:rsidP="00A81526">
            <w:pPr>
              <w:widowControl w:val="0"/>
              <w:overflowPunct/>
              <w:snapToGrid w:val="0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長期投資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1DBA3983" w14:textId="784A0110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178,256,765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0C3D1E73" w14:textId="0AAA38C3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0.53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1FC5DCAC" w14:textId="04205733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150,061,430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04AF837C" w14:textId="7B62B314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0.45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5C53ED15" w14:textId="195A3358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28,195,335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1ABB31F2" w14:textId="58FAFA36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18.79</w:t>
            </w:r>
          </w:p>
        </w:tc>
      </w:tr>
      <w:tr w:rsidR="00DD799A" w:rsidRPr="007F1A3F" w14:paraId="03F65F32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02D7FDEC" w14:textId="77777777" w:rsidR="00DD799A" w:rsidRPr="00A81526" w:rsidRDefault="00DD799A" w:rsidP="00A81526">
            <w:pPr>
              <w:widowControl w:val="0"/>
              <w:overflowPunct/>
              <w:snapToGrid w:val="0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其他長期投資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3334FAE3" w14:textId="3EC66725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178,256,765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12899A21" w14:textId="490646C9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0.53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43EAAF4B" w14:textId="0B0CC4EB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150,061,430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1D5398C7" w14:textId="6E58D902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0.45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2B18DD8A" w14:textId="0BC5D351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28,195,335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73F7C967" w14:textId="5BF5EE5F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18.79</w:t>
            </w:r>
          </w:p>
        </w:tc>
      </w:tr>
      <w:tr w:rsidR="00DD799A" w:rsidRPr="007F1A3F" w14:paraId="2C44A10F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1DAEAE80" w14:textId="77777777" w:rsidR="00DD799A" w:rsidRPr="00A81526" w:rsidRDefault="00DD799A" w:rsidP="00A81526">
            <w:pPr>
              <w:widowControl w:val="0"/>
              <w:overflowPunct/>
              <w:snapToGrid w:val="0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固定資產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516913DB" w14:textId="52E5E921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25,974,743,367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472B8A9B" w14:textId="417ECD78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77.56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6C71322D" w14:textId="06132749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26,226,100,509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4D9EC855" w14:textId="75461006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78.66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5F783294" w14:textId="3B6C92CD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- 251,357,142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21393F78" w14:textId="30D50CE6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- 0.96</w:t>
            </w:r>
          </w:p>
        </w:tc>
      </w:tr>
      <w:tr w:rsidR="00DD799A" w:rsidRPr="007F1A3F" w14:paraId="1F3F5950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5FE37458" w14:textId="77777777" w:rsidR="00DD799A" w:rsidRPr="00A81526" w:rsidRDefault="00DD799A" w:rsidP="00A81526">
            <w:pPr>
              <w:widowControl w:val="0"/>
              <w:overflowPunct/>
              <w:snapToGrid w:val="0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土地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33F34124" w14:textId="138C4EDD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25,643,939,133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1616CE82" w14:textId="678041ED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76.57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03FD0F32" w14:textId="1DFB46F2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25,935,029,851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1E3CACF6" w14:textId="0A16E184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77.79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18C40AE6" w14:textId="7A19C4C8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- 291,090,718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33E2CF81" w14:textId="78D3D953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- 1.12</w:t>
            </w:r>
          </w:p>
        </w:tc>
      </w:tr>
      <w:tr w:rsidR="00DD799A" w:rsidRPr="007F1A3F" w14:paraId="2D92DD7A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5C52168C" w14:textId="77777777" w:rsidR="00DD799A" w:rsidRPr="00A81526" w:rsidRDefault="00DD799A" w:rsidP="00A81526">
            <w:pPr>
              <w:widowControl w:val="0"/>
              <w:overflowPunct/>
              <w:snapToGrid w:val="0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房屋建築及設備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5437D372" w14:textId="639FC71D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330,265,878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7CB7AD67" w14:textId="2AAADDEC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0.99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2D844553" w14:textId="272AD23D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290,401,068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46645333" w14:textId="3E591CD9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0.87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11D8A166" w14:textId="59696C72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39,864,810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3EB47FAD" w14:textId="06678675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13.73</w:t>
            </w:r>
          </w:p>
        </w:tc>
      </w:tr>
      <w:tr w:rsidR="00DD799A" w:rsidRPr="007F1A3F" w14:paraId="287270E1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76474BB0" w14:textId="77777777" w:rsidR="00DD799A" w:rsidRPr="00A81526" w:rsidRDefault="00DD799A" w:rsidP="00A81526">
            <w:pPr>
              <w:widowControl w:val="0"/>
              <w:overflowPunct/>
              <w:snapToGrid w:val="0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282F8BE3" w14:textId="60965A52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413,840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43163B23" w14:textId="2D083B5E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46E785FB" w14:textId="6302EC0E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504,815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3B0BC6F9" w14:textId="23FA0A47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4DDD21A9" w14:textId="392409C0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- 90,975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37613D1E" w14:textId="539E9F9E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- 18.02</w:t>
            </w:r>
          </w:p>
        </w:tc>
      </w:tr>
      <w:tr w:rsidR="00DD799A" w:rsidRPr="007F1A3F" w14:paraId="16333C00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49613E6E" w14:textId="77777777" w:rsidR="00DD799A" w:rsidRPr="00A81526" w:rsidRDefault="00DD799A" w:rsidP="00A81526">
            <w:pPr>
              <w:widowControl w:val="0"/>
              <w:overflowPunct/>
              <w:snapToGrid w:val="0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32A4E1DF" w14:textId="4655E336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1,534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7A79EEAA" w14:textId="0F0FC4F4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32C5FAFA" w14:textId="7D7A7BB5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23,211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703A0F2D" w14:textId="23B765FF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7E6520B0" w14:textId="57EC8CEB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- 21,677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08A3FD25" w14:textId="42A7AE6E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- 93.39</w:t>
            </w:r>
          </w:p>
        </w:tc>
      </w:tr>
      <w:tr w:rsidR="00DD799A" w:rsidRPr="007F1A3F" w14:paraId="64D8B909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46919162" w14:textId="77777777" w:rsidR="00DD799A" w:rsidRPr="00A81526" w:rsidRDefault="00DD799A" w:rsidP="00A81526">
            <w:pPr>
              <w:widowControl w:val="0"/>
              <w:overflowPunct/>
              <w:snapToGrid w:val="0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雜項設備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59833E15" w14:textId="420DAEF7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122,982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1AF19189" w14:textId="2A3C057B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4068E972" w14:textId="4CA32B00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141,564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13D0887E" w14:textId="0ED582B0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42110797" w14:textId="083F5E62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- 18,582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225D0014" w14:textId="6A70E3B3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- 13.13</w:t>
            </w:r>
          </w:p>
        </w:tc>
      </w:tr>
      <w:tr w:rsidR="00DD799A" w:rsidRPr="007F1A3F" w14:paraId="55ACE4EF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693F69D4" w14:textId="77777777" w:rsidR="00DD799A" w:rsidRPr="00A81526" w:rsidRDefault="00DD799A" w:rsidP="00A81526">
            <w:pPr>
              <w:widowControl w:val="0"/>
              <w:overflowPunct/>
              <w:snapToGrid w:val="0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40CBE8DF" w14:textId="282FCC96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81,457,141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69B17A57" w14:textId="3D6562C3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0.24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58AF58CF" w14:textId="64711C7C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81,529,741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59EEEB0B" w14:textId="645731E4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0.24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3DBBE9C6" w14:textId="2F667CE9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- 72,600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6D043688" w14:textId="76AF0F73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- 0.09</w:t>
            </w:r>
          </w:p>
        </w:tc>
      </w:tr>
      <w:tr w:rsidR="00DD799A" w:rsidRPr="007F1A3F" w14:paraId="729F426D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64D78375" w14:textId="77777777" w:rsidR="00DD799A" w:rsidRPr="00A81526" w:rsidRDefault="00DD799A" w:rsidP="00A81526">
            <w:pPr>
              <w:widowControl w:val="0"/>
              <w:overflowPunct/>
              <w:snapToGrid w:val="0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3ADB0927" w14:textId="0D5688E3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81,457,141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7FFAFB59" w14:textId="3DDD1006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0.24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5A8991E5" w14:textId="31DC76C1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81,529,741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6AAEF51A" w14:textId="203CF488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0.24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54FDCA66" w14:textId="3B4186BD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- 72,600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274A90BC" w14:textId="76BAE9A2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- 0.09</w:t>
            </w:r>
          </w:p>
        </w:tc>
      </w:tr>
      <w:tr w:rsidR="00DD799A" w:rsidRPr="007F1A3F" w14:paraId="17BD23C4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62C45066" w14:textId="77777777" w:rsidR="00DD799A" w:rsidRPr="00A81526" w:rsidRDefault="00DD799A" w:rsidP="00A81526">
            <w:pPr>
              <w:widowControl w:val="0"/>
              <w:overflowPunct/>
              <w:snapToGrid w:val="0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204D3C30" w14:textId="0D542D90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31,467,003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4E0ABCD4" w14:textId="3B14C717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0.09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0CFADE1F" w14:textId="104F1626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35,794,082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0F27FB38" w14:textId="45F56005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0.11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0BDD506A" w14:textId="29047753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- 4,327,079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4462A768" w14:textId="7D94D5F1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- 12.09</w:t>
            </w:r>
          </w:p>
        </w:tc>
      </w:tr>
      <w:tr w:rsidR="00DD799A" w:rsidRPr="007F1A3F" w14:paraId="71107706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4E11C7A8" w14:textId="77777777" w:rsidR="00DD799A" w:rsidRPr="00A81526" w:rsidRDefault="00DD799A" w:rsidP="00A81526">
            <w:pPr>
              <w:widowControl w:val="0"/>
              <w:overflowPunct/>
              <w:snapToGrid w:val="0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1B254D61" w14:textId="2C5A44A3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31,467,003</w:t>
            </w:r>
          </w:p>
        </w:tc>
        <w:tc>
          <w:tcPr>
            <w:tcW w:w="323" w:type="pct"/>
            <w:tcBorders>
              <w:top w:val="nil"/>
              <w:bottom w:val="nil"/>
            </w:tcBorders>
            <w:vAlign w:val="center"/>
          </w:tcPr>
          <w:p w14:paraId="01163173" w14:textId="3226060B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0.09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center"/>
          </w:tcPr>
          <w:p w14:paraId="4B73A686" w14:textId="03B04F9D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35,794,082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2EC840CB" w14:textId="5AB1B4B9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0.11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center"/>
          </w:tcPr>
          <w:p w14:paraId="536A7014" w14:textId="348C3C10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noProof/>
                <w:snapToGrid w:val="0"/>
                <w:sz w:val="18"/>
              </w:rPr>
              <w:t>- 4,327,079</w:t>
            </w:r>
          </w:p>
        </w:tc>
        <w:tc>
          <w:tcPr>
            <w:tcW w:w="340" w:type="pct"/>
            <w:tcBorders>
              <w:top w:val="nil"/>
              <w:bottom w:val="nil"/>
              <w:right w:val="nil"/>
            </w:tcBorders>
            <w:vAlign w:val="center"/>
          </w:tcPr>
          <w:p w14:paraId="355AA248" w14:textId="41095BFF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snapToGrid w:val="0"/>
                <w:sz w:val="18"/>
              </w:rPr>
              <w:t>- 12.09</w:t>
            </w:r>
          </w:p>
        </w:tc>
      </w:tr>
      <w:tr w:rsidR="00DD799A" w:rsidRPr="007F1A3F" w14:paraId="43B56EC0" w14:textId="77777777" w:rsidTr="00A815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88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FB31D57" w14:textId="77777777" w:rsidR="00DD799A" w:rsidRPr="00A81526" w:rsidRDefault="00DD799A" w:rsidP="00A81526">
            <w:pPr>
              <w:widowControl w:val="0"/>
              <w:overflowPunct/>
              <w:snapToGrid w:val="0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1526">
              <w:rPr>
                <w:rFonts w:cs="Times New Roman"/>
                <w:b/>
                <w:kern w:val="0"/>
                <w:szCs w:val="20"/>
              </w:rPr>
              <w:t>合計</w:t>
            </w:r>
          </w:p>
        </w:tc>
        <w:tc>
          <w:tcPr>
            <w:tcW w:w="875" w:type="pct"/>
            <w:tcBorders>
              <w:top w:val="nil"/>
              <w:bottom w:val="single" w:sz="8" w:space="0" w:color="auto"/>
            </w:tcBorders>
            <w:vAlign w:val="center"/>
          </w:tcPr>
          <w:p w14:paraId="35794555" w14:textId="6DBEBD90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b/>
                <w:snapToGrid w:val="0"/>
                <w:sz w:val="18"/>
              </w:rPr>
              <w:t>33,488,750,063</w:t>
            </w:r>
          </w:p>
        </w:tc>
        <w:tc>
          <w:tcPr>
            <w:tcW w:w="323" w:type="pct"/>
            <w:tcBorders>
              <w:top w:val="nil"/>
              <w:bottom w:val="single" w:sz="8" w:space="0" w:color="auto"/>
            </w:tcBorders>
            <w:vAlign w:val="center"/>
          </w:tcPr>
          <w:p w14:paraId="0865A699" w14:textId="163BF691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877" w:type="pct"/>
            <w:tcBorders>
              <w:top w:val="nil"/>
              <w:bottom w:val="single" w:sz="8" w:space="0" w:color="auto"/>
            </w:tcBorders>
            <w:vAlign w:val="center"/>
          </w:tcPr>
          <w:p w14:paraId="3EB4F175" w14:textId="556173EF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b/>
                <w:snapToGrid w:val="0"/>
                <w:sz w:val="18"/>
              </w:rPr>
              <w:t>33,340,609,357</w:t>
            </w:r>
          </w:p>
        </w:tc>
        <w:tc>
          <w:tcPr>
            <w:tcW w:w="322" w:type="pct"/>
            <w:tcBorders>
              <w:top w:val="nil"/>
              <w:bottom w:val="single" w:sz="8" w:space="0" w:color="auto"/>
            </w:tcBorders>
            <w:vAlign w:val="center"/>
          </w:tcPr>
          <w:p w14:paraId="3E9FDFFC" w14:textId="017C8A44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675" w:type="pct"/>
            <w:tcBorders>
              <w:top w:val="nil"/>
              <w:bottom w:val="single" w:sz="8" w:space="0" w:color="auto"/>
            </w:tcBorders>
            <w:vAlign w:val="center"/>
          </w:tcPr>
          <w:p w14:paraId="16608F28" w14:textId="68D31C4F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b/>
                <w:noProof/>
                <w:snapToGrid w:val="0"/>
                <w:sz w:val="18"/>
              </w:rPr>
              <w:t>148,140,706</w:t>
            </w:r>
          </w:p>
        </w:tc>
        <w:tc>
          <w:tcPr>
            <w:tcW w:w="340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160A563" w14:textId="2B939119" w:rsidR="00DD799A" w:rsidRPr="00A81526" w:rsidRDefault="00DD799A" w:rsidP="00A81526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A81526">
              <w:rPr>
                <w:rFonts w:ascii="新細明體" w:hAnsi="新細明體"/>
                <w:b/>
                <w:snapToGrid w:val="0"/>
                <w:sz w:val="18"/>
              </w:rPr>
              <w:t>0.44</w:t>
            </w:r>
          </w:p>
        </w:tc>
      </w:tr>
    </w:tbl>
    <w:p w14:paraId="78B4166B" w14:textId="304F40F7" w:rsidR="00065D68" w:rsidRDefault="007F1A3F" w:rsidP="002405E3">
      <w:pPr>
        <w:widowControl w:val="0"/>
        <w:overflowPunct/>
        <w:adjustRightInd w:val="0"/>
        <w:snapToGrid w:val="0"/>
        <w:spacing w:line="240" w:lineRule="exact"/>
        <w:ind w:left="364" w:hangingChars="202" w:hanging="364"/>
        <w:jc w:val="left"/>
        <w:rPr>
          <w:rFonts w:cs="Times New Roman"/>
          <w:sz w:val="18"/>
          <w:szCs w:val="18"/>
        </w:rPr>
      </w:pPr>
      <w:proofErr w:type="gramStart"/>
      <w:r w:rsidRPr="007F1A3F">
        <w:rPr>
          <w:rFonts w:cs="Times New Roman"/>
          <w:sz w:val="18"/>
          <w:szCs w:val="18"/>
        </w:rPr>
        <w:t>註</w:t>
      </w:r>
      <w:proofErr w:type="gramEnd"/>
      <w:r w:rsidRPr="007F1A3F">
        <w:rPr>
          <w:rFonts w:cs="Times New Roman"/>
          <w:sz w:val="18"/>
          <w:szCs w:val="18"/>
        </w:rPr>
        <w:t>：1.</w:t>
      </w:r>
      <w:r w:rsidR="00065D68" w:rsidRPr="00065D68">
        <w:rPr>
          <w:rFonts w:cs="Times New Roman" w:hint="eastAsia"/>
          <w:sz w:val="18"/>
          <w:szCs w:val="18"/>
        </w:rPr>
        <w:t>信</w:t>
      </w:r>
      <w:r w:rsidR="00DD799A" w:rsidRPr="00DD799A">
        <w:rPr>
          <w:rFonts w:cs="Times New Roman" w:hint="eastAsia"/>
          <w:sz w:val="18"/>
          <w:szCs w:val="18"/>
        </w:rPr>
        <w:t>託代理與保證資產（負債），</w:t>
      </w:r>
      <w:r w:rsidR="00DD799A" w:rsidRPr="00DD799A">
        <w:rPr>
          <w:rFonts w:cs="Times New Roman"/>
          <w:sz w:val="18"/>
          <w:szCs w:val="18"/>
        </w:rPr>
        <w:t>114年底及113年底各有946,081,281元及1,028,944,399元</w:t>
      </w:r>
      <w:r w:rsidRPr="007F1A3F">
        <w:rPr>
          <w:rFonts w:cs="Times New Roman"/>
          <w:sz w:val="18"/>
          <w:szCs w:val="18"/>
        </w:rPr>
        <w:t>。</w:t>
      </w:r>
      <w:r w:rsidRPr="007F1A3F">
        <w:rPr>
          <w:rFonts w:cs="Times New Roman"/>
          <w:sz w:val="18"/>
          <w:szCs w:val="18"/>
        </w:rPr>
        <w:br/>
        <w:t>2.</w:t>
      </w:r>
      <w:proofErr w:type="gramStart"/>
      <w:r w:rsidRPr="007F1A3F">
        <w:rPr>
          <w:rFonts w:cs="Times New Roman"/>
          <w:sz w:val="18"/>
          <w:szCs w:val="18"/>
        </w:rPr>
        <w:t>本表編製</w:t>
      </w:r>
      <w:proofErr w:type="gramEnd"/>
      <w:r w:rsidRPr="007F1A3F">
        <w:rPr>
          <w:rFonts w:cs="Times New Roman"/>
          <w:sz w:val="18"/>
          <w:szCs w:val="18"/>
        </w:rPr>
        <w:t>基礎係依會計法刪除第29條後，納入固定資產及長期負債等科目，與預算編列基礎不同。</w:t>
      </w:r>
    </w:p>
    <w:p w14:paraId="571D95A7" w14:textId="4A933081" w:rsidR="007F1A3F" w:rsidRPr="007F1A3F" w:rsidRDefault="00065D68" w:rsidP="00C0419B">
      <w:pPr>
        <w:widowControl w:val="0"/>
        <w:overflowPunct/>
        <w:adjustRightInd w:val="0"/>
        <w:snapToGrid w:val="0"/>
        <w:spacing w:line="240" w:lineRule="exact"/>
        <w:ind w:leftChars="150" w:left="529" w:rightChars="-35" w:right="-84" w:hangingChars="94" w:hanging="169"/>
        <w:rPr>
          <w:rFonts w:ascii="Times New Roman" w:eastAsia="新細明體" w:hAnsi="Times New Roman" w:cs="Times New Roman"/>
          <w:szCs w:val="20"/>
        </w:rPr>
      </w:pPr>
      <w:r>
        <w:rPr>
          <w:rFonts w:cs="Times New Roman" w:hint="eastAsia"/>
          <w:sz w:val="18"/>
          <w:szCs w:val="18"/>
        </w:rPr>
        <w:t>3</w:t>
      </w:r>
      <w:r>
        <w:rPr>
          <w:rFonts w:cs="Times New Roman"/>
          <w:sz w:val="18"/>
          <w:szCs w:val="18"/>
        </w:rPr>
        <w:t>.</w:t>
      </w:r>
      <w:r w:rsidRPr="00065D68">
        <w:rPr>
          <w:rFonts w:cs="Times New Roman" w:hint="eastAsia"/>
          <w:sz w:val="18"/>
          <w:szCs w:val="18"/>
        </w:rPr>
        <w:t>本表「</w:t>
      </w:r>
      <w:r w:rsidR="00BF050E">
        <w:rPr>
          <w:rFonts w:cs="Times New Roman" w:hint="eastAsia"/>
          <w:sz w:val="18"/>
          <w:szCs w:val="18"/>
        </w:rPr>
        <w:t>預付</w:t>
      </w:r>
      <w:r w:rsidRPr="00065D68">
        <w:rPr>
          <w:rFonts w:cs="Times New Roman" w:hint="eastAsia"/>
          <w:sz w:val="18"/>
          <w:szCs w:val="18"/>
        </w:rPr>
        <w:t>款項」、「</w:t>
      </w:r>
      <w:r w:rsidR="00BF050E" w:rsidRPr="00065D68">
        <w:rPr>
          <w:rFonts w:cs="Times New Roman" w:hint="eastAsia"/>
          <w:sz w:val="18"/>
          <w:szCs w:val="18"/>
        </w:rPr>
        <w:t>應付款項</w:t>
      </w:r>
      <w:r w:rsidRPr="00065D68">
        <w:rPr>
          <w:rFonts w:cs="Times New Roman" w:hint="eastAsia"/>
          <w:sz w:val="18"/>
          <w:szCs w:val="18"/>
        </w:rPr>
        <w:t>」及「</w:t>
      </w:r>
      <w:r w:rsidR="00BF050E">
        <w:rPr>
          <w:rFonts w:cs="Times New Roman" w:hint="eastAsia"/>
          <w:sz w:val="18"/>
          <w:szCs w:val="18"/>
        </w:rPr>
        <w:t>預收款項</w:t>
      </w:r>
      <w:r w:rsidRPr="00065D68">
        <w:rPr>
          <w:rFonts w:cs="Times New Roman" w:hint="eastAsia"/>
          <w:sz w:val="18"/>
          <w:szCs w:val="18"/>
        </w:rPr>
        <w:t>」</w:t>
      </w:r>
      <w:r w:rsidRPr="00065D68">
        <w:rPr>
          <w:rFonts w:cs="Times New Roman"/>
          <w:sz w:val="18"/>
          <w:szCs w:val="18"/>
        </w:rPr>
        <w:t>113年12月31日金額，配合行政院主計總處自</w:t>
      </w:r>
      <w:proofErr w:type="gramStart"/>
      <w:r w:rsidRPr="00065D68">
        <w:rPr>
          <w:rFonts w:cs="Times New Roman"/>
          <w:sz w:val="18"/>
          <w:szCs w:val="18"/>
        </w:rPr>
        <w:t>114</w:t>
      </w:r>
      <w:proofErr w:type="gramEnd"/>
      <w:r w:rsidRPr="00065D68">
        <w:rPr>
          <w:rFonts w:cs="Times New Roman"/>
          <w:sz w:val="18"/>
          <w:szCs w:val="18"/>
        </w:rPr>
        <w:t>年度起於「預付款項」項下增設「進項稅額」、「留抵稅額」，及「預收款項」項下增設「銷項稅額」，辦理重分類。</w:t>
      </w:r>
      <w:r w:rsidR="007F1A3F" w:rsidRPr="007F1A3F">
        <w:rPr>
          <w:rFonts w:ascii="Times New Roman" w:eastAsia="新細明體" w:hAnsi="Times New Roman" w:cs="Times New Roman"/>
          <w:szCs w:val="20"/>
        </w:rPr>
        <w:br w:type="page"/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0"/>
        <w:gridCol w:w="1786"/>
        <w:gridCol w:w="657"/>
        <w:gridCol w:w="1806"/>
        <w:gridCol w:w="645"/>
        <w:gridCol w:w="1427"/>
        <w:gridCol w:w="643"/>
      </w:tblGrid>
      <w:tr w:rsidR="00FB0E32" w:rsidRPr="00FB0E32" w14:paraId="5ACF708D" w14:textId="77777777" w:rsidTr="00DB21E3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3A2716F9" w14:textId="36418641" w:rsidR="00FB0E32" w:rsidRPr="00FB0E32" w:rsidRDefault="00DB1972" w:rsidP="00DB1972">
            <w:pPr>
              <w:widowControl w:val="0"/>
              <w:tabs>
                <w:tab w:val="left" w:pos="2840"/>
              </w:tabs>
              <w:overflowPunct/>
              <w:snapToGrid w:val="0"/>
              <w:spacing w:after="60"/>
              <w:ind w:rightChars="46" w:right="110"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DB1972">
              <w:rPr>
                <w:rFonts w:cs="Times New Roman"/>
                <w:b/>
                <w:sz w:val="32"/>
                <w:szCs w:val="20"/>
              </w:rPr>
              <w:lastRenderedPageBreak/>
              <w:tab/>
            </w:r>
            <w:r w:rsidR="00FB0E32" w:rsidRPr="00FB0E32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="00FB0E32" w:rsidRPr="00FB0E32">
              <w:rPr>
                <w:rFonts w:cs="Times New Roman"/>
                <w:b/>
                <w:sz w:val="32"/>
                <w:szCs w:val="20"/>
                <w:u w:val="single"/>
              </w:rPr>
              <w:t>學產基金</w:t>
            </w:r>
            <w:r w:rsidR="00FB0E32" w:rsidRPr="00FB0E32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FB0E32" w:rsidRPr="00FB0E32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FB0E32" w:rsidRPr="00FB0E32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  <w:r w:rsidR="00C0419B">
              <w:rPr>
                <w:rStyle w:val="afe"/>
                <w:rFonts w:hint="eastAsia"/>
                <w:sz w:val="32"/>
                <w:szCs w:val="32"/>
              </w:rPr>
              <w:t>（</w:t>
            </w:r>
            <w:r w:rsidR="004646D7" w:rsidRPr="004646D7">
              <w:rPr>
                <w:rStyle w:val="afe"/>
                <w:rFonts w:hint="eastAsia"/>
                <w:sz w:val="32"/>
                <w:szCs w:val="32"/>
              </w:rPr>
              <w:t>續</w:t>
            </w:r>
            <w:r w:rsidR="00C0419B">
              <w:rPr>
                <w:rStyle w:val="afe"/>
                <w:rFonts w:hint="eastAsia"/>
                <w:sz w:val="32"/>
                <w:szCs w:val="32"/>
              </w:rPr>
              <w:t>）</w:t>
            </w:r>
          </w:p>
          <w:p w14:paraId="08A91D23" w14:textId="2880FE23" w:rsidR="00FB0E32" w:rsidRPr="00FB0E32" w:rsidRDefault="00FB0E32" w:rsidP="00F55872">
            <w:pPr>
              <w:widowControl w:val="0"/>
              <w:tabs>
                <w:tab w:val="left" w:pos="5122"/>
              </w:tabs>
              <w:overflowPunct/>
              <w:snapToGrid w:val="0"/>
              <w:spacing w:before="20" w:after="60"/>
              <w:ind w:rightChars="3" w:right="7"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FB0E32">
              <w:rPr>
                <w:rFonts w:cs="Times New Roman" w:hint="eastAsia"/>
                <w:szCs w:val="20"/>
              </w:rPr>
              <w:t>中華民國</w:t>
            </w:r>
            <w:r w:rsidR="00A507D9">
              <w:rPr>
                <w:rFonts w:cs="Times New Roman"/>
                <w:szCs w:val="20"/>
              </w:rPr>
              <w:t>11</w:t>
            </w:r>
            <w:r w:rsidR="00DD799A">
              <w:rPr>
                <w:rFonts w:cs="Times New Roman"/>
                <w:szCs w:val="20"/>
              </w:rPr>
              <w:t>4</w:t>
            </w:r>
            <w:r w:rsidRPr="00FB0E32">
              <w:rPr>
                <w:rFonts w:cs="Times New Roman" w:hint="eastAsia"/>
                <w:szCs w:val="20"/>
              </w:rPr>
              <w:t>年12月31日</w:t>
            </w:r>
            <w:r w:rsidRPr="00FB0E32">
              <w:rPr>
                <w:rFonts w:cs="Times New Roman" w:hint="eastAsia"/>
                <w:szCs w:val="20"/>
              </w:rPr>
              <w:tab/>
            </w:r>
            <w:r w:rsidRPr="00FB0E32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DB1972" w:rsidRPr="008A71CB" w14:paraId="2A2FB573" w14:textId="77777777" w:rsidTr="00774D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1588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C43BA11" w14:textId="1E443F54" w:rsidR="00DB1972" w:rsidRPr="008A71CB" w:rsidRDefault="00DB1972" w:rsidP="00DB1972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  <w:r w:rsidRPr="0042335A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1197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D46104B" w14:textId="5B7EDBE0" w:rsidR="00DB1972" w:rsidRPr="008A71CB" w:rsidRDefault="00DB1972" w:rsidP="00DB197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42335A">
              <w:t>114</w:t>
            </w:r>
            <w:r w:rsidRPr="0042335A">
              <w:rPr>
                <w:rFonts w:hint="eastAsia"/>
              </w:rPr>
              <w:t>年12月31日</w:t>
            </w:r>
          </w:p>
        </w:tc>
        <w:tc>
          <w:tcPr>
            <w:tcW w:w="1201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3EBD938" w14:textId="43A98FCE" w:rsidR="00DB1972" w:rsidRPr="008A71CB" w:rsidRDefault="00DB1972" w:rsidP="00DB197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42335A">
              <w:t>113</w:t>
            </w:r>
            <w:r w:rsidRPr="0042335A">
              <w:rPr>
                <w:rFonts w:hint="eastAsia"/>
              </w:rPr>
              <w:t>年12月31日</w:t>
            </w:r>
          </w:p>
        </w:tc>
        <w:tc>
          <w:tcPr>
            <w:tcW w:w="1014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9F94097" w14:textId="77FE52A7" w:rsidR="00DB1972" w:rsidRPr="008A71CB" w:rsidRDefault="00DB1972" w:rsidP="005A512F">
            <w:pPr>
              <w:ind w:leftChars="20" w:left="48" w:rightChars="-12" w:right="-29" w:firstLineChars="0" w:firstLine="0"/>
              <w:jc w:val="distribute"/>
              <w:rPr>
                <w:color w:val="000000" w:themeColor="text1"/>
              </w:rPr>
            </w:pPr>
            <w:r w:rsidRPr="0042335A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DB1972" w:rsidRPr="008A71CB" w14:paraId="7AF2CEE0" w14:textId="77777777" w:rsidTr="00774D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2"/>
          <w:tblHeader/>
        </w:trPr>
        <w:tc>
          <w:tcPr>
            <w:tcW w:w="1588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350D965" w14:textId="77777777" w:rsidR="00DB1972" w:rsidRPr="008A71CB" w:rsidRDefault="00DB1972" w:rsidP="00DB1972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875" w:type="pct"/>
            <w:tcBorders>
              <w:bottom w:val="single" w:sz="8" w:space="0" w:color="auto"/>
            </w:tcBorders>
            <w:vAlign w:val="center"/>
          </w:tcPr>
          <w:p w14:paraId="4FB09849" w14:textId="43E70F16" w:rsidR="00DB1972" w:rsidRPr="008A71CB" w:rsidRDefault="00DB1972" w:rsidP="00DB197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42335A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322" w:type="pct"/>
            <w:tcBorders>
              <w:bottom w:val="single" w:sz="8" w:space="0" w:color="auto"/>
            </w:tcBorders>
            <w:vAlign w:val="center"/>
          </w:tcPr>
          <w:p w14:paraId="44CF02E3" w14:textId="6DA12E11" w:rsidR="00DB1972" w:rsidRPr="008A71CB" w:rsidRDefault="00DB1972" w:rsidP="00DB197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42335A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885" w:type="pct"/>
            <w:tcBorders>
              <w:bottom w:val="single" w:sz="8" w:space="0" w:color="auto"/>
            </w:tcBorders>
            <w:vAlign w:val="center"/>
          </w:tcPr>
          <w:p w14:paraId="54AE8B31" w14:textId="1E608AC9" w:rsidR="00DB1972" w:rsidRPr="008A71CB" w:rsidRDefault="00DB1972" w:rsidP="00DB197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42335A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316" w:type="pct"/>
            <w:tcBorders>
              <w:bottom w:val="single" w:sz="8" w:space="0" w:color="auto"/>
            </w:tcBorders>
            <w:vAlign w:val="center"/>
          </w:tcPr>
          <w:p w14:paraId="471EB0A4" w14:textId="77777777" w:rsidR="00DB1972" w:rsidRPr="008A71CB" w:rsidRDefault="00DB1972" w:rsidP="00DB197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699" w:type="pct"/>
            <w:tcBorders>
              <w:bottom w:val="single" w:sz="8" w:space="0" w:color="auto"/>
            </w:tcBorders>
            <w:vAlign w:val="center"/>
          </w:tcPr>
          <w:p w14:paraId="7F6B553F" w14:textId="6F766508" w:rsidR="00DB1972" w:rsidRPr="008A71CB" w:rsidRDefault="00DB1972" w:rsidP="00DB197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42335A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315" w:type="pct"/>
            <w:tcBorders>
              <w:bottom w:val="single" w:sz="8" w:space="0" w:color="auto"/>
              <w:right w:val="nil"/>
            </w:tcBorders>
            <w:vAlign w:val="center"/>
          </w:tcPr>
          <w:p w14:paraId="53B251A3" w14:textId="515AA30A" w:rsidR="00DB1972" w:rsidRPr="008A71CB" w:rsidRDefault="00DB1972" w:rsidP="00DB197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42335A">
              <w:rPr>
                <w:rFonts w:hint="eastAsia"/>
                <w:color w:val="000000" w:themeColor="text1"/>
              </w:rPr>
              <w:t>％</w:t>
            </w:r>
          </w:p>
        </w:tc>
      </w:tr>
      <w:tr w:rsidR="00DD799A" w:rsidRPr="00FB0E32" w14:paraId="6485CD76" w14:textId="77777777" w:rsidTr="00774D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08F8A667" w14:textId="77777777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14D74">
              <w:rPr>
                <w:rFonts w:cs="Times New Roman"/>
                <w:b/>
                <w:kern w:val="0"/>
                <w:szCs w:val="20"/>
              </w:rPr>
              <w:t>負債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46146894" w14:textId="251852FC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snapToGrid w:val="0"/>
                <w:sz w:val="18"/>
              </w:rPr>
              <w:t>256,750,672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17FCC139" w14:textId="3EA37E59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snapToGrid w:val="0"/>
                <w:sz w:val="18"/>
              </w:rPr>
              <w:t>0.77</w:t>
            </w:r>
          </w:p>
        </w:tc>
        <w:tc>
          <w:tcPr>
            <w:tcW w:w="885" w:type="pct"/>
            <w:tcBorders>
              <w:top w:val="nil"/>
              <w:bottom w:val="nil"/>
            </w:tcBorders>
            <w:vAlign w:val="center"/>
          </w:tcPr>
          <w:p w14:paraId="568D57CF" w14:textId="3CCFB400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snapToGrid w:val="0"/>
                <w:sz w:val="18"/>
              </w:rPr>
              <w:t>231,916,113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center"/>
          </w:tcPr>
          <w:p w14:paraId="076E9192" w14:textId="38120948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snapToGrid w:val="0"/>
                <w:sz w:val="18"/>
              </w:rPr>
              <w:t>0.70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37D33AB2" w14:textId="00F1E586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noProof/>
                <w:snapToGrid w:val="0"/>
                <w:sz w:val="18"/>
              </w:rPr>
              <w:t>24,834,559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3D7FA265" w14:textId="00649F55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kern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snapToGrid w:val="0"/>
                <w:kern w:val="0"/>
                <w:sz w:val="18"/>
              </w:rPr>
              <w:t>10.71</w:t>
            </w:r>
          </w:p>
        </w:tc>
      </w:tr>
      <w:tr w:rsidR="00DD799A" w:rsidRPr="00FB0E32" w14:paraId="233172D3" w14:textId="77777777" w:rsidTr="00774D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7C2820B9" w14:textId="77777777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14D74">
              <w:rPr>
                <w:rFonts w:cs="Times New Roman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2A7C58E3" w14:textId="7347DCA2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114,406,178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7F6AC3B8" w14:textId="35A50A47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0.34</w:t>
            </w:r>
          </w:p>
        </w:tc>
        <w:tc>
          <w:tcPr>
            <w:tcW w:w="885" w:type="pct"/>
            <w:tcBorders>
              <w:top w:val="nil"/>
              <w:bottom w:val="nil"/>
            </w:tcBorders>
            <w:vAlign w:val="center"/>
          </w:tcPr>
          <w:p w14:paraId="3DE36015" w14:textId="5C467A9E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115,658,686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center"/>
          </w:tcPr>
          <w:p w14:paraId="56E9D161" w14:textId="66289B2E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0.35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63126894" w14:textId="3A840A54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noProof/>
                <w:snapToGrid w:val="0"/>
                <w:sz w:val="18"/>
              </w:rPr>
              <w:t>- 1,252,508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5442D6A6" w14:textId="1A4B7E29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kern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kern w:val="0"/>
                <w:sz w:val="18"/>
              </w:rPr>
              <w:t>- 1.08</w:t>
            </w:r>
          </w:p>
        </w:tc>
      </w:tr>
      <w:tr w:rsidR="00DD799A" w:rsidRPr="00FB0E32" w14:paraId="39E639F0" w14:textId="77777777" w:rsidTr="00774D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3B0EDE4C" w14:textId="77777777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14D74">
              <w:rPr>
                <w:rFonts w:cs="Times New Roman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4472D4B0" w14:textId="20D96DFA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3,142,573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04563DEE" w14:textId="16859531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0.01</w:t>
            </w:r>
          </w:p>
        </w:tc>
        <w:tc>
          <w:tcPr>
            <w:tcW w:w="885" w:type="pct"/>
            <w:tcBorders>
              <w:top w:val="nil"/>
              <w:bottom w:val="nil"/>
            </w:tcBorders>
            <w:vAlign w:val="center"/>
          </w:tcPr>
          <w:p w14:paraId="7B928CB4" w14:textId="6531E276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3,607,700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center"/>
          </w:tcPr>
          <w:p w14:paraId="402CCCE7" w14:textId="667BE881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0.01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11BD88F8" w14:textId="4BE667E2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noProof/>
                <w:snapToGrid w:val="0"/>
                <w:sz w:val="18"/>
              </w:rPr>
              <w:t>- 465,127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2F3C5DC6" w14:textId="7465134F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kern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kern w:val="0"/>
                <w:sz w:val="18"/>
              </w:rPr>
              <w:t>- 12.89</w:t>
            </w:r>
          </w:p>
        </w:tc>
      </w:tr>
      <w:tr w:rsidR="00DD799A" w:rsidRPr="00FB0E32" w14:paraId="76404AB9" w14:textId="77777777" w:rsidTr="00774D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50499131" w14:textId="77777777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14D74">
              <w:rPr>
                <w:rFonts w:cs="Times New Roman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3153D8F2" w14:textId="4EB8C291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111,263,605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78B69513" w14:textId="0CCD514F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0.33</w:t>
            </w:r>
          </w:p>
        </w:tc>
        <w:tc>
          <w:tcPr>
            <w:tcW w:w="885" w:type="pct"/>
            <w:tcBorders>
              <w:top w:val="nil"/>
              <w:bottom w:val="nil"/>
            </w:tcBorders>
            <w:vAlign w:val="center"/>
          </w:tcPr>
          <w:p w14:paraId="0F81FFF4" w14:textId="2AB1918B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112,050,986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center"/>
          </w:tcPr>
          <w:p w14:paraId="0944E579" w14:textId="41A1EF6D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0.34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3323FE6B" w14:textId="2DB4321B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noProof/>
                <w:snapToGrid w:val="0"/>
                <w:sz w:val="18"/>
              </w:rPr>
              <w:t>- 787,381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06E40FD6" w14:textId="29EBB927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kern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kern w:val="0"/>
                <w:sz w:val="18"/>
              </w:rPr>
              <w:t>- 0.70</w:t>
            </w:r>
          </w:p>
        </w:tc>
      </w:tr>
      <w:tr w:rsidR="00DD799A" w:rsidRPr="00FB0E32" w14:paraId="4F582811" w14:textId="77777777" w:rsidTr="00774D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1B7F8E13" w14:textId="77777777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14D74">
              <w:rPr>
                <w:rFonts w:cs="Times New Roman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077A33EA" w14:textId="2E7D19F4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142,344,494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762656A5" w14:textId="52FB34AF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0.43</w:t>
            </w:r>
          </w:p>
        </w:tc>
        <w:tc>
          <w:tcPr>
            <w:tcW w:w="885" w:type="pct"/>
            <w:tcBorders>
              <w:top w:val="nil"/>
              <w:bottom w:val="nil"/>
            </w:tcBorders>
            <w:vAlign w:val="center"/>
          </w:tcPr>
          <w:p w14:paraId="37D6F273" w14:textId="2FF3D5D5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116,257,427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center"/>
          </w:tcPr>
          <w:p w14:paraId="4C1FFF04" w14:textId="34E8486A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0.35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0287231C" w14:textId="75EA13CC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noProof/>
                <w:snapToGrid w:val="0"/>
                <w:sz w:val="18"/>
              </w:rPr>
              <w:t>26,087,067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155A96CE" w14:textId="01FE941C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kern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kern w:val="0"/>
                <w:sz w:val="18"/>
              </w:rPr>
              <w:t>22.44</w:t>
            </w:r>
          </w:p>
        </w:tc>
      </w:tr>
      <w:tr w:rsidR="00DD799A" w:rsidRPr="00FB0E32" w14:paraId="2CD853FD" w14:textId="77777777" w:rsidTr="00774D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0405ECBF" w14:textId="77777777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14D74">
              <w:rPr>
                <w:rFonts w:cs="Times New Roman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72580352" w14:textId="60BB0A81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142,344,494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358459E0" w14:textId="408F6586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0.43</w:t>
            </w:r>
          </w:p>
        </w:tc>
        <w:tc>
          <w:tcPr>
            <w:tcW w:w="885" w:type="pct"/>
            <w:tcBorders>
              <w:top w:val="nil"/>
              <w:bottom w:val="nil"/>
            </w:tcBorders>
            <w:vAlign w:val="center"/>
          </w:tcPr>
          <w:p w14:paraId="3178AE3C" w14:textId="3FC9BA10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116,257,427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center"/>
          </w:tcPr>
          <w:p w14:paraId="7DC0EEB0" w14:textId="7F008B57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0.35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6D91CD4C" w14:textId="264AC4C5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noProof/>
                <w:snapToGrid w:val="0"/>
                <w:sz w:val="18"/>
              </w:rPr>
              <w:t>26,087,067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0D7DC417" w14:textId="40650C96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kern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kern w:val="0"/>
                <w:sz w:val="18"/>
              </w:rPr>
              <w:t>22.44</w:t>
            </w:r>
          </w:p>
        </w:tc>
      </w:tr>
      <w:tr w:rsidR="00DD799A" w:rsidRPr="00FB0E32" w14:paraId="3A883D82" w14:textId="77777777" w:rsidTr="00774D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021ADC24" w14:textId="77777777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14D74">
              <w:rPr>
                <w:rFonts w:cs="Times New Roman"/>
                <w:b/>
                <w:kern w:val="0"/>
                <w:szCs w:val="20"/>
              </w:rPr>
              <w:t>淨資產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5B7C12A4" w14:textId="52B35D63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snapToGrid w:val="0"/>
                <w:sz w:val="18"/>
              </w:rPr>
              <w:t>33,231,999,391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41E3F4F2" w14:textId="4DD3C6F5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snapToGrid w:val="0"/>
                <w:sz w:val="18"/>
              </w:rPr>
              <w:t>99.23</w:t>
            </w:r>
          </w:p>
        </w:tc>
        <w:tc>
          <w:tcPr>
            <w:tcW w:w="885" w:type="pct"/>
            <w:tcBorders>
              <w:top w:val="nil"/>
              <w:bottom w:val="nil"/>
            </w:tcBorders>
            <w:vAlign w:val="center"/>
          </w:tcPr>
          <w:p w14:paraId="6138D0D0" w14:textId="04484A10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snapToGrid w:val="0"/>
                <w:sz w:val="18"/>
              </w:rPr>
              <w:t>33,108,693,244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center"/>
          </w:tcPr>
          <w:p w14:paraId="5BAFA0CA" w14:textId="1BFC3698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snapToGrid w:val="0"/>
                <w:sz w:val="18"/>
              </w:rPr>
              <w:t>99.30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7BB84E6E" w14:textId="3677C362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noProof/>
                <w:snapToGrid w:val="0"/>
                <w:sz w:val="18"/>
              </w:rPr>
              <w:t>123,306,147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68A5C520" w14:textId="348536F8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kern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snapToGrid w:val="0"/>
                <w:kern w:val="0"/>
                <w:sz w:val="18"/>
              </w:rPr>
              <w:t>0.37</w:t>
            </w:r>
          </w:p>
        </w:tc>
      </w:tr>
      <w:tr w:rsidR="00DD799A" w:rsidRPr="00FB0E32" w14:paraId="7624CE42" w14:textId="77777777" w:rsidTr="00774D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17AC78C0" w14:textId="77777777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14D74">
              <w:rPr>
                <w:rFonts w:cs="Times New Roman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4EA10D07" w14:textId="452F82EE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33,231,999,391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137DB6FD" w14:textId="150445B7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99.23</w:t>
            </w:r>
          </w:p>
        </w:tc>
        <w:tc>
          <w:tcPr>
            <w:tcW w:w="885" w:type="pct"/>
            <w:tcBorders>
              <w:top w:val="nil"/>
              <w:bottom w:val="nil"/>
            </w:tcBorders>
            <w:vAlign w:val="center"/>
          </w:tcPr>
          <w:p w14:paraId="58E1BB89" w14:textId="0E6DC6E8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33,108,693,244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center"/>
          </w:tcPr>
          <w:p w14:paraId="66E45660" w14:textId="1F512215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99.30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60D29862" w14:textId="2909741D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noProof/>
                <w:snapToGrid w:val="0"/>
                <w:sz w:val="18"/>
              </w:rPr>
              <w:t>123,306,147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0A2CDCF1" w14:textId="3BC27EF6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kern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kern w:val="0"/>
                <w:sz w:val="18"/>
              </w:rPr>
              <w:t>0.37</w:t>
            </w:r>
          </w:p>
        </w:tc>
      </w:tr>
      <w:tr w:rsidR="00DD799A" w:rsidRPr="00FB0E32" w14:paraId="00E22D8D" w14:textId="77777777" w:rsidTr="00774D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4"/>
        </w:trPr>
        <w:tc>
          <w:tcPr>
            <w:tcW w:w="1588" w:type="pct"/>
            <w:tcBorders>
              <w:top w:val="nil"/>
              <w:left w:val="nil"/>
              <w:bottom w:val="nil"/>
            </w:tcBorders>
            <w:vAlign w:val="center"/>
          </w:tcPr>
          <w:p w14:paraId="7D09A977" w14:textId="77777777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14D74">
              <w:rPr>
                <w:rFonts w:cs="Times New Roman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875" w:type="pct"/>
            <w:tcBorders>
              <w:top w:val="nil"/>
              <w:bottom w:val="nil"/>
            </w:tcBorders>
            <w:vAlign w:val="center"/>
          </w:tcPr>
          <w:p w14:paraId="76B74538" w14:textId="63C3D802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33,231,999,391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6FE77372" w14:textId="785954DC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99.23</w:t>
            </w:r>
          </w:p>
        </w:tc>
        <w:tc>
          <w:tcPr>
            <w:tcW w:w="885" w:type="pct"/>
            <w:tcBorders>
              <w:top w:val="nil"/>
              <w:bottom w:val="nil"/>
            </w:tcBorders>
            <w:vAlign w:val="center"/>
          </w:tcPr>
          <w:p w14:paraId="1D44D13B" w14:textId="67DBCA7A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33,108,693,244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center"/>
          </w:tcPr>
          <w:p w14:paraId="741B7ECD" w14:textId="1DFBDE36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sz w:val="18"/>
              </w:rPr>
              <w:t>99.30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5DDC6B6B" w14:textId="283C2DD2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noProof/>
                <w:snapToGrid w:val="0"/>
                <w:sz w:val="18"/>
              </w:rPr>
              <w:t>123,306,147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6C11C5E7" w14:textId="26096013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kern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snapToGrid w:val="0"/>
                <w:kern w:val="0"/>
                <w:sz w:val="18"/>
              </w:rPr>
              <w:t>0.37</w:t>
            </w:r>
          </w:p>
        </w:tc>
      </w:tr>
      <w:tr w:rsidR="00DD799A" w:rsidRPr="00FB0E32" w14:paraId="2170EF03" w14:textId="77777777" w:rsidTr="00774D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4"/>
        </w:trPr>
        <w:tc>
          <w:tcPr>
            <w:tcW w:w="1588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FFA2CCC" w14:textId="77777777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14D74">
              <w:rPr>
                <w:rFonts w:cs="Times New Roman"/>
                <w:b/>
                <w:kern w:val="0"/>
                <w:szCs w:val="20"/>
              </w:rPr>
              <w:t>合計</w:t>
            </w:r>
          </w:p>
        </w:tc>
        <w:tc>
          <w:tcPr>
            <w:tcW w:w="875" w:type="pct"/>
            <w:tcBorders>
              <w:top w:val="nil"/>
              <w:bottom w:val="single" w:sz="8" w:space="0" w:color="auto"/>
            </w:tcBorders>
            <w:vAlign w:val="center"/>
          </w:tcPr>
          <w:p w14:paraId="3B957F41" w14:textId="2C999F4D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snapToGrid w:val="0"/>
                <w:sz w:val="18"/>
              </w:rPr>
              <w:t>33,488,750,063</w:t>
            </w:r>
          </w:p>
        </w:tc>
        <w:tc>
          <w:tcPr>
            <w:tcW w:w="322" w:type="pct"/>
            <w:tcBorders>
              <w:top w:val="nil"/>
              <w:bottom w:val="single" w:sz="8" w:space="0" w:color="auto"/>
            </w:tcBorders>
            <w:vAlign w:val="center"/>
          </w:tcPr>
          <w:p w14:paraId="713FAA44" w14:textId="208FD8B0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885" w:type="pct"/>
            <w:tcBorders>
              <w:top w:val="nil"/>
              <w:bottom w:val="single" w:sz="8" w:space="0" w:color="auto"/>
            </w:tcBorders>
            <w:vAlign w:val="center"/>
          </w:tcPr>
          <w:p w14:paraId="3273E1BF" w14:textId="3174E893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snapToGrid w:val="0"/>
                <w:sz w:val="18"/>
              </w:rPr>
              <w:t>33,340,609,357</w:t>
            </w:r>
          </w:p>
        </w:tc>
        <w:tc>
          <w:tcPr>
            <w:tcW w:w="316" w:type="pct"/>
            <w:tcBorders>
              <w:top w:val="nil"/>
              <w:bottom w:val="single" w:sz="8" w:space="0" w:color="auto"/>
            </w:tcBorders>
            <w:vAlign w:val="center"/>
          </w:tcPr>
          <w:p w14:paraId="22A83DB8" w14:textId="6142754C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699" w:type="pct"/>
            <w:tcBorders>
              <w:top w:val="nil"/>
              <w:bottom w:val="single" w:sz="8" w:space="0" w:color="auto"/>
            </w:tcBorders>
            <w:vAlign w:val="center"/>
          </w:tcPr>
          <w:p w14:paraId="2B5493D0" w14:textId="452A0C35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noProof/>
                <w:snapToGrid w:val="0"/>
                <w:sz w:val="18"/>
              </w:rPr>
              <w:t>148,140,706</w:t>
            </w:r>
          </w:p>
        </w:tc>
        <w:tc>
          <w:tcPr>
            <w:tcW w:w="315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6B74F7A" w14:textId="54775733" w:rsidR="00DD799A" w:rsidRPr="00314D74" w:rsidRDefault="00DD799A" w:rsidP="00314D74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kern w:val="0"/>
                <w:sz w:val="18"/>
                <w:szCs w:val="20"/>
              </w:rPr>
            </w:pPr>
            <w:r w:rsidRPr="00314D74">
              <w:rPr>
                <w:rFonts w:ascii="新細明體" w:hAnsi="新細明體"/>
                <w:b/>
                <w:snapToGrid w:val="0"/>
                <w:kern w:val="0"/>
                <w:sz w:val="18"/>
              </w:rPr>
              <w:t>0.44</w:t>
            </w:r>
          </w:p>
        </w:tc>
      </w:tr>
    </w:tbl>
    <w:p w14:paraId="0F4FF3D7" w14:textId="77777777" w:rsidR="00E736A7" w:rsidRPr="00CC5755" w:rsidRDefault="00E736A7" w:rsidP="00944A48">
      <w:pPr>
        <w:tabs>
          <w:tab w:val="left" w:pos="408"/>
        </w:tabs>
        <w:adjustRightInd w:val="0"/>
        <w:snapToGrid w:val="0"/>
        <w:spacing w:line="20" w:lineRule="exact"/>
        <w:ind w:firstLineChars="0" w:firstLine="0"/>
        <w:rPr>
          <w:sz w:val="18"/>
          <w:szCs w:val="18"/>
        </w:rPr>
      </w:pPr>
    </w:p>
    <w:sectPr w:rsidR="00E736A7" w:rsidRPr="00CC5755" w:rsidSect="00AD11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9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53D4C" w14:textId="77777777" w:rsidR="00FE3F8F" w:rsidRDefault="00FE3F8F" w:rsidP="0001579B">
      <w:pPr>
        <w:ind w:firstLine="480"/>
      </w:pPr>
      <w:r>
        <w:separator/>
      </w:r>
    </w:p>
  </w:endnote>
  <w:endnote w:type="continuationSeparator" w:id="0">
    <w:p w14:paraId="1B58BF51" w14:textId="77777777" w:rsidR="00FE3F8F" w:rsidRDefault="00FE3F8F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7798B" w14:textId="7D577A8B" w:rsidR="00240CC9" w:rsidRDefault="00240CC9" w:rsidP="002D3946">
    <w:pPr>
      <w:pStyle w:val="a5"/>
      <w:ind w:firstLineChars="0" w:firstLine="0"/>
      <w:jc w:val="center"/>
    </w:pPr>
  </w:p>
  <w:p w14:paraId="367E9733" w14:textId="77777777" w:rsidR="00240CC9" w:rsidRDefault="00240CC9" w:rsidP="002D3946">
    <w:pPr>
      <w:pStyle w:val="a5"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int="eastAsia"/>
      </w:rPr>
      <w:id w:val="2098677543"/>
      <w:docPartObj>
        <w:docPartGallery w:val="Page Numbers (Bottom of Page)"/>
        <w:docPartUnique/>
      </w:docPartObj>
    </w:sdtPr>
    <w:sdtEndPr/>
    <w:sdtContent>
      <w:p w14:paraId="542142A1" w14:textId="3839434F" w:rsidR="00240CC9" w:rsidRDefault="00FE3F8F" w:rsidP="002D3946">
        <w:pPr>
          <w:pStyle w:val="a5"/>
          <w:ind w:firstLineChars="0" w:firstLine="0"/>
          <w:jc w:val="center"/>
        </w:pPr>
      </w:p>
    </w:sdtContent>
  </w:sdt>
  <w:p w14:paraId="1B05FBD3" w14:textId="77777777" w:rsidR="00240CC9" w:rsidRDefault="00240CC9" w:rsidP="002D3946">
    <w:pPr>
      <w:pStyle w:val="a5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F601" w14:textId="77777777" w:rsidR="00240CC9" w:rsidRDefault="00240CC9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04A5D" w14:textId="77777777" w:rsidR="00FE3F8F" w:rsidRDefault="00FE3F8F" w:rsidP="0001579B">
      <w:pPr>
        <w:ind w:firstLine="480"/>
      </w:pPr>
      <w:r>
        <w:separator/>
      </w:r>
    </w:p>
  </w:footnote>
  <w:footnote w:type="continuationSeparator" w:id="0">
    <w:p w14:paraId="58B98D66" w14:textId="77777777" w:rsidR="00FE3F8F" w:rsidRDefault="00FE3F8F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6ED17" w14:textId="77777777" w:rsidR="00240CC9" w:rsidRDefault="00240CC9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2C296" w14:textId="77777777" w:rsidR="00240CC9" w:rsidRDefault="00240CC9" w:rsidP="004626DB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19B93" w14:textId="77777777" w:rsidR="00240CC9" w:rsidRDefault="00240CC9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49B2FA0"/>
    <w:multiLevelType w:val="hybridMultilevel"/>
    <w:tmpl w:val="358E0BE8"/>
    <w:lvl w:ilvl="0" w:tplc="6E481B1A">
      <w:start w:val="100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5DC67CE"/>
    <w:multiLevelType w:val="hybridMultilevel"/>
    <w:tmpl w:val="50B80610"/>
    <w:lvl w:ilvl="0" w:tplc="E50C8518">
      <w:start w:val="7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08F5CCE"/>
    <w:multiLevelType w:val="hybridMultilevel"/>
    <w:tmpl w:val="B510CC00"/>
    <w:lvl w:ilvl="0" w:tplc="61DEF280">
      <w:start w:val="419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8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FFE7C57"/>
    <w:multiLevelType w:val="hybridMultilevel"/>
    <w:tmpl w:val="DCE02078"/>
    <w:lvl w:ilvl="0" w:tplc="49ACD054">
      <w:start w:val="419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"/>
  </w:num>
  <w:num w:numId="7">
    <w:abstractNumId w:val="4"/>
  </w:num>
  <w:num w:numId="8">
    <w:abstractNumId w:val="19"/>
  </w:num>
  <w:num w:numId="9">
    <w:abstractNumId w:val="6"/>
  </w:num>
  <w:num w:numId="10">
    <w:abstractNumId w:val="13"/>
  </w:num>
  <w:num w:numId="11">
    <w:abstractNumId w:val="12"/>
  </w:num>
  <w:num w:numId="12">
    <w:abstractNumId w:val="18"/>
  </w:num>
  <w:num w:numId="13">
    <w:abstractNumId w:val="7"/>
  </w:num>
  <w:num w:numId="14">
    <w:abstractNumId w:val="5"/>
  </w:num>
  <w:num w:numId="15">
    <w:abstractNumId w:val="3"/>
  </w:num>
  <w:num w:numId="16">
    <w:abstractNumId w:val="15"/>
  </w:num>
  <w:num w:numId="17">
    <w:abstractNumId w:val="16"/>
  </w:num>
  <w:num w:numId="18">
    <w:abstractNumId w:val="2"/>
  </w:num>
  <w:num w:numId="19">
    <w:abstractNumId w:val="10"/>
  </w:num>
  <w:num w:numId="20">
    <w:abstractNumId w:val="20"/>
  </w:num>
  <w:num w:numId="21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602"/>
    <w:rsid w:val="000017FF"/>
    <w:rsid w:val="0000290C"/>
    <w:rsid w:val="00003453"/>
    <w:rsid w:val="000047A6"/>
    <w:rsid w:val="0000711D"/>
    <w:rsid w:val="00015737"/>
    <w:rsid w:val="0001579B"/>
    <w:rsid w:val="0001689E"/>
    <w:rsid w:val="00020567"/>
    <w:rsid w:val="00025EDB"/>
    <w:rsid w:val="00026016"/>
    <w:rsid w:val="00027920"/>
    <w:rsid w:val="000373E2"/>
    <w:rsid w:val="00040088"/>
    <w:rsid w:val="000406D0"/>
    <w:rsid w:val="000469E6"/>
    <w:rsid w:val="00046B16"/>
    <w:rsid w:val="000474F6"/>
    <w:rsid w:val="000476E1"/>
    <w:rsid w:val="0005121B"/>
    <w:rsid w:val="00053451"/>
    <w:rsid w:val="000545C4"/>
    <w:rsid w:val="00056B73"/>
    <w:rsid w:val="00060E0A"/>
    <w:rsid w:val="00063D2D"/>
    <w:rsid w:val="00065D68"/>
    <w:rsid w:val="000666CA"/>
    <w:rsid w:val="00067800"/>
    <w:rsid w:val="000710EC"/>
    <w:rsid w:val="00072CA8"/>
    <w:rsid w:val="0008733E"/>
    <w:rsid w:val="000909CF"/>
    <w:rsid w:val="000A7338"/>
    <w:rsid w:val="000B44D4"/>
    <w:rsid w:val="000B6E4C"/>
    <w:rsid w:val="000B7897"/>
    <w:rsid w:val="000C1E98"/>
    <w:rsid w:val="000C3059"/>
    <w:rsid w:val="000C5A0C"/>
    <w:rsid w:val="000E4604"/>
    <w:rsid w:val="000E5112"/>
    <w:rsid w:val="000E6FBB"/>
    <w:rsid w:val="000F4825"/>
    <w:rsid w:val="001131C0"/>
    <w:rsid w:val="00117A9B"/>
    <w:rsid w:val="00121356"/>
    <w:rsid w:val="001226FE"/>
    <w:rsid w:val="0012775A"/>
    <w:rsid w:val="00132DB4"/>
    <w:rsid w:val="0013414D"/>
    <w:rsid w:val="00145B1B"/>
    <w:rsid w:val="00160D66"/>
    <w:rsid w:val="00165B1D"/>
    <w:rsid w:val="00166320"/>
    <w:rsid w:val="00171036"/>
    <w:rsid w:val="0017397A"/>
    <w:rsid w:val="00191D1B"/>
    <w:rsid w:val="00197E96"/>
    <w:rsid w:val="001A0ADB"/>
    <w:rsid w:val="001A31B6"/>
    <w:rsid w:val="001A3673"/>
    <w:rsid w:val="001A4CFE"/>
    <w:rsid w:val="001A5A1C"/>
    <w:rsid w:val="001B0D8D"/>
    <w:rsid w:val="001B11E8"/>
    <w:rsid w:val="001B2BC3"/>
    <w:rsid w:val="001B5641"/>
    <w:rsid w:val="001B6125"/>
    <w:rsid w:val="001C761B"/>
    <w:rsid w:val="001D1B7C"/>
    <w:rsid w:val="001D2C23"/>
    <w:rsid w:val="001D451F"/>
    <w:rsid w:val="001D69F3"/>
    <w:rsid w:val="001D781E"/>
    <w:rsid w:val="001E00CC"/>
    <w:rsid w:val="001E1622"/>
    <w:rsid w:val="001E2AB8"/>
    <w:rsid w:val="001F6A5B"/>
    <w:rsid w:val="00202512"/>
    <w:rsid w:val="00206A02"/>
    <w:rsid w:val="00211FD5"/>
    <w:rsid w:val="002131FC"/>
    <w:rsid w:val="00215164"/>
    <w:rsid w:val="002153E1"/>
    <w:rsid w:val="0021628F"/>
    <w:rsid w:val="00225597"/>
    <w:rsid w:val="002315EC"/>
    <w:rsid w:val="0023228A"/>
    <w:rsid w:val="00234550"/>
    <w:rsid w:val="00234977"/>
    <w:rsid w:val="002403B5"/>
    <w:rsid w:val="002405E3"/>
    <w:rsid w:val="00240CC9"/>
    <w:rsid w:val="00240D57"/>
    <w:rsid w:val="00243539"/>
    <w:rsid w:val="00245F49"/>
    <w:rsid w:val="00257A5C"/>
    <w:rsid w:val="00260224"/>
    <w:rsid w:val="00262381"/>
    <w:rsid w:val="00270BDB"/>
    <w:rsid w:val="0027317A"/>
    <w:rsid w:val="002757BF"/>
    <w:rsid w:val="0028067F"/>
    <w:rsid w:val="00280F44"/>
    <w:rsid w:val="00290CB3"/>
    <w:rsid w:val="002A07C1"/>
    <w:rsid w:val="002A4DB3"/>
    <w:rsid w:val="002B4A73"/>
    <w:rsid w:val="002C1E2B"/>
    <w:rsid w:val="002C50F3"/>
    <w:rsid w:val="002D3946"/>
    <w:rsid w:val="002F0540"/>
    <w:rsid w:val="00301543"/>
    <w:rsid w:val="0030368B"/>
    <w:rsid w:val="00306988"/>
    <w:rsid w:val="00307CCB"/>
    <w:rsid w:val="003113C0"/>
    <w:rsid w:val="00314405"/>
    <w:rsid w:val="00314579"/>
    <w:rsid w:val="00314D74"/>
    <w:rsid w:val="00323344"/>
    <w:rsid w:val="0032556A"/>
    <w:rsid w:val="00325FB7"/>
    <w:rsid w:val="00327D6F"/>
    <w:rsid w:val="00332ADD"/>
    <w:rsid w:val="003405D6"/>
    <w:rsid w:val="00340A99"/>
    <w:rsid w:val="00342643"/>
    <w:rsid w:val="003508FB"/>
    <w:rsid w:val="00352473"/>
    <w:rsid w:val="0035469C"/>
    <w:rsid w:val="003549DA"/>
    <w:rsid w:val="00356112"/>
    <w:rsid w:val="003602A2"/>
    <w:rsid w:val="003719A7"/>
    <w:rsid w:val="00373DF2"/>
    <w:rsid w:val="00377A2B"/>
    <w:rsid w:val="0038444C"/>
    <w:rsid w:val="00386A4E"/>
    <w:rsid w:val="003901EE"/>
    <w:rsid w:val="003909A2"/>
    <w:rsid w:val="003971C1"/>
    <w:rsid w:val="003B1F83"/>
    <w:rsid w:val="003B23AA"/>
    <w:rsid w:val="003C3CE6"/>
    <w:rsid w:val="003C57B8"/>
    <w:rsid w:val="003D126D"/>
    <w:rsid w:val="003D2442"/>
    <w:rsid w:val="003D48E0"/>
    <w:rsid w:val="003E27AF"/>
    <w:rsid w:val="003F0A6E"/>
    <w:rsid w:val="003F1598"/>
    <w:rsid w:val="003F3FFD"/>
    <w:rsid w:val="004004E3"/>
    <w:rsid w:val="00401A72"/>
    <w:rsid w:val="00406C63"/>
    <w:rsid w:val="00406F89"/>
    <w:rsid w:val="00412EE9"/>
    <w:rsid w:val="00412F9A"/>
    <w:rsid w:val="004153FE"/>
    <w:rsid w:val="0041571C"/>
    <w:rsid w:val="0041697D"/>
    <w:rsid w:val="00420C8E"/>
    <w:rsid w:val="004211E8"/>
    <w:rsid w:val="0042163C"/>
    <w:rsid w:val="00422476"/>
    <w:rsid w:val="0042335A"/>
    <w:rsid w:val="00424F6B"/>
    <w:rsid w:val="00431D4D"/>
    <w:rsid w:val="00441B67"/>
    <w:rsid w:val="00445799"/>
    <w:rsid w:val="00446EB1"/>
    <w:rsid w:val="00447973"/>
    <w:rsid w:val="00454FA9"/>
    <w:rsid w:val="00455D78"/>
    <w:rsid w:val="00460BEB"/>
    <w:rsid w:val="0046158C"/>
    <w:rsid w:val="00461A8B"/>
    <w:rsid w:val="004626DB"/>
    <w:rsid w:val="00463E44"/>
    <w:rsid w:val="00463EF3"/>
    <w:rsid w:val="004646D7"/>
    <w:rsid w:val="00466282"/>
    <w:rsid w:val="00467DA2"/>
    <w:rsid w:val="00474965"/>
    <w:rsid w:val="00474A26"/>
    <w:rsid w:val="00477E7E"/>
    <w:rsid w:val="00484990"/>
    <w:rsid w:val="004A1360"/>
    <w:rsid w:val="004A7967"/>
    <w:rsid w:val="004B5496"/>
    <w:rsid w:val="004B7BB7"/>
    <w:rsid w:val="004C4815"/>
    <w:rsid w:val="004D1446"/>
    <w:rsid w:val="004D2879"/>
    <w:rsid w:val="004D53E7"/>
    <w:rsid w:val="004E250A"/>
    <w:rsid w:val="004E3ECE"/>
    <w:rsid w:val="004E42B5"/>
    <w:rsid w:val="004F1285"/>
    <w:rsid w:val="004F2A32"/>
    <w:rsid w:val="004F6D07"/>
    <w:rsid w:val="00501667"/>
    <w:rsid w:val="005023AE"/>
    <w:rsid w:val="00504BA4"/>
    <w:rsid w:val="00507280"/>
    <w:rsid w:val="005203F7"/>
    <w:rsid w:val="00520C76"/>
    <w:rsid w:val="00524BE5"/>
    <w:rsid w:val="005269EB"/>
    <w:rsid w:val="0053089C"/>
    <w:rsid w:val="00532441"/>
    <w:rsid w:val="0053378E"/>
    <w:rsid w:val="00533F0A"/>
    <w:rsid w:val="00535471"/>
    <w:rsid w:val="00540737"/>
    <w:rsid w:val="00547C57"/>
    <w:rsid w:val="00550E24"/>
    <w:rsid w:val="00550FE6"/>
    <w:rsid w:val="00554B56"/>
    <w:rsid w:val="00555965"/>
    <w:rsid w:val="005602FB"/>
    <w:rsid w:val="00561182"/>
    <w:rsid w:val="00566888"/>
    <w:rsid w:val="005709CC"/>
    <w:rsid w:val="0057596C"/>
    <w:rsid w:val="00582A09"/>
    <w:rsid w:val="00585987"/>
    <w:rsid w:val="00585AB1"/>
    <w:rsid w:val="005A35E8"/>
    <w:rsid w:val="005A512F"/>
    <w:rsid w:val="005B08A1"/>
    <w:rsid w:val="005B1827"/>
    <w:rsid w:val="005B2AF0"/>
    <w:rsid w:val="005B44C0"/>
    <w:rsid w:val="005B5754"/>
    <w:rsid w:val="005B7C74"/>
    <w:rsid w:val="005C58D6"/>
    <w:rsid w:val="005D0403"/>
    <w:rsid w:val="005D65C8"/>
    <w:rsid w:val="005D78E3"/>
    <w:rsid w:val="005E0512"/>
    <w:rsid w:val="005E1A0B"/>
    <w:rsid w:val="005E2615"/>
    <w:rsid w:val="005F2317"/>
    <w:rsid w:val="006011C0"/>
    <w:rsid w:val="00601A20"/>
    <w:rsid w:val="00602994"/>
    <w:rsid w:val="006076EE"/>
    <w:rsid w:val="00610AA2"/>
    <w:rsid w:val="00616A4A"/>
    <w:rsid w:val="006223BA"/>
    <w:rsid w:val="00623178"/>
    <w:rsid w:val="00624703"/>
    <w:rsid w:val="00624776"/>
    <w:rsid w:val="006268E8"/>
    <w:rsid w:val="00636134"/>
    <w:rsid w:val="006558FF"/>
    <w:rsid w:val="00671A1E"/>
    <w:rsid w:val="00677B03"/>
    <w:rsid w:val="00690113"/>
    <w:rsid w:val="006955EB"/>
    <w:rsid w:val="006962E7"/>
    <w:rsid w:val="006A00A8"/>
    <w:rsid w:val="006A1729"/>
    <w:rsid w:val="006A33A7"/>
    <w:rsid w:val="006B31CA"/>
    <w:rsid w:val="006B7247"/>
    <w:rsid w:val="006C1765"/>
    <w:rsid w:val="006C2629"/>
    <w:rsid w:val="006C489F"/>
    <w:rsid w:val="006D2EDC"/>
    <w:rsid w:val="006D471C"/>
    <w:rsid w:val="006D5544"/>
    <w:rsid w:val="006E6940"/>
    <w:rsid w:val="006F0929"/>
    <w:rsid w:val="006F0DE9"/>
    <w:rsid w:val="006F7050"/>
    <w:rsid w:val="00701103"/>
    <w:rsid w:val="00701DC8"/>
    <w:rsid w:val="0070265C"/>
    <w:rsid w:val="00702C9C"/>
    <w:rsid w:val="007113EC"/>
    <w:rsid w:val="0071224B"/>
    <w:rsid w:val="00714A3E"/>
    <w:rsid w:val="0071616F"/>
    <w:rsid w:val="00716839"/>
    <w:rsid w:val="007221EB"/>
    <w:rsid w:val="0072258A"/>
    <w:rsid w:val="00723F9B"/>
    <w:rsid w:val="007321CB"/>
    <w:rsid w:val="00740D3A"/>
    <w:rsid w:val="00740F67"/>
    <w:rsid w:val="00744ED3"/>
    <w:rsid w:val="0074590F"/>
    <w:rsid w:val="007464CA"/>
    <w:rsid w:val="00763C16"/>
    <w:rsid w:val="00764314"/>
    <w:rsid w:val="0076544F"/>
    <w:rsid w:val="00771E12"/>
    <w:rsid w:val="00774DEE"/>
    <w:rsid w:val="00787C21"/>
    <w:rsid w:val="0079117F"/>
    <w:rsid w:val="007A36DC"/>
    <w:rsid w:val="007A3B3D"/>
    <w:rsid w:val="007A6DC1"/>
    <w:rsid w:val="007B7053"/>
    <w:rsid w:val="007C28CF"/>
    <w:rsid w:val="007C75EE"/>
    <w:rsid w:val="007D0C7A"/>
    <w:rsid w:val="007D20AF"/>
    <w:rsid w:val="007D2666"/>
    <w:rsid w:val="007E09C1"/>
    <w:rsid w:val="007E284C"/>
    <w:rsid w:val="007E5C86"/>
    <w:rsid w:val="007E6816"/>
    <w:rsid w:val="007F0CD0"/>
    <w:rsid w:val="007F129F"/>
    <w:rsid w:val="007F1A3F"/>
    <w:rsid w:val="007F3865"/>
    <w:rsid w:val="007F444F"/>
    <w:rsid w:val="007F5577"/>
    <w:rsid w:val="007F5F95"/>
    <w:rsid w:val="008020DA"/>
    <w:rsid w:val="0081001C"/>
    <w:rsid w:val="008147CE"/>
    <w:rsid w:val="00816B3C"/>
    <w:rsid w:val="00821020"/>
    <w:rsid w:val="00821E58"/>
    <w:rsid w:val="0082312F"/>
    <w:rsid w:val="00823C9E"/>
    <w:rsid w:val="008267CD"/>
    <w:rsid w:val="008362B6"/>
    <w:rsid w:val="00840BDF"/>
    <w:rsid w:val="00847885"/>
    <w:rsid w:val="008507B1"/>
    <w:rsid w:val="008522F6"/>
    <w:rsid w:val="0085364D"/>
    <w:rsid w:val="008564A8"/>
    <w:rsid w:val="008646B8"/>
    <w:rsid w:val="00872587"/>
    <w:rsid w:val="00874B2A"/>
    <w:rsid w:val="008757D6"/>
    <w:rsid w:val="00894993"/>
    <w:rsid w:val="00895762"/>
    <w:rsid w:val="0089730C"/>
    <w:rsid w:val="008978B2"/>
    <w:rsid w:val="008A4C53"/>
    <w:rsid w:val="008A5061"/>
    <w:rsid w:val="008A62A1"/>
    <w:rsid w:val="008B036F"/>
    <w:rsid w:val="008B1812"/>
    <w:rsid w:val="008B7E9C"/>
    <w:rsid w:val="008C4D52"/>
    <w:rsid w:val="008D1AF1"/>
    <w:rsid w:val="008D2C67"/>
    <w:rsid w:val="008D3513"/>
    <w:rsid w:val="008D6228"/>
    <w:rsid w:val="008D6F7A"/>
    <w:rsid w:val="008E7105"/>
    <w:rsid w:val="008E75E9"/>
    <w:rsid w:val="008F73AB"/>
    <w:rsid w:val="00905387"/>
    <w:rsid w:val="00910A2D"/>
    <w:rsid w:val="00911C24"/>
    <w:rsid w:val="009135BF"/>
    <w:rsid w:val="009135EF"/>
    <w:rsid w:val="0091664E"/>
    <w:rsid w:val="009235B4"/>
    <w:rsid w:val="00924EA2"/>
    <w:rsid w:val="00925A25"/>
    <w:rsid w:val="00925D0F"/>
    <w:rsid w:val="009264B1"/>
    <w:rsid w:val="00931F1A"/>
    <w:rsid w:val="009355E9"/>
    <w:rsid w:val="009402DE"/>
    <w:rsid w:val="00942AAF"/>
    <w:rsid w:val="00944A16"/>
    <w:rsid w:val="00944A48"/>
    <w:rsid w:val="00951846"/>
    <w:rsid w:val="0095200F"/>
    <w:rsid w:val="009618F0"/>
    <w:rsid w:val="0096571D"/>
    <w:rsid w:val="00970545"/>
    <w:rsid w:val="00974D9B"/>
    <w:rsid w:val="00976424"/>
    <w:rsid w:val="00981071"/>
    <w:rsid w:val="009853FF"/>
    <w:rsid w:val="009858A3"/>
    <w:rsid w:val="00985E58"/>
    <w:rsid w:val="00986699"/>
    <w:rsid w:val="00997339"/>
    <w:rsid w:val="009A180E"/>
    <w:rsid w:val="009A420B"/>
    <w:rsid w:val="009B1C89"/>
    <w:rsid w:val="009C0E7D"/>
    <w:rsid w:val="009C36FF"/>
    <w:rsid w:val="009C7A3D"/>
    <w:rsid w:val="009D108D"/>
    <w:rsid w:val="009E5FB4"/>
    <w:rsid w:val="009E77E4"/>
    <w:rsid w:val="009F4E63"/>
    <w:rsid w:val="009F5A3D"/>
    <w:rsid w:val="009F5D90"/>
    <w:rsid w:val="009F6BF3"/>
    <w:rsid w:val="00A029D0"/>
    <w:rsid w:val="00A0548A"/>
    <w:rsid w:val="00A07673"/>
    <w:rsid w:val="00A1270F"/>
    <w:rsid w:val="00A13AC9"/>
    <w:rsid w:val="00A1692E"/>
    <w:rsid w:val="00A264CC"/>
    <w:rsid w:val="00A32E76"/>
    <w:rsid w:val="00A422D5"/>
    <w:rsid w:val="00A507D9"/>
    <w:rsid w:val="00A5110A"/>
    <w:rsid w:val="00A517A8"/>
    <w:rsid w:val="00A51E32"/>
    <w:rsid w:val="00A57002"/>
    <w:rsid w:val="00A61FF5"/>
    <w:rsid w:val="00A62281"/>
    <w:rsid w:val="00A628F4"/>
    <w:rsid w:val="00A65288"/>
    <w:rsid w:val="00A731FA"/>
    <w:rsid w:val="00A7776F"/>
    <w:rsid w:val="00A80D66"/>
    <w:rsid w:val="00A81526"/>
    <w:rsid w:val="00A82181"/>
    <w:rsid w:val="00A868ED"/>
    <w:rsid w:val="00A93474"/>
    <w:rsid w:val="00A95B9C"/>
    <w:rsid w:val="00AA32B3"/>
    <w:rsid w:val="00AA4807"/>
    <w:rsid w:val="00AA5949"/>
    <w:rsid w:val="00AA5963"/>
    <w:rsid w:val="00AB0C7E"/>
    <w:rsid w:val="00AB1690"/>
    <w:rsid w:val="00AB27A7"/>
    <w:rsid w:val="00AB4FCE"/>
    <w:rsid w:val="00AC5341"/>
    <w:rsid w:val="00AD1147"/>
    <w:rsid w:val="00AD1A15"/>
    <w:rsid w:val="00AD61C7"/>
    <w:rsid w:val="00AE0394"/>
    <w:rsid w:val="00AF037D"/>
    <w:rsid w:val="00AF0AFF"/>
    <w:rsid w:val="00AF12F7"/>
    <w:rsid w:val="00AF4A98"/>
    <w:rsid w:val="00AF50C9"/>
    <w:rsid w:val="00AF56B4"/>
    <w:rsid w:val="00B0492E"/>
    <w:rsid w:val="00B04C59"/>
    <w:rsid w:val="00B07C6A"/>
    <w:rsid w:val="00B11757"/>
    <w:rsid w:val="00B11D8D"/>
    <w:rsid w:val="00B22F74"/>
    <w:rsid w:val="00B26F4D"/>
    <w:rsid w:val="00B2767B"/>
    <w:rsid w:val="00B31D07"/>
    <w:rsid w:val="00B345CC"/>
    <w:rsid w:val="00B37FAC"/>
    <w:rsid w:val="00B40124"/>
    <w:rsid w:val="00B40D25"/>
    <w:rsid w:val="00B410F6"/>
    <w:rsid w:val="00B422D7"/>
    <w:rsid w:val="00B43B97"/>
    <w:rsid w:val="00B43C6B"/>
    <w:rsid w:val="00B45A65"/>
    <w:rsid w:val="00B553CC"/>
    <w:rsid w:val="00B56D38"/>
    <w:rsid w:val="00B65209"/>
    <w:rsid w:val="00B7689B"/>
    <w:rsid w:val="00B76B06"/>
    <w:rsid w:val="00B76E8F"/>
    <w:rsid w:val="00B76F73"/>
    <w:rsid w:val="00B919B5"/>
    <w:rsid w:val="00BA628A"/>
    <w:rsid w:val="00BA78BC"/>
    <w:rsid w:val="00BB444C"/>
    <w:rsid w:val="00BB7B25"/>
    <w:rsid w:val="00BC385B"/>
    <w:rsid w:val="00BC4C0A"/>
    <w:rsid w:val="00BC5282"/>
    <w:rsid w:val="00BC722F"/>
    <w:rsid w:val="00BD22AE"/>
    <w:rsid w:val="00BD3B83"/>
    <w:rsid w:val="00BE1A60"/>
    <w:rsid w:val="00BE3A8F"/>
    <w:rsid w:val="00BE4F01"/>
    <w:rsid w:val="00BE6A1E"/>
    <w:rsid w:val="00BF050E"/>
    <w:rsid w:val="00BF0B23"/>
    <w:rsid w:val="00BF50DB"/>
    <w:rsid w:val="00BF5321"/>
    <w:rsid w:val="00BF6FA7"/>
    <w:rsid w:val="00C0419B"/>
    <w:rsid w:val="00C13BE0"/>
    <w:rsid w:val="00C1699A"/>
    <w:rsid w:val="00C22085"/>
    <w:rsid w:val="00C230CC"/>
    <w:rsid w:val="00C26FBD"/>
    <w:rsid w:val="00C32B0B"/>
    <w:rsid w:val="00C35AF2"/>
    <w:rsid w:val="00C419D9"/>
    <w:rsid w:val="00C44BA8"/>
    <w:rsid w:val="00C601CD"/>
    <w:rsid w:val="00C606DE"/>
    <w:rsid w:val="00C64186"/>
    <w:rsid w:val="00C65E09"/>
    <w:rsid w:val="00C72DB3"/>
    <w:rsid w:val="00C817EE"/>
    <w:rsid w:val="00C82E01"/>
    <w:rsid w:val="00C9013B"/>
    <w:rsid w:val="00CA163B"/>
    <w:rsid w:val="00CA16D3"/>
    <w:rsid w:val="00CA4F4D"/>
    <w:rsid w:val="00CA7CDC"/>
    <w:rsid w:val="00CB3220"/>
    <w:rsid w:val="00CB4877"/>
    <w:rsid w:val="00CB6EB6"/>
    <w:rsid w:val="00CB73FE"/>
    <w:rsid w:val="00CC093A"/>
    <w:rsid w:val="00CC5755"/>
    <w:rsid w:val="00CC62B6"/>
    <w:rsid w:val="00CD548C"/>
    <w:rsid w:val="00CD7E83"/>
    <w:rsid w:val="00CE1CDA"/>
    <w:rsid w:val="00CE1DEF"/>
    <w:rsid w:val="00CF0095"/>
    <w:rsid w:val="00CF125B"/>
    <w:rsid w:val="00CF3E52"/>
    <w:rsid w:val="00CF438B"/>
    <w:rsid w:val="00D005CE"/>
    <w:rsid w:val="00D02773"/>
    <w:rsid w:val="00D03DF1"/>
    <w:rsid w:val="00D118BE"/>
    <w:rsid w:val="00D13C57"/>
    <w:rsid w:val="00D177CF"/>
    <w:rsid w:val="00D22E21"/>
    <w:rsid w:val="00D32FA9"/>
    <w:rsid w:val="00D3468B"/>
    <w:rsid w:val="00D367EA"/>
    <w:rsid w:val="00D44860"/>
    <w:rsid w:val="00D449AC"/>
    <w:rsid w:val="00D46A0D"/>
    <w:rsid w:val="00D47383"/>
    <w:rsid w:val="00D50770"/>
    <w:rsid w:val="00D53E7E"/>
    <w:rsid w:val="00D547FB"/>
    <w:rsid w:val="00D64277"/>
    <w:rsid w:val="00D711D6"/>
    <w:rsid w:val="00D7465E"/>
    <w:rsid w:val="00D7667A"/>
    <w:rsid w:val="00D76B5A"/>
    <w:rsid w:val="00D824B9"/>
    <w:rsid w:val="00D82705"/>
    <w:rsid w:val="00D830F7"/>
    <w:rsid w:val="00D84B6C"/>
    <w:rsid w:val="00D854EE"/>
    <w:rsid w:val="00D92DA7"/>
    <w:rsid w:val="00D92F53"/>
    <w:rsid w:val="00D93B47"/>
    <w:rsid w:val="00D9428C"/>
    <w:rsid w:val="00D94E3B"/>
    <w:rsid w:val="00D94F6E"/>
    <w:rsid w:val="00D95F94"/>
    <w:rsid w:val="00DA2B7F"/>
    <w:rsid w:val="00DA557C"/>
    <w:rsid w:val="00DA5BC1"/>
    <w:rsid w:val="00DA7388"/>
    <w:rsid w:val="00DA7461"/>
    <w:rsid w:val="00DB1972"/>
    <w:rsid w:val="00DB21E3"/>
    <w:rsid w:val="00DB2B90"/>
    <w:rsid w:val="00DB38B1"/>
    <w:rsid w:val="00DC041D"/>
    <w:rsid w:val="00DC2C8C"/>
    <w:rsid w:val="00DC3DA6"/>
    <w:rsid w:val="00DC43F5"/>
    <w:rsid w:val="00DC47DE"/>
    <w:rsid w:val="00DC48A1"/>
    <w:rsid w:val="00DC575D"/>
    <w:rsid w:val="00DC652E"/>
    <w:rsid w:val="00DC6FE9"/>
    <w:rsid w:val="00DD00FD"/>
    <w:rsid w:val="00DD09F8"/>
    <w:rsid w:val="00DD10DA"/>
    <w:rsid w:val="00DD2DF4"/>
    <w:rsid w:val="00DD6111"/>
    <w:rsid w:val="00DD799A"/>
    <w:rsid w:val="00DE26E7"/>
    <w:rsid w:val="00DE3A7E"/>
    <w:rsid w:val="00DE51B0"/>
    <w:rsid w:val="00DE62AB"/>
    <w:rsid w:val="00DF129C"/>
    <w:rsid w:val="00DF3713"/>
    <w:rsid w:val="00E0057E"/>
    <w:rsid w:val="00E00A9A"/>
    <w:rsid w:val="00E05413"/>
    <w:rsid w:val="00E14DEE"/>
    <w:rsid w:val="00E16F24"/>
    <w:rsid w:val="00E34B2A"/>
    <w:rsid w:val="00E34D31"/>
    <w:rsid w:val="00E37CD2"/>
    <w:rsid w:val="00E42D03"/>
    <w:rsid w:val="00E46B6C"/>
    <w:rsid w:val="00E57764"/>
    <w:rsid w:val="00E6273D"/>
    <w:rsid w:val="00E736A7"/>
    <w:rsid w:val="00E817DF"/>
    <w:rsid w:val="00E84B35"/>
    <w:rsid w:val="00E905E3"/>
    <w:rsid w:val="00E91244"/>
    <w:rsid w:val="00E91A35"/>
    <w:rsid w:val="00E91C78"/>
    <w:rsid w:val="00E9204D"/>
    <w:rsid w:val="00E922ED"/>
    <w:rsid w:val="00E97E53"/>
    <w:rsid w:val="00EA3F64"/>
    <w:rsid w:val="00EA576B"/>
    <w:rsid w:val="00EA7B2B"/>
    <w:rsid w:val="00EB0058"/>
    <w:rsid w:val="00EB45E1"/>
    <w:rsid w:val="00EB4B3B"/>
    <w:rsid w:val="00EB4EA3"/>
    <w:rsid w:val="00EC0B22"/>
    <w:rsid w:val="00EC3CC0"/>
    <w:rsid w:val="00EC53C5"/>
    <w:rsid w:val="00EC755B"/>
    <w:rsid w:val="00ED3EFB"/>
    <w:rsid w:val="00ED4F86"/>
    <w:rsid w:val="00EE051A"/>
    <w:rsid w:val="00EF1AC0"/>
    <w:rsid w:val="00EF539A"/>
    <w:rsid w:val="00F02B3E"/>
    <w:rsid w:val="00F068AA"/>
    <w:rsid w:val="00F07ECC"/>
    <w:rsid w:val="00F14A55"/>
    <w:rsid w:val="00F14EB7"/>
    <w:rsid w:val="00F15D72"/>
    <w:rsid w:val="00F172A7"/>
    <w:rsid w:val="00F2023E"/>
    <w:rsid w:val="00F21BC6"/>
    <w:rsid w:val="00F23C49"/>
    <w:rsid w:val="00F35050"/>
    <w:rsid w:val="00F353A3"/>
    <w:rsid w:val="00F35A72"/>
    <w:rsid w:val="00F37F0B"/>
    <w:rsid w:val="00F43AE6"/>
    <w:rsid w:val="00F44081"/>
    <w:rsid w:val="00F50737"/>
    <w:rsid w:val="00F55872"/>
    <w:rsid w:val="00F5644F"/>
    <w:rsid w:val="00F613F8"/>
    <w:rsid w:val="00F707B8"/>
    <w:rsid w:val="00F70FD0"/>
    <w:rsid w:val="00F72208"/>
    <w:rsid w:val="00F72739"/>
    <w:rsid w:val="00F73AC6"/>
    <w:rsid w:val="00F76B23"/>
    <w:rsid w:val="00F81C4D"/>
    <w:rsid w:val="00F92C2E"/>
    <w:rsid w:val="00F96DDB"/>
    <w:rsid w:val="00F97BD0"/>
    <w:rsid w:val="00FA0FA6"/>
    <w:rsid w:val="00FA14A2"/>
    <w:rsid w:val="00FA1E77"/>
    <w:rsid w:val="00FA41EC"/>
    <w:rsid w:val="00FA4B85"/>
    <w:rsid w:val="00FB0E32"/>
    <w:rsid w:val="00FB246E"/>
    <w:rsid w:val="00FE1927"/>
    <w:rsid w:val="00FE2110"/>
    <w:rsid w:val="00FE3F8F"/>
    <w:rsid w:val="00FE5CC9"/>
    <w:rsid w:val="00FE69F2"/>
    <w:rsid w:val="00FE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BA834"/>
  <w15:docId w15:val="{37BF91C1-A7F9-421F-AD73-1A9938ED9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644F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qFormat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link w:val="afd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690113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690113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690113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690113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690113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690113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690113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690113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690113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690113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690113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690113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690113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690113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690113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690113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690113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690113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690113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690113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690113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690113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690113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character" w:styleId="afe">
    <w:name w:val="page number"/>
    <w:basedOn w:val="a0"/>
    <w:semiHidden/>
    <w:rsid w:val="001D2C23"/>
  </w:style>
  <w:style w:type="paragraph" w:customStyle="1" w:styleId="aff">
    <w:name w:val="新標題三"/>
    <w:basedOn w:val="a"/>
    <w:uiPriority w:val="99"/>
    <w:qFormat/>
    <w:rsid w:val="00DD2DF4"/>
    <w:pPr>
      <w:widowControl w:val="0"/>
      <w:overflowPunct/>
      <w:spacing w:line="600" w:lineRule="exact"/>
      <w:ind w:leftChars="300" w:left="500" w:hangingChars="200" w:hanging="200"/>
      <w:outlineLvl w:val="2"/>
    </w:pPr>
    <w:rPr>
      <w:bCs/>
      <w:kern w:val="0"/>
      <w:sz w:val="32"/>
      <w:szCs w:val="32"/>
    </w:rPr>
  </w:style>
  <w:style w:type="paragraph" w:customStyle="1" w:styleId="aff0">
    <w:name w:val="新標題二內文"/>
    <w:basedOn w:val="ab"/>
    <w:uiPriority w:val="99"/>
    <w:qFormat/>
    <w:rsid w:val="00DD2DF4"/>
    <w:pPr>
      <w:widowControl w:val="0"/>
      <w:overflowPunct/>
      <w:snapToGrid w:val="0"/>
      <w:spacing w:after="0" w:line="600" w:lineRule="exact"/>
      <w:ind w:leftChars="450" w:left="450"/>
    </w:pPr>
    <w:rPr>
      <w:rFonts w:cs="Times New Roman"/>
      <w:color w:val="000000"/>
      <w:kern w:val="0"/>
      <w:sz w:val="32"/>
    </w:rPr>
  </w:style>
  <w:style w:type="paragraph" w:styleId="aff1">
    <w:name w:val="No Spacing"/>
    <w:uiPriority w:val="1"/>
    <w:qFormat/>
    <w:rsid w:val="00BD3B83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character" w:customStyle="1" w:styleId="afd">
    <w:name w:val="清單段落 字元"/>
    <w:link w:val="afc"/>
    <w:uiPriority w:val="34"/>
    <w:locked/>
    <w:rsid w:val="00D76B5A"/>
    <w:rPr>
      <w:rFonts w:ascii="Times New Roman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9F8B5-7171-420F-A678-C2B6DB562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89</TotalTime>
  <Pages>4</Pages>
  <Words>520</Words>
  <Characters>2968</Characters>
  <Application>Microsoft Office Word</Application>
  <DocSecurity>0</DocSecurity>
  <Lines>24</Lines>
  <Paragraphs>6</Paragraphs>
  <ScaleCrop>false</ScaleCrop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蔡欣晏</cp:lastModifiedBy>
  <cp:revision>37</cp:revision>
  <cp:lastPrinted>2026-07-02T08:51:00Z</cp:lastPrinted>
  <dcterms:created xsi:type="dcterms:W3CDTF">2025-06-09T07:10:00Z</dcterms:created>
  <dcterms:modified xsi:type="dcterms:W3CDTF">2026-07-16T03:26:00Z</dcterms:modified>
</cp:coreProperties>
</file>