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935A" w14:textId="77777777" w:rsidR="00AD3C9C" w:rsidRPr="006317C4" w:rsidRDefault="00AD3C9C" w:rsidP="003D445C">
      <w:pPr>
        <w:adjustRightInd w:val="0"/>
        <w:snapToGrid w:val="0"/>
        <w:spacing w:afterLines="20" w:after="72" w:line="0" w:lineRule="atLeast"/>
        <w:ind w:firstLineChars="100" w:firstLine="360"/>
        <w:jc w:val="both"/>
        <w:textAlignment w:val="baseline"/>
        <w:rPr>
          <w:rFonts w:ascii="標楷體" w:eastAsia="標楷體" w:hAnsi="標楷體"/>
          <w:b/>
          <w:kern w:val="0"/>
          <w:sz w:val="36"/>
          <w:szCs w:val="32"/>
        </w:rPr>
      </w:pPr>
      <w:r w:rsidRPr="006317C4">
        <w:rPr>
          <w:rFonts w:ascii="標楷體" w:eastAsia="標楷體" w:hAnsi="標楷體" w:hint="eastAsia"/>
          <w:b/>
          <w:kern w:val="0"/>
          <w:sz w:val="36"/>
          <w:szCs w:val="32"/>
        </w:rPr>
        <w:t>二、債務基金</w:t>
      </w:r>
    </w:p>
    <w:p w14:paraId="0440D66A" w14:textId="77777777" w:rsidR="00AD3C9C" w:rsidRPr="006317C4" w:rsidRDefault="00AD3C9C" w:rsidP="003D445C">
      <w:pPr>
        <w:adjustRightInd w:val="0"/>
        <w:snapToGrid w:val="0"/>
        <w:spacing w:afterLines="20" w:after="72" w:line="0" w:lineRule="atLeast"/>
        <w:ind w:firstLineChars="200" w:firstLine="641"/>
        <w:jc w:val="both"/>
        <w:textAlignment w:val="baseline"/>
        <w:rPr>
          <w:rFonts w:ascii="標楷體" w:eastAsia="標楷體" w:hAnsi="標楷體"/>
          <w:b/>
          <w:kern w:val="0"/>
          <w:sz w:val="32"/>
          <w:szCs w:val="32"/>
        </w:rPr>
      </w:pPr>
      <w:r w:rsidRPr="006317C4">
        <w:rPr>
          <w:rFonts w:ascii="標楷體" w:eastAsia="標楷體" w:hAnsi="標楷體" w:hint="eastAsia"/>
          <w:b/>
          <w:kern w:val="0"/>
          <w:sz w:val="32"/>
          <w:szCs w:val="32"/>
        </w:rPr>
        <w:t>財政部主管</w:t>
      </w:r>
    </w:p>
    <w:p w14:paraId="466E5781" w14:textId="77777777" w:rsidR="00AD3C9C" w:rsidRPr="006317C4" w:rsidRDefault="00AD3C9C" w:rsidP="003D445C">
      <w:pPr>
        <w:adjustRightInd w:val="0"/>
        <w:snapToGrid w:val="0"/>
        <w:spacing w:afterLines="20" w:after="72" w:line="0" w:lineRule="atLeast"/>
        <w:ind w:firstLineChars="300" w:firstLine="961"/>
        <w:jc w:val="both"/>
        <w:textAlignment w:val="baseline"/>
        <w:rPr>
          <w:rFonts w:ascii="標楷體" w:eastAsia="標楷體" w:hAnsi="標楷體"/>
          <w:b/>
          <w:kern w:val="0"/>
          <w:sz w:val="32"/>
          <w:szCs w:val="32"/>
        </w:rPr>
      </w:pPr>
      <w:r w:rsidRPr="006317C4">
        <w:rPr>
          <w:rFonts w:ascii="標楷體" w:eastAsia="標楷體" w:hAnsi="標楷體" w:hint="eastAsia"/>
          <w:b/>
          <w:kern w:val="0"/>
          <w:sz w:val="32"/>
          <w:szCs w:val="32"/>
        </w:rPr>
        <w:t>中央政府債務基金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4"/>
        <w:gridCol w:w="1422"/>
        <w:gridCol w:w="1423"/>
        <w:gridCol w:w="1423"/>
        <w:gridCol w:w="1423"/>
        <w:gridCol w:w="1386"/>
        <w:gridCol w:w="700"/>
      </w:tblGrid>
      <w:tr w:rsidR="006317C4" w:rsidRPr="006317C4" w14:paraId="0BA8790E" w14:textId="77777777" w:rsidTr="00546CB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121FD625" w14:textId="6A5995F9" w:rsidR="00E866AB" w:rsidRPr="006317C4" w:rsidRDefault="00E866AB" w:rsidP="00D44457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中央政府債務基金</w:t>
            </w:r>
            <w:r w:rsidRPr="006317C4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A66FA98" w14:textId="3FE859B4" w:rsidR="00B579D6" w:rsidRPr="006317C4" w:rsidRDefault="00E866AB" w:rsidP="00D44457">
            <w:pPr>
              <w:tabs>
                <w:tab w:val="left" w:pos="4085"/>
                <w:tab w:val="left" w:pos="8717"/>
              </w:tabs>
              <w:snapToGrid w:val="0"/>
              <w:ind w:right="1"/>
              <w:jc w:val="right"/>
              <w:rPr>
                <w:rFonts w:ascii="標楷體" w:eastAsia="標楷體" w:hAnsi="標楷體"/>
                <w:sz w:val="32"/>
              </w:rPr>
            </w:pPr>
            <w:r w:rsidRPr="006317C4">
              <w:rPr>
                <w:rFonts w:ascii="標楷體" w:eastAsia="標楷體" w:hAnsi="標楷體"/>
                <w:spacing w:val="60"/>
              </w:rPr>
              <w:tab/>
            </w:r>
            <w:r w:rsidRPr="006317C4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6317C4">
              <w:rPr>
                <w:rFonts w:ascii="標楷體" w:eastAsia="標楷體" w:hAnsi="標楷體" w:hint="eastAsia"/>
              </w:rPr>
              <w:t>11</w:t>
            </w:r>
            <w:r w:rsidR="00622657" w:rsidRPr="006317C4">
              <w:rPr>
                <w:rFonts w:ascii="標楷體" w:eastAsia="標楷體" w:hAnsi="標楷體" w:hint="eastAsia"/>
              </w:rPr>
              <w:t>4</w:t>
            </w:r>
            <w:proofErr w:type="gramEnd"/>
            <w:r w:rsidRPr="006317C4">
              <w:rPr>
                <w:rFonts w:ascii="標楷體" w:eastAsia="標楷體" w:hAnsi="標楷體" w:hint="eastAsia"/>
              </w:rPr>
              <w:t>年度</w:t>
            </w:r>
            <w:r w:rsidRPr="006317C4">
              <w:rPr>
                <w:rFonts w:ascii="標楷體" w:eastAsia="標楷體" w:hAnsi="標楷體" w:hint="eastAsia"/>
              </w:rPr>
              <w:tab/>
            </w:r>
            <w:r w:rsidRPr="006317C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317C4" w:rsidRPr="006317C4" w14:paraId="5251788E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938CDC6" w14:textId="77777777" w:rsidR="00E866AB" w:rsidRPr="006317C4" w:rsidRDefault="00E866AB" w:rsidP="001E3168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E3168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</w:tcBorders>
            <w:vAlign w:val="center"/>
          </w:tcPr>
          <w:p w14:paraId="733B0DE7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3B91431D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4EC89477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7FF46667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E098111" w14:textId="77777777" w:rsidR="00E866AB" w:rsidRPr="006317C4" w:rsidRDefault="00E866AB" w:rsidP="002E7CD9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審定數與預算數</w:t>
            </w:r>
          </w:p>
          <w:p w14:paraId="2DA94890" w14:textId="77777777" w:rsidR="00E866AB" w:rsidRPr="006317C4" w:rsidRDefault="00E866AB" w:rsidP="002E7CD9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317C4" w:rsidRPr="006317C4" w14:paraId="4D89F2B3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8ABAED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Merge/>
            <w:tcBorders>
              <w:bottom w:val="single" w:sz="8" w:space="0" w:color="auto"/>
            </w:tcBorders>
            <w:vAlign w:val="center"/>
          </w:tcPr>
          <w:p w14:paraId="5731D9AF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2E78E245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6E8D46C8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3CE15F11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14:paraId="2D08E51F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bottom w:val="single" w:sz="8" w:space="0" w:color="auto"/>
              <w:right w:val="nil"/>
            </w:tcBorders>
            <w:vAlign w:val="center"/>
          </w:tcPr>
          <w:p w14:paraId="494A96DA" w14:textId="77777777" w:rsidR="00E866AB" w:rsidRPr="006317C4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％</w:t>
            </w:r>
          </w:p>
        </w:tc>
      </w:tr>
      <w:tr w:rsidR="006317C4" w:rsidRPr="006317C4" w14:paraId="0A6B9529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40309E22" w14:textId="77777777" w:rsidR="00995546" w:rsidRPr="006317C4" w:rsidRDefault="00995546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42F67C7" w14:textId="59696203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911,961,251,000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9AD0693" w14:textId="0AB50F73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958,118,791,219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DE2019C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326466BC" w14:textId="054F1CE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958,118,791,219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0C60274" w14:textId="07E207A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46,157,540,219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5758F2E8" w14:textId="6B9DC375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5.06</w:t>
            </w:r>
          </w:p>
        </w:tc>
      </w:tr>
      <w:tr w:rsidR="006317C4" w:rsidRPr="006317C4" w14:paraId="5CBD08F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C46086E" w14:textId="77777777" w:rsidR="00995546" w:rsidRPr="006317C4" w:rsidRDefault="00995546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kern w:val="0"/>
                <w:sz w:val="22"/>
              </w:rPr>
              <w:t>債務收入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05BE4931" w14:textId="2C306356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911,959,162,000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00A9F7C" w14:textId="0DD15833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958,113,935,653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2954B36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4733781" w14:textId="704D6B0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958,113,935,653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324FE05" w14:textId="55D8AECD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noProof/>
                <w:sz w:val="18"/>
                <w:szCs w:val="18"/>
              </w:rPr>
              <w:t>46,154,773,653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5D31DB75" w14:textId="238892B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kern w:val="0"/>
                <w:sz w:val="18"/>
                <w:szCs w:val="18"/>
              </w:rPr>
              <w:t>5.06</w:t>
            </w:r>
          </w:p>
        </w:tc>
      </w:tr>
      <w:tr w:rsidR="006317C4" w:rsidRPr="006317C4" w14:paraId="36678F16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B0D05E7" w14:textId="77777777" w:rsidR="00995546" w:rsidRPr="006317C4" w:rsidRDefault="00995546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1DA84E87" w14:textId="0832ACE1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2,089,000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5CD96230" w14:textId="0E115E34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4,855,566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A98C0C7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1285700" w14:textId="2A6E3B52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4,855,566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39E8A7F" w14:textId="63BC915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noProof/>
                <w:sz w:val="18"/>
                <w:szCs w:val="18"/>
              </w:rPr>
              <w:t>2,766,566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433E866" w14:textId="2C0B7F7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kern w:val="0"/>
                <w:sz w:val="18"/>
                <w:szCs w:val="18"/>
              </w:rPr>
              <w:t>132.43</w:t>
            </w:r>
          </w:p>
        </w:tc>
      </w:tr>
      <w:tr w:rsidR="006317C4" w:rsidRPr="006317C4" w14:paraId="316F30B0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DE90666" w14:textId="77777777" w:rsidR="00995546" w:rsidRPr="006317C4" w:rsidRDefault="00995546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FA754DE" w14:textId="7E54A448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911,959,237,000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16F8C02" w14:textId="0107E66B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958,113,986,366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F5B0DE1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33052D3" w14:textId="7C6B1365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958,113,986,366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FE61349" w14:textId="0C8F1C4D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46,154,749,366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787EBEEB" w14:textId="76E5F136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5.06</w:t>
            </w:r>
          </w:p>
        </w:tc>
      </w:tr>
      <w:tr w:rsidR="006317C4" w:rsidRPr="006317C4" w14:paraId="0955A4F1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11AB9865" w14:textId="77777777" w:rsidR="00995546" w:rsidRPr="006317C4" w:rsidRDefault="00995546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kern w:val="0"/>
                <w:sz w:val="22"/>
              </w:rPr>
              <w:t>還本付息計畫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7F0226F7" w14:textId="771222E4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911,959,162,000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09DCE7D" w14:textId="3658AEAD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958,113,935,653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1075586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168AD6D" w14:textId="7C27A71B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958,113,935,653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7D20DD6" w14:textId="4F09E72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noProof/>
                <w:sz w:val="18"/>
                <w:szCs w:val="18"/>
              </w:rPr>
              <w:t>46,154,773,653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069790D" w14:textId="6D9552E8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kern w:val="0"/>
                <w:sz w:val="18"/>
                <w:szCs w:val="18"/>
              </w:rPr>
              <w:t>5.06</w:t>
            </w:r>
          </w:p>
        </w:tc>
      </w:tr>
      <w:tr w:rsidR="006317C4" w:rsidRPr="006317C4" w14:paraId="08BC1938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5A57463" w14:textId="77777777" w:rsidR="00995546" w:rsidRPr="006317C4" w:rsidRDefault="00995546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76ED4B4" w14:textId="30C8D153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75,000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1E2D5F4" w14:textId="31F2854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50,713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5636E64E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32E110F" w14:textId="05C0FA99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sz w:val="18"/>
                <w:szCs w:val="18"/>
              </w:rPr>
              <w:t>50,713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6951344E" w14:textId="42DA852F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noProof/>
                <w:sz w:val="18"/>
                <w:szCs w:val="18"/>
              </w:rPr>
              <w:t>- 24,287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B507597" w14:textId="71168E69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kern w:val="0"/>
                <w:sz w:val="18"/>
                <w:szCs w:val="18"/>
              </w:rPr>
              <w:t>- 32.38</w:t>
            </w:r>
          </w:p>
        </w:tc>
      </w:tr>
      <w:tr w:rsidR="006317C4" w:rsidRPr="006317C4" w14:paraId="682E700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3203A75" w14:textId="77777777" w:rsidR="00995546" w:rsidRPr="006317C4" w:rsidRDefault="00995546" w:rsidP="001F7602">
            <w:pPr>
              <w:ind w:rightChars="-9" w:right="-2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766F6E6C" w14:textId="1437F47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2,014,000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2BEC0FDC" w14:textId="5FB7A9D1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4,804,853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A2930AF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393D612C" w14:textId="1B71187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4,804,853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2C5A649" w14:textId="1BBAD930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2,790,853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7388F511" w14:textId="05086DB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138.57</w:t>
            </w:r>
          </w:p>
        </w:tc>
      </w:tr>
      <w:tr w:rsidR="006317C4" w:rsidRPr="006317C4" w14:paraId="1452018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88BDD9C" w14:textId="77777777" w:rsidR="00995546" w:rsidRPr="006317C4" w:rsidRDefault="00995546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08C17E32" w14:textId="63928732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81,804,000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212F373" w14:textId="0BAAE9D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2C12277E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F81E6C4" w14:textId="7C13CCC8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57EBD74" w14:textId="15400A70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2,818,820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A36D339" w14:textId="4187A6AE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3.45</w:t>
            </w:r>
          </w:p>
        </w:tc>
      </w:tr>
      <w:tr w:rsidR="00995546" w:rsidRPr="006317C4" w14:paraId="33B26D2C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109CDD" w14:textId="77777777" w:rsidR="00995546" w:rsidRPr="006317C4" w:rsidRDefault="00995546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317C4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22" w:type="dxa"/>
            <w:tcBorders>
              <w:top w:val="nil"/>
              <w:bottom w:val="single" w:sz="8" w:space="0" w:color="auto"/>
            </w:tcBorders>
            <w:vAlign w:val="center"/>
          </w:tcPr>
          <w:p w14:paraId="7D5E8C72" w14:textId="7A047AB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83,818,000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2F3EDA2A" w14:textId="2B79CD44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89,427,673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194454B4" w14:textId="77777777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6D722FE4" w14:textId="33088C8B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sz w:val="18"/>
                <w:szCs w:val="18"/>
              </w:rPr>
              <w:t>89,427,673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14:paraId="50A42800" w14:textId="472E259A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5,609,673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49F70AD" w14:textId="5A9C0614" w:rsidR="00995546" w:rsidRPr="006317C4" w:rsidRDefault="00995546" w:rsidP="00995546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6317C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6.69</w:t>
            </w:r>
          </w:p>
        </w:tc>
      </w:tr>
    </w:tbl>
    <w:p w14:paraId="5F130008" w14:textId="77777777" w:rsidR="000449CB" w:rsidRPr="006317C4" w:rsidRDefault="000449CB" w:rsidP="00890129">
      <w:pPr>
        <w:snapToGrid w:val="0"/>
        <w:spacing w:line="300" w:lineRule="auto"/>
        <w:ind w:left="357" w:rightChars="235" w:right="564"/>
        <w:jc w:val="center"/>
        <w:rPr>
          <w:rFonts w:ascii="標楷體" w:eastAsia="標楷體"/>
          <w:b/>
          <w:sz w:val="20"/>
          <w:szCs w:val="32"/>
          <w:u w:val="single"/>
        </w:rPr>
      </w:pPr>
    </w:p>
    <w:p w14:paraId="76F524F2" w14:textId="640E05D7" w:rsidR="00E238C3" w:rsidRPr="006317C4" w:rsidRDefault="00546CBA" w:rsidP="00D44457">
      <w:pPr>
        <w:snapToGrid w:val="0"/>
        <w:spacing w:after="60"/>
        <w:ind w:left="266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6317C4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E238C3" w:rsidRPr="006317C4">
        <w:rPr>
          <w:rFonts w:ascii="標楷體" w:eastAsia="標楷體"/>
          <w:b/>
          <w:sz w:val="32"/>
          <w:szCs w:val="32"/>
          <w:u w:val="single"/>
        </w:rPr>
        <w:t>中央政府債務基金</w:t>
      </w:r>
      <w:r w:rsidR="00E238C3" w:rsidRPr="006317C4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E238C3" w:rsidRPr="006317C4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E238C3" w:rsidRPr="006317C4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6317C4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3597434A" w14:textId="7D618F5D" w:rsidR="00E238C3" w:rsidRPr="006317C4" w:rsidRDefault="00E238C3" w:rsidP="00D44457">
      <w:pPr>
        <w:snapToGrid w:val="0"/>
        <w:ind w:left="3864" w:rightChars="11" w:right="26"/>
        <w:jc w:val="right"/>
        <w:rPr>
          <w:rFonts w:ascii="標楷體" w:eastAsia="標楷體" w:hAnsi="標楷體"/>
        </w:rPr>
      </w:pPr>
      <w:r w:rsidRPr="006317C4">
        <w:rPr>
          <w:rFonts w:ascii="標楷體" w:eastAsia="標楷體" w:hAnsi="標楷體" w:hint="eastAsia"/>
        </w:rPr>
        <w:t>中華民國</w:t>
      </w:r>
      <w:proofErr w:type="gramStart"/>
      <w:r w:rsidRPr="006317C4">
        <w:rPr>
          <w:rFonts w:ascii="標楷體" w:eastAsia="標楷體" w:hAnsi="標楷體"/>
        </w:rPr>
        <w:t>11</w:t>
      </w:r>
      <w:r w:rsidR="00622657" w:rsidRPr="006317C4">
        <w:rPr>
          <w:rFonts w:ascii="標楷體" w:eastAsia="標楷體" w:hAnsi="標楷體"/>
        </w:rPr>
        <w:t>4</w:t>
      </w:r>
      <w:proofErr w:type="gramEnd"/>
      <w:r w:rsidRPr="006317C4">
        <w:rPr>
          <w:rFonts w:ascii="標楷體" w:eastAsia="標楷體" w:hAnsi="標楷體" w:hint="eastAsia"/>
        </w:rPr>
        <w:t>年度</w:t>
      </w:r>
      <w:r w:rsidRPr="006317C4">
        <w:rPr>
          <w:rFonts w:ascii="標楷體" w:eastAsia="標楷體" w:hAnsi="標楷體" w:hint="eastAsia"/>
        </w:rPr>
        <w:tab/>
      </w:r>
      <w:r w:rsidRPr="006317C4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8"/>
        <w:gridCol w:w="4926"/>
      </w:tblGrid>
      <w:tr w:rsidR="006317C4" w:rsidRPr="006317C4" w14:paraId="011AB5B6" w14:textId="77777777" w:rsidTr="00D44457">
        <w:trPr>
          <w:cantSplit/>
          <w:trHeight w:val="380"/>
          <w:jc w:val="center"/>
        </w:trPr>
        <w:tc>
          <w:tcPr>
            <w:tcW w:w="258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FD2C9A" w14:textId="77777777" w:rsidR="00E866AB" w:rsidRPr="006317C4" w:rsidRDefault="00E866AB" w:rsidP="001E3168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6317C4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14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A4C4B2" w14:textId="77777777" w:rsidR="00E866AB" w:rsidRPr="006317C4" w:rsidRDefault="00E866AB" w:rsidP="00DB5C83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6317C4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6317C4" w:rsidRPr="006317C4" w14:paraId="2EA6A6C2" w14:textId="77777777" w:rsidTr="00D44457">
        <w:trPr>
          <w:cantSplit/>
          <w:trHeight w:val="480"/>
          <w:jc w:val="center"/>
        </w:trPr>
        <w:tc>
          <w:tcPr>
            <w:tcW w:w="258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B9C0CF" w14:textId="77777777" w:rsidR="00E866AB" w:rsidRPr="006317C4" w:rsidRDefault="00E866AB" w:rsidP="00802B38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14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26C029" w14:textId="77777777" w:rsidR="00E866AB" w:rsidRPr="006317C4" w:rsidRDefault="00E866AB" w:rsidP="00802B38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6317C4" w:rsidRPr="006317C4" w14:paraId="6A019462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82D5A" w14:textId="77777777" w:rsidR="00CA1320" w:rsidRPr="006317C4" w:rsidRDefault="00CA1320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0BD79" w14:textId="77777777" w:rsidR="00CA1320" w:rsidRPr="006317C4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317C4" w:rsidRPr="006317C4" w14:paraId="42D0372E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6741A" w14:textId="77777777" w:rsidR="00150AE5" w:rsidRPr="006317C4" w:rsidRDefault="00150AE5" w:rsidP="001F7602">
            <w:pPr>
              <w:ind w:leftChars="200" w:left="480" w:rightChars="-8" w:right="-1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F6FD" w14:textId="241335C4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4,804,853</w:t>
            </w:r>
          </w:p>
        </w:tc>
      </w:tr>
      <w:tr w:rsidR="006317C4" w:rsidRPr="006317C4" w14:paraId="3F1D7E57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1AF6F" w14:textId="77777777" w:rsidR="00150AE5" w:rsidRPr="006317C4" w:rsidRDefault="00150AE5" w:rsidP="001F76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195B" w14:textId="4747E9BE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- 87,899,058</w:t>
            </w:r>
          </w:p>
        </w:tc>
      </w:tr>
      <w:tr w:rsidR="006317C4" w:rsidRPr="006317C4" w14:paraId="5781002B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4B7FA" w14:textId="77777777" w:rsidR="00150AE5" w:rsidRPr="006317C4" w:rsidRDefault="00150AE5" w:rsidP="001F7602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2F300" w14:textId="7EB58387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- 83,094,205</w:t>
            </w:r>
          </w:p>
        </w:tc>
      </w:tr>
      <w:tr w:rsidR="006317C4" w:rsidRPr="006317C4" w14:paraId="74973F64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F0622B" w14:textId="77777777" w:rsidR="00150AE5" w:rsidRPr="006317C4" w:rsidRDefault="00150AE5" w:rsidP="001F7602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2B85A" w14:textId="1CB03478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- 83,094,205</w:t>
            </w:r>
          </w:p>
        </w:tc>
      </w:tr>
      <w:tr w:rsidR="006317C4" w:rsidRPr="006317C4" w14:paraId="667C89C4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7D257" w14:textId="77777777" w:rsidR="00150AE5" w:rsidRPr="006317C4" w:rsidRDefault="00150AE5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D4CEA" w14:textId="6D647A44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513,235,661</w:t>
            </w:r>
          </w:p>
        </w:tc>
      </w:tr>
      <w:tr w:rsidR="006317C4" w:rsidRPr="006317C4" w14:paraId="71709DBE" w14:textId="77777777" w:rsidTr="00150AE5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BE1F76" w14:textId="77777777" w:rsidR="00150AE5" w:rsidRPr="006317C4" w:rsidRDefault="00150AE5" w:rsidP="001F760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6317C4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2C9C3FD" w14:textId="7B363583" w:rsidR="00150AE5" w:rsidRPr="006317C4" w:rsidRDefault="00150AE5" w:rsidP="00150AE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6317C4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430,141,456</w:t>
            </w:r>
          </w:p>
        </w:tc>
      </w:tr>
    </w:tbl>
    <w:p w14:paraId="08608441" w14:textId="77777777" w:rsidR="00D87008" w:rsidRPr="006317C4" w:rsidRDefault="00B82094" w:rsidP="00AD7F50">
      <w:pPr>
        <w:snapToGrid w:val="0"/>
        <w:spacing w:line="240" w:lineRule="exact"/>
        <w:ind w:left="336" w:rightChars="57" w:right="137" w:hanging="35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6317C4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6317C4">
        <w:rPr>
          <w:rFonts w:ascii="標楷體" w:eastAsia="標楷體" w:hAnsi="標楷體"/>
          <w:bCs/>
          <w:sz w:val="18"/>
          <w:szCs w:val="18"/>
        </w:rPr>
        <w:t>：1.</w:t>
      </w:r>
      <w:r w:rsidRPr="006317C4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79BE5966" w14:textId="77777777" w:rsidR="00D87008" w:rsidRPr="006317C4" w:rsidRDefault="00B82094" w:rsidP="00982C36">
      <w:pPr>
        <w:snapToGrid w:val="0"/>
        <w:spacing w:line="240" w:lineRule="exact"/>
        <w:ind w:leftChars="145" w:left="532" w:right="-1" w:hangingChars="102" w:hanging="184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6317C4">
        <w:rPr>
          <w:rFonts w:ascii="標楷體" w:eastAsia="標楷體" w:hAnsi="標楷體"/>
          <w:bCs/>
          <w:sz w:val="18"/>
          <w:szCs w:val="18"/>
        </w:rPr>
        <w:t>2.</w:t>
      </w:r>
      <w:r w:rsidRPr="006317C4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16788934" w14:textId="77777777" w:rsidR="00E866AB" w:rsidRPr="006317C4" w:rsidRDefault="00B82094" w:rsidP="00982C36">
      <w:pPr>
        <w:snapToGrid w:val="0"/>
        <w:spacing w:line="240" w:lineRule="exact"/>
        <w:ind w:leftChars="145" w:left="517" w:rightChars="57" w:right="137" w:hangingChars="94" w:hanging="169"/>
        <w:jc w:val="both"/>
        <w:rPr>
          <w:rFonts w:ascii="標楷體" w:eastAsia="標楷體" w:hAnsi="標楷體"/>
          <w:sz w:val="18"/>
          <w:szCs w:val="18"/>
        </w:rPr>
      </w:pPr>
      <w:r w:rsidRPr="006317C4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  <w:r w:rsidR="00F96309" w:rsidRPr="006317C4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571"/>
        <w:gridCol w:w="794"/>
        <w:gridCol w:w="1571"/>
        <w:gridCol w:w="794"/>
        <w:gridCol w:w="1572"/>
        <w:gridCol w:w="794"/>
      </w:tblGrid>
      <w:tr w:rsidR="006317C4" w:rsidRPr="006317C4" w14:paraId="485AADB1" w14:textId="77777777" w:rsidTr="00D44457">
        <w:trPr>
          <w:trHeight w:val="737"/>
          <w:tblHeader/>
        </w:trPr>
        <w:tc>
          <w:tcPr>
            <w:tcW w:w="10215" w:type="dxa"/>
            <w:gridSpan w:val="7"/>
            <w:tcBorders>
              <w:bottom w:val="single" w:sz="8" w:space="0" w:color="auto"/>
            </w:tcBorders>
          </w:tcPr>
          <w:p w14:paraId="29346024" w14:textId="14DB1C98" w:rsidR="00E866AB" w:rsidRPr="006317C4" w:rsidRDefault="00E866AB" w:rsidP="00D44457">
            <w:pPr>
              <w:snapToGrid w:val="0"/>
              <w:spacing w:after="6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317C4">
              <w:rPr>
                <w:rFonts w:ascii="標楷體" w:eastAsia="標楷體" w:hAnsi="標楷體"/>
                <w:b/>
                <w:sz w:val="32"/>
                <w:u w:val="single"/>
              </w:rPr>
              <w:t>中央政府債務基金</w:t>
            </w:r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317C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9590D28" w14:textId="0668769D" w:rsidR="00D04CCF" w:rsidRPr="006317C4" w:rsidRDefault="00E866AB" w:rsidP="008C0D0F">
            <w:pPr>
              <w:tabs>
                <w:tab w:val="left" w:pos="3573"/>
                <w:tab w:val="left" w:pos="8689"/>
              </w:tabs>
              <w:snapToGrid w:val="0"/>
              <w:ind w:rightChars="5" w:right="1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317C4">
              <w:rPr>
                <w:rFonts w:ascii="標楷體" w:eastAsia="標楷體" w:hAnsi="標楷體"/>
                <w:spacing w:val="60"/>
              </w:rPr>
              <w:tab/>
            </w:r>
            <w:r w:rsidRPr="006317C4">
              <w:rPr>
                <w:rFonts w:ascii="標楷體" w:eastAsia="標楷體" w:hAnsi="標楷體" w:hint="eastAsia"/>
              </w:rPr>
              <w:t>中華民國</w:t>
            </w:r>
            <w:r w:rsidRPr="006317C4">
              <w:rPr>
                <w:rFonts w:ascii="標楷體" w:eastAsia="標楷體" w:hAnsi="標楷體"/>
              </w:rPr>
              <w:t>11</w:t>
            </w:r>
            <w:r w:rsidR="00622657" w:rsidRPr="006317C4">
              <w:rPr>
                <w:rFonts w:ascii="標楷體" w:eastAsia="標楷體" w:hAnsi="標楷體"/>
              </w:rPr>
              <w:t>4</w:t>
            </w:r>
            <w:r w:rsidRPr="006317C4">
              <w:rPr>
                <w:rFonts w:ascii="標楷體" w:eastAsia="標楷體" w:hAnsi="標楷體" w:hint="eastAsia"/>
              </w:rPr>
              <w:t>年12月31日</w:t>
            </w:r>
            <w:r w:rsidRPr="006317C4">
              <w:rPr>
                <w:rFonts w:ascii="標楷體" w:eastAsia="標楷體" w:hAnsi="標楷體" w:hint="eastAsia"/>
              </w:rPr>
              <w:tab/>
            </w:r>
            <w:r w:rsidRPr="006317C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317C4" w:rsidRPr="006317C4" w14:paraId="3087189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0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9C64A4C" w14:textId="77777777" w:rsidR="00E866AB" w:rsidRPr="006317C4" w:rsidRDefault="00E866AB" w:rsidP="001E3168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71D2E23" w14:textId="07B7DA66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/>
              </w:rPr>
              <w:t>11</w:t>
            </w:r>
            <w:r w:rsidR="00622657" w:rsidRPr="006317C4">
              <w:rPr>
                <w:rFonts w:ascii="標楷體" w:eastAsia="標楷體" w:hAnsi="標楷體"/>
              </w:rPr>
              <w:t>4</w:t>
            </w:r>
            <w:r w:rsidRPr="006317C4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57FB71A" w14:textId="0A76464F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/>
              </w:rPr>
              <w:t>11</w:t>
            </w:r>
            <w:r w:rsidR="00622657" w:rsidRPr="006317C4">
              <w:rPr>
                <w:rFonts w:ascii="標楷體" w:eastAsia="標楷體" w:hAnsi="標楷體"/>
              </w:rPr>
              <w:t>3</w:t>
            </w:r>
            <w:r w:rsidRPr="006317C4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FA037BD" w14:textId="77777777" w:rsidR="00E866AB" w:rsidRPr="006317C4" w:rsidRDefault="00E866AB" w:rsidP="002E7CD9">
            <w:pPr>
              <w:ind w:leftChars="20" w:left="48" w:rightChars="-14" w:right="-34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317C4" w:rsidRPr="006317C4" w14:paraId="4E48D1A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0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C724E8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77DFC021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5DDAA8C0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2888A3D8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1D0263FF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vAlign w:val="center"/>
          </w:tcPr>
          <w:p w14:paraId="7FC2EEE5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  <w:right w:val="nil"/>
            </w:tcBorders>
            <w:vAlign w:val="center"/>
          </w:tcPr>
          <w:p w14:paraId="7453CF68" w14:textId="77777777" w:rsidR="00E866AB" w:rsidRPr="006317C4" w:rsidRDefault="00E866AB" w:rsidP="001F760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317C4">
              <w:rPr>
                <w:rFonts w:ascii="標楷體" w:eastAsia="標楷體" w:hAnsi="標楷體" w:hint="eastAsia"/>
              </w:rPr>
              <w:t>％</w:t>
            </w:r>
          </w:p>
        </w:tc>
      </w:tr>
      <w:tr w:rsidR="006317C4" w:rsidRPr="006317C4" w14:paraId="4C299861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AA0AE4A" w14:textId="77777777" w:rsidR="003C3BB4" w:rsidRPr="001F7602" w:rsidRDefault="003C3BB4" w:rsidP="001F76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14B41EB" w14:textId="6296AAD9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435,709,275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F2CC9F0" w14:textId="3317F8FD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44BAF71" w14:textId="7441D64F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6963ED2" w14:textId="2CD3D442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CF4BDAE" w14:textId="55E65B65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b/>
                <w:noProof/>
                <w:sz w:val="18"/>
              </w:rPr>
              <w:t>- 82,376,637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141D8951" w14:textId="040AEEB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b/>
                <w:kern w:val="0"/>
                <w:sz w:val="18"/>
              </w:rPr>
              <w:t>- 15.90</w:t>
            </w:r>
          </w:p>
        </w:tc>
      </w:tr>
      <w:tr w:rsidR="006317C4" w:rsidRPr="006317C4" w14:paraId="16FBB92B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2C7A4AA" w14:textId="77777777" w:rsidR="003C3BB4" w:rsidRPr="001F7602" w:rsidRDefault="003C3BB4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0050F62" w14:textId="5E08BFD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435,709,275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D2C05BC" w14:textId="61E680B1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CE4BCC2" w14:textId="0FF412E9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E2A58E9" w14:textId="31736DCF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9A1B4FD" w14:textId="4488E606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- 82,376,637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2BA93FA7" w14:textId="774DDB2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- 15.90</w:t>
            </w:r>
          </w:p>
        </w:tc>
      </w:tr>
      <w:tr w:rsidR="006317C4" w:rsidRPr="006317C4" w14:paraId="5507432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1FB75BF" w14:textId="77777777" w:rsidR="003C3BB4" w:rsidRPr="001F7602" w:rsidRDefault="003C3BB4" w:rsidP="001F76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6E0F309" w14:textId="5AD2B9F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430,141,456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ED86128" w14:textId="66F4E73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98.72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E1420E8" w14:textId="576934E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513,235,661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53F5B57" w14:textId="0A27CF77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99.06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AA00A92" w14:textId="2EF4A33A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- 83,094,205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78C26771" w14:textId="3A041AAD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- 16.19</w:t>
            </w:r>
          </w:p>
        </w:tc>
      </w:tr>
      <w:tr w:rsidR="006317C4" w:rsidRPr="006317C4" w14:paraId="5D5669D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2A8E932" w14:textId="77777777" w:rsidR="003C3BB4" w:rsidRPr="001F7602" w:rsidRDefault="003C3BB4" w:rsidP="001F76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506E074" w14:textId="2D685DA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5,567,819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3DDB24F" w14:textId="4A44C94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B0E5765" w14:textId="4ECB3AA9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4,850,251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03B773D" w14:textId="5396C95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45A25D1" w14:textId="3153E8E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717,568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5169A7C7" w14:textId="51E405F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14.79</w:t>
            </w:r>
          </w:p>
        </w:tc>
      </w:tr>
      <w:tr w:rsidR="006317C4" w:rsidRPr="006317C4" w14:paraId="2E66AA6A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72824B1" w14:textId="77777777" w:rsidR="003C3BB4" w:rsidRPr="001F7602" w:rsidRDefault="003C3BB4" w:rsidP="001F76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A14793C" w14:textId="048D2E5F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435,709,275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E7BD1F5" w14:textId="156F73A0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F3271B5" w14:textId="3AC2F841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D40EE18" w14:textId="65B3ABC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7EFAD12D" w14:textId="46AC305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b/>
                <w:noProof/>
                <w:sz w:val="18"/>
              </w:rPr>
              <w:t>- 82,376,637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7737AFF8" w14:textId="21BA4CD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b/>
                <w:kern w:val="0"/>
                <w:sz w:val="18"/>
              </w:rPr>
              <w:t>- 15.90</w:t>
            </w:r>
          </w:p>
        </w:tc>
      </w:tr>
      <w:tr w:rsidR="006317C4" w:rsidRPr="006317C4" w14:paraId="1F6F28D6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3A47EF3" w14:textId="77777777" w:rsidR="003C3BB4" w:rsidRPr="001F7602" w:rsidRDefault="003C3BB4" w:rsidP="001F76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8A6ECF8" w14:textId="540598AD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346,281,602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6DDC4E1" w14:textId="3AC4BD0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79.48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4D6BCF6" w14:textId="043FAEE1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D1BFF4E" w14:textId="09A2D42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83.67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61E60A7" w14:textId="7EF7BD60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b/>
                <w:noProof/>
                <w:sz w:val="18"/>
              </w:rPr>
              <w:t>- 87,181,490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466EB053" w14:textId="1BB926D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b/>
                <w:kern w:val="0"/>
                <w:sz w:val="18"/>
              </w:rPr>
              <w:t>- 20.11</w:t>
            </w:r>
          </w:p>
        </w:tc>
      </w:tr>
      <w:tr w:rsidR="006317C4" w:rsidRPr="006317C4" w14:paraId="2C20FD7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67E5491" w14:textId="77777777" w:rsidR="003C3BB4" w:rsidRPr="001F7602" w:rsidRDefault="003C3BB4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77EE258" w14:textId="7A6C8C85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346,281,602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9BE0F21" w14:textId="0D1003F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79.48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B573191" w14:textId="2BE22DEA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B155394" w14:textId="1AE0705A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83.67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C342EAF" w14:textId="15DA892F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- 87,181,490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48EFA1DA" w14:textId="1513074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- 20.11</w:t>
            </w:r>
          </w:p>
        </w:tc>
      </w:tr>
      <w:tr w:rsidR="006317C4" w:rsidRPr="006317C4" w14:paraId="74C94C4E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8A88CD5" w14:textId="77777777" w:rsidR="003C3BB4" w:rsidRPr="001F7602" w:rsidRDefault="003C3BB4" w:rsidP="001F76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52F8F9C" w14:textId="18E76CF7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346,281,602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CA53168" w14:textId="5DBA7C03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79.48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8654589" w14:textId="35A43261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029820B" w14:textId="278A60F6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83.67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36EC1C7" w14:textId="43D7D82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- 87,181,490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3B0CCAB5" w14:textId="1DAAB60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- 20.11</w:t>
            </w:r>
          </w:p>
        </w:tc>
      </w:tr>
      <w:tr w:rsidR="006317C4" w:rsidRPr="006317C4" w14:paraId="153C50C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9814245" w14:textId="77777777" w:rsidR="003C3BB4" w:rsidRPr="001F7602" w:rsidRDefault="003C3BB4" w:rsidP="001F76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ED84DAD" w14:textId="362CA715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89,427,673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B289BF2" w14:textId="68311A20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20.52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FF3724D" w14:textId="2CB4D8E6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974B04B" w14:textId="469FD22D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16.33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C9BE930" w14:textId="1CA775C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b/>
                <w:noProof/>
                <w:sz w:val="18"/>
              </w:rPr>
              <w:t>4,804,853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644DBC43" w14:textId="4E9CA0B4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b/>
                <w:kern w:val="0"/>
                <w:sz w:val="18"/>
              </w:rPr>
              <w:t>5.68</w:t>
            </w:r>
          </w:p>
        </w:tc>
      </w:tr>
      <w:tr w:rsidR="006317C4" w:rsidRPr="006317C4" w14:paraId="49645B7C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5F38E20" w14:textId="77777777" w:rsidR="003C3BB4" w:rsidRPr="001F7602" w:rsidRDefault="003C3BB4" w:rsidP="001F76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BA0456E" w14:textId="0995FEEA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89,427,673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E9464B4" w14:textId="59D5F1F5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20.52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5DE81BC4" w14:textId="7AC0AC2A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C7E07E5" w14:textId="420D110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16.33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7A019FEC" w14:textId="1CF8F01C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4,804,853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2B6128BB" w14:textId="0ADA13C2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5.68</w:t>
            </w:r>
          </w:p>
        </w:tc>
      </w:tr>
      <w:tr w:rsidR="006317C4" w:rsidRPr="006317C4" w14:paraId="4014C0FA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A167DD0" w14:textId="77777777" w:rsidR="003C3BB4" w:rsidRPr="001F7602" w:rsidRDefault="003C3BB4" w:rsidP="001F76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BE55F44" w14:textId="22EE73B6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89,427,673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9849136" w14:textId="2F7BB956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20.52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DC3B8D5" w14:textId="4B059247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89692A6" w14:textId="6442228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sz w:val="18"/>
              </w:rPr>
              <w:t>16.33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384F140" w14:textId="5CBF76A0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noProof/>
                <w:sz w:val="18"/>
              </w:rPr>
              <w:t>4,804,853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5E280355" w14:textId="266A15FD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kern w:val="0"/>
                <w:sz w:val="18"/>
              </w:rPr>
              <w:t>5.68</w:t>
            </w:r>
          </w:p>
        </w:tc>
      </w:tr>
      <w:tr w:rsidR="006317C4" w:rsidRPr="006317C4" w14:paraId="60A67CFF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BFC47" w14:textId="77777777" w:rsidR="003C3BB4" w:rsidRPr="001F7602" w:rsidRDefault="003C3BB4" w:rsidP="001F76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F760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  <w:vAlign w:val="center"/>
          </w:tcPr>
          <w:p w14:paraId="534A183E" w14:textId="6AE9300B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435,709,275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5C90E474" w14:textId="012AA6F9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  <w:vAlign w:val="center"/>
          </w:tcPr>
          <w:p w14:paraId="3D991F7E" w14:textId="629D5578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3659E716" w14:textId="0A822321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317C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single" w:sz="8" w:space="0" w:color="auto"/>
            </w:tcBorders>
            <w:vAlign w:val="center"/>
          </w:tcPr>
          <w:p w14:paraId="32030751" w14:textId="297AC0E4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6317C4">
              <w:rPr>
                <w:rFonts w:ascii="新細明體" w:hAnsi="新細明體"/>
                <w:b/>
                <w:noProof/>
                <w:sz w:val="18"/>
              </w:rPr>
              <w:t>- 82,376,637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93C7D7A" w14:textId="65EB31B0" w:rsidR="003C3BB4" w:rsidRPr="006317C4" w:rsidRDefault="003C3BB4" w:rsidP="003C3BB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317C4">
              <w:rPr>
                <w:rFonts w:ascii="新細明體" w:hAnsi="新細明體"/>
                <w:b/>
                <w:kern w:val="0"/>
                <w:sz w:val="18"/>
              </w:rPr>
              <w:t>- 15.90</w:t>
            </w:r>
          </w:p>
        </w:tc>
      </w:tr>
    </w:tbl>
    <w:p w14:paraId="6E162E02" w14:textId="77777777" w:rsidR="00E866AB" w:rsidRPr="006317C4" w:rsidRDefault="00E866AB" w:rsidP="00D44457">
      <w:pPr>
        <w:tabs>
          <w:tab w:val="left" w:pos="408"/>
        </w:tabs>
        <w:adjustRightInd w:val="0"/>
        <w:snapToGrid w:val="0"/>
        <w:spacing w:line="240" w:lineRule="exact"/>
        <w:ind w:leftChars="-5" w:left="503" w:hangingChars="286" w:hanging="515"/>
        <w:rPr>
          <w:rFonts w:ascii="標楷體" w:eastAsia="標楷體" w:hAnsi="標楷體"/>
          <w:sz w:val="18"/>
          <w:szCs w:val="18"/>
        </w:rPr>
      </w:pPr>
      <w:proofErr w:type="gramStart"/>
      <w:r w:rsidRPr="006317C4">
        <w:rPr>
          <w:rFonts w:ascii="標楷體" w:eastAsia="標楷體" w:hAnsi="標楷體"/>
          <w:sz w:val="18"/>
          <w:szCs w:val="18"/>
        </w:rPr>
        <w:t>註</w:t>
      </w:r>
      <w:proofErr w:type="gramEnd"/>
      <w:r w:rsidRPr="006317C4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6317C4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6317C4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E866AB" w:rsidRPr="006317C4" w:rsidSect="0017619B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6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31223" w14:textId="77777777" w:rsidR="00FD1284" w:rsidRDefault="00FD1284">
      <w:r>
        <w:separator/>
      </w:r>
    </w:p>
  </w:endnote>
  <w:endnote w:type="continuationSeparator" w:id="0">
    <w:p w14:paraId="0624A350" w14:textId="77777777" w:rsidR="00FD1284" w:rsidRDefault="00FD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003B" w14:textId="77777777" w:rsidR="00D44457" w:rsidRPr="009548B6" w:rsidRDefault="00D44457" w:rsidP="00D13EE4">
    <w:pPr>
      <w:pStyle w:val="ac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4F9F" w14:textId="77777777" w:rsidR="00D44457" w:rsidRPr="0027573A" w:rsidRDefault="00D44457" w:rsidP="00D13EE4">
    <w:pPr>
      <w:pStyle w:val="ac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E7BA" w14:textId="77777777" w:rsidR="00FD1284" w:rsidRDefault="00FD1284">
      <w:r>
        <w:separator/>
      </w:r>
    </w:p>
  </w:footnote>
  <w:footnote w:type="continuationSeparator" w:id="0">
    <w:p w14:paraId="772A696D" w14:textId="77777777" w:rsidR="00FD1284" w:rsidRDefault="00FD1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17761">
      <o:colormru v:ext="edit" colors="#c7edc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079"/>
    <w:rsid w:val="00002926"/>
    <w:rsid w:val="00011451"/>
    <w:rsid w:val="000212AA"/>
    <w:rsid w:val="00023B3E"/>
    <w:rsid w:val="00024561"/>
    <w:rsid w:val="00030AC4"/>
    <w:rsid w:val="00040AD1"/>
    <w:rsid w:val="000426F0"/>
    <w:rsid w:val="00043EAD"/>
    <w:rsid w:val="000449CB"/>
    <w:rsid w:val="00056DA7"/>
    <w:rsid w:val="00057A59"/>
    <w:rsid w:val="000630F3"/>
    <w:rsid w:val="000638D1"/>
    <w:rsid w:val="0006574B"/>
    <w:rsid w:val="00082657"/>
    <w:rsid w:val="00085350"/>
    <w:rsid w:val="00093B20"/>
    <w:rsid w:val="00094C42"/>
    <w:rsid w:val="000B1E57"/>
    <w:rsid w:val="000B3B0F"/>
    <w:rsid w:val="000C35BF"/>
    <w:rsid w:val="000C3E1E"/>
    <w:rsid w:val="000D570F"/>
    <w:rsid w:val="000D5A26"/>
    <w:rsid w:val="001004E2"/>
    <w:rsid w:val="001020E5"/>
    <w:rsid w:val="001056CF"/>
    <w:rsid w:val="001157CE"/>
    <w:rsid w:val="001163CE"/>
    <w:rsid w:val="00120A3D"/>
    <w:rsid w:val="001261BB"/>
    <w:rsid w:val="00135D8F"/>
    <w:rsid w:val="00135E48"/>
    <w:rsid w:val="001412B8"/>
    <w:rsid w:val="0014471B"/>
    <w:rsid w:val="00144A16"/>
    <w:rsid w:val="001466B0"/>
    <w:rsid w:val="00150AE5"/>
    <w:rsid w:val="00162F40"/>
    <w:rsid w:val="00165933"/>
    <w:rsid w:val="0017619B"/>
    <w:rsid w:val="0017771F"/>
    <w:rsid w:val="00177FAE"/>
    <w:rsid w:val="00181683"/>
    <w:rsid w:val="00187079"/>
    <w:rsid w:val="001B3D10"/>
    <w:rsid w:val="001B7428"/>
    <w:rsid w:val="001E3168"/>
    <w:rsid w:val="001F1906"/>
    <w:rsid w:val="001F59F8"/>
    <w:rsid w:val="001F6300"/>
    <w:rsid w:val="001F7602"/>
    <w:rsid w:val="0020216D"/>
    <w:rsid w:val="00202232"/>
    <w:rsid w:val="00214BDA"/>
    <w:rsid w:val="00215AD8"/>
    <w:rsid w:val="00225FDA"/>
    <w:rsid w:val="00240644"/>
    <w:rsid w:val="00243390"/>
    <w:rsid w:val="00251769"/>
    <w:rsid w:val="002536DD"/>
    <w:rsid w:val="00264B9C"/>
    <w:rsid w:val="002678A7"/>
    <w:rsid w:val="002704B0"/>
    <w:rsid w:val="0027125C"/>
    <w:rsid w:val="00273427"/>
    <w:rsid w:val="0027573A"/>
    <w:rsid w:val="00287800"/>
    <w:rsid w:val="00290A0A"/>
    <w:rsid w:val="00292173"/>
    <w:rsid w:val="00295A61"/>
    <w:rsid w:val="002A1B7D"/>
    <w:rsid w:val="002B6057"/>
    <w:rsid w:val="002D3DF8"/>
    <w:rsid w:val="002D6EFE"/>
    <w:rsid w:val="002E7267"/>
    <w:rsid w:val="002E7CD9"/>
    <w:rsid w:val="002F4BF4"/>
    <w:rsid w:val="002F5612"/>
    <w:rsid w:val="003068DA"/>
    <w:rsid w:val="003125D3"/>
    <w:rsid w:val="00313222"/>
    <w:rsid w:val="00325C4D"/>
    <w:rsid w:val="003310EC"/>
    <w:rsid w:val="003352BC"/>
    <w:rsid w:val="00337734"/>
    <w:rsid w:val="00362334"/>
    <w:rsid w:val="0036280F"/>
    <w:rsid w:val="00372741"/>
    <w:rsid w:val="00372CD5"/>
    <w:rsid w:val="00374C15"/>
    <w:rsid w:val="00380F92"/>
    <w:rsid w:val="00387B9C"/>
    <w:rsid w:val="003A07D7"/>
    <w:rsid w:val="003A35DE"/>
    <w:rsid w:val="003A4241"/>
    <w:rsid w:val="003B0A1C"/>
    <w:rsid w:val="003B4979"/>
    <w:rsid w:val="003B635C"/>
    <w:rsid w:val="003C3BB4"/>
    <w:rsid w:val="003C3E1D"/>
    <w:rsid w:val="003D445C"/>
    <w:rsid w:val="003D4A78"/>
    <w:rsid w:val="003F314B"/>
    <w:rsid w:val="004008AB"/>
    <w:rsid w:val="004051E3"/>
    <w:rsid w:val="00405879"/>
    <w:rsid w:val="004062D2"/>
    <w:rsid w:val="0042640E"/>
    <w:rsid w:val="00430A23"/>
    <w:rsid w:val="0044164B"/>
    <w:rsid w:val="00445C2A"/>
    <w:rsid w:val="00457811"/>
    <w:rsid w:val="00457BC3"/>
    <w:rsid w:val="004611BE"/>
    <w:rsid w:val="00465315"/>
    <w:rsid w:val="00465A30"/>
    <w:rsid w:val="004677A3"/>
    <w:rsid w:val="00470C5B"/>
    <w:rsid w:val="00472F56"/>
    <w:rsid w:val="0047433D"/>
    <w:rsid w:val="004748D8"/>
    <w:rsid w:val="004823A0"/>
    <w:rsid w:val="004825F1"/>
    <w:rsid w:val="00494313"/>
    <w:rsid w:val="004B0777"/>
    <w:rsid w:val="004B67B8"/>
    <w:rsid w:val="004C3337"/>
    <w:rsid w:val="004D156A"/>
    <w:rsid w:val="004D252F"/>
    <w:rsid w:val="004D2AC7"/>
    <w:rsid w:val="004D2C95"/>
    <w:rsid w:val="004D4B8D"/>
    <w:rsid w:val="004E4062"/>
    <w:rsid w:val="004F5E93"/>
    <w:rsid w:val="00521D0E"/>
    <w:rsid w:val="00523FCC"/>
    <w:rsid w:val="005252AD"/>
    <w:rsid w:val="00533AE3"/>
    <w:rsid w:val="0053455D"/>
    <w:rsid w:val="00535274"/>
    <w:rsid w:val="005404ED"/>
    <w:rsid w:val="00546CBA"/>
    <w:rsid w:val="00554C6D"/>
    <w:rsid w:val="00557B61"/>
    <w:rsid w:val="005616A9"/>
    <w:rsid w:val="005653FF"/>
    <w:rsid w:val="00574BC5"/>
    <w:rsid w:val="00583E6A"/>
    <w:rsid w:val="00595EBD"/>
    <w:rsid w:val="00597E54"/>
    <w:rsid w:val="005A4BC3"/>
    <w:rsid w:val="005A584A"/>
    <w:rsid w:val="005D537D"/>
    <w:rsid w:val="005D7043"/>
    <w:rsid w:val="005D767A"/>
    <w:rsid w:val="00614093"/>
    <w:rsid w:val="00622657"/>
    <w:rsid w:val="0062368E"/>
    <w:rsid w:val="00631174"/>
    <w:rsid w:val="006317C4"/>
    <w:rsid w:val="00632EB8"/>
    <w:rsid w:val="00642F1A"/>
    <w:rsid w:val="00643221"/>
    <w:rsid w:val="00647A94"/>
    <w:rsid w:val="00651E58"/>
    <w:rsid w:val="00667509"/>
    <w:rsid w:val="00670A17"/>
    <w:rsid w:val="00677908"/>
    <w:rsid w:val="0068685B"/>
    <w:rsid w:val="00694510"/>
    <w:rsid w:val="00695DD1"/>
    <w:rsid w:val="006A06B8"/>
    <w:rsid w:val="006A1859"/>
    <w:rsid w:val="006A1D91"/>
    <w:rsid w:val="006A22C8"/>
    <w:rsid w:val="006B2814"/>
    <w:rsid w:val="006C68D7"/>
    <w:rsid w:val="006E08C6"/>
    <w:rsid w:val="006E4190"/>
    <w:rsid w:val="006E4193"/>
    <w:rsid w:val="006F2179"/>
    <w:rsid w:val="006F7CF4"/>
    <w:rsid w:val="00706588"/>
    <w:rsid w:val="00706B1B"/>
    <w:rsid w:val="00707DD2"/>
    <w:rsid w:val="007308D3"/>
    <w:rsid w:val="00732FAB"/>
    <w:rsid w:val="00751EA2"/>
    <w:rsid w:val="0075570E"/>
    <w:rsid w:val="007600F1"/>
    <w:rsid w:val="00792391"/>
    <w:rsid w:val="00792B60"/>
    <w:rsid w:val="007A036E"/>
    <w:rsid w:val="007A53BE"/>
    <w:rsid w:val="007C5BB9"/>
    <w:rsid w:val="007C791A"/>
    <w:rsid w:val="007D5331"/>
    <w:rsid w:val="007E2D51"/>
    <w:rsid w:val="007E2E8F"/>
    <w:rsid w:val="007E2F99"/>
    <w:rsid w:val="007F77E6"/>
    <w:rsid w:val="0080084D"/>
    <w:rsid w:val="00802B38"/>
    <w:rsid w:val="00803647"/>
    <w:rsid w:val="00812C17"/>
    <w:rsid w:val="00816C3F"/>
    <w:rsid w:val="00822154"/>
    <w:rsid w:val="00823663"/>
    <w:rsid w:val="0083323E"/>
    <w:rsid w:val="00850BB5"/>
    <w:rsid w:val="00851DEA"/>
    <w:rsid w:val="00867638"/>
    <w:rsid w:val="00867B08"/>
    <w:rsid w:val="0087498A"/>
    <w:rsid w:val="00890129"/>
    <w:rsid w:val="008A5CDF"/>
    <w:rsid w:val="008C0D0F"/>
    <w:rsid w:val="008C3827"/>
    <w:rsid w:val="008C5374"/>
    <w:rsid w:val="008F2FF3"/>
    <w:rsid w:val="009012E9"/>
    <w:rsid w:val="009071BF"/>
    <w:rsid w:val="00925B4F"/>
    <w:rsid w:val="00946768"/>
    <w:rsid w:val="009548B6"/>
    <w:rsid w:val="009561C0"/>
    <w:rsid w:val="00957AAB"/>
    <w:rsid w:val="00963F0D"/>
    <w:rsid w:val="00972C5C"/>
    <w:rsid w:val="00982C36"/>
    <w:rsid w:val="00990BE6"/>
    <w:rsid w:val="009919D7"/>
    <w:rsid w:val="00992259"/>
    <w:rsid w:val="00995546"/>
    <w:rsid w:val="00996F12"/>
    <w:rsid w:val="009A3C29"/>
    <w:rsid w:val="009A4199"/>
    <w:rsid w:val="009B4D40"/>
    <w:rsid w:val="009B7C16"/>
    <w:rsid w:val="009C01AF"/>
    <w:rsid w:val="009D2C31"/>
    <w:rsid w:val="009E4946"/>
    <w:rsid w:val="009E6C92"/>
    <w:rsid w:val="009E78B4"/>
    <w:rsid w:val="009F1AD8"/>
    <w:rsid w:val="009F6EB4"/>
    <w:rsid w:val="00A03FC7"/>
    <w:rsid w:val="00A06F09"/>
    <w:rsid w:val="00A0717A"/>
    <w:rsid w:val="00A114AD"/>
    <w:rsid w:val="00A131AC"/>
    <w:rsid w:val="00A16520"/>
    <w:rsid w:val="00A270A7"/>
    <w:rsid w:val="00A408A6"/>
    <w:rsid w:val="00A50691"/>
    <w:rsid w:val="00A51844"/>
    <w:rsid w:val="00A60648"/>
    <w:rsid w:val="00A80E53"/>
    <w:rsid w:val="00A81A69"/>
    <w:rsid w:val="00A95421"/>
    <w:rsid w:val="00AA3378"/>
    <w:rsid w:val="00AA6D22"/>
    <w:rsid w:val="00AB10DF"/>
    <w:rsid w:val="00AB2DA4"/>
    <w:rsid w:val="00AB59EC"/>
    <w:rsid w:val="00AC5829"/>
    <w:rsid w:val="00AD00D0"/>
    <w:rsid w:val="00AD3C9C"/>
    <w:rsid w:val="00AD7F50"/>
    <w:rsid w:val="00AE0CB2"/>
    <w:rsid w:val="00AE490F"/>
    <w:rsid w:val="00AE5544"/>
    <w:rsid w:val="00AE55FE"/>
    <w:rsid w:val="00AE74B6"/>
    <w:rsid w:val="00B03163"/>
    <w:rsid w:val="00B07137"/>
    <w:rsid w:val="00B10290"/>
    <w:rsid w:val="00B1495F"/>
    <w:rsid w:val="00B1574A"/>
    <w:rsid w:val="00B24125"/>
    <w:rsid w:val="00B24BC0"/>
    <w:rsid w:val="00B35D36"/>
    <w:rsid w:val="00B379E5"/>
    <w:rsid w:val="00B45E73"/>
    <w:rsid w:val="00B51C06"/>
    <w:rsid w:val="00B5715A"/>
    <w:rsid w:val="00B579D6"/>
    <w:rsid w:val="00B80D95"/>
    <w:rsid w:val="00B82094"/>
    <w:rsid w:val="00B87FF2"/>
    <w:rsid w:val="00B91F97"/>
    <w:rsid w:val="00B96220"/>
    <w:rsid w:val="00BA0940"/>
    <w:rsid w:val="00BA595B"/>
    <w:rsid w:val="00BA5ECD"/>
    <w:rsid w:val="00BA5F7A"/>
    <w:rsid w:val="00BA61CB"/>
    <w:rsid w:val="00BB1C82"/>
    <w:rsid w:val="00BB4D1D"/>
    <w:rsid w:val="00BB78A8"/>
    <w:rsid w:val="00BC4076"/>
    <w:rsid w:val="00BD4C0B"/>
    <w:rsid w:val="00BE5C5B"/>
    <w:rsid w:val="00BE7CA3"/>
    <w:rsid w:val="00BF6265"/>
    <w:rsid w:val="00C00620"/>
    <w:rsid w:val="00C06AE3"/>
    <w:rsid w:val="00C1038B"/>
    <w:rsid w:val="00C13607"/>
    <w:rsid w:val="00C16E6B"/>
    <w:rsid w:val="00C24190"/>
    <w:rsid w:val="00C32C06"/>
    <w:rsid w:val="00C47F38"/>
    <w:rsid w:val="00C53186"/>
    <w:rsid w:val="00C53BFA"/>
    <w:rsid w:val="00C60BC4"/>
    <w:rsid w:val="00C74085"/>
    <w:rsid w:val="00C7466A"/>
    <w:rsid w:val="00C80351"/>
    <w:rsid w:val="00C91773"/>
    <w:rsid w:val="00CA0B39"/>
    <w:rsid w:val="00CA1320"/>
    <w:rsid w:val="00CA2FCF"/>
    <w:rsid w:val="00CB58AD"/>
    <w:rsid w:val="00CC14C3"/>
    <w:rsid w:val="00CE3427"/>
    <w:rsid w:val="00CE4304"/>
    <w:rsid w:val="00CE5766"/>
    <w:rsid w:val="00CF4903"/>
    <w:rsid w:val="00D046D9"/>
    <w:rsid w:val="00D04CCF"/>
    <w:rsid w:val="00D0555C"/>
    <w:rsid w:val="00D07446"/>
    <w:rsid w:val="00D13EE4"/>
    <w:rsid w:val="00D17710"/>
    <w:rsid w:val="00D25FBA"/>
    <w:rsid w:val="00D27594"/>
    <w:rsid w:val="00D323B7"/>
    <w:rsid w:val="00D33A0C"/>
    <w:rsid w:val="00D349CF"/>
    <w:rsid w:val="00D34A95"/>
    <w:rsid w:val="00D4307C"/>
    <w:rsid w:val="00D44457"/>
    <w:rsid w:val="00D53D1A"/>
    <w:rsid w:val="00D65CD3"/>
    <w:rsid w:val="00D76E14"/>
    <w:rsid w:val="00D779D7"/>
    <w:rsid w:val="00D828FA"/>
    <w:rsid w:val="00D87008"/>
    <w:rsid w:val="00D9002B"/>
    <w:rsid w:val="00D95E08"/>
    <w:rsid w:val="00DA05FA"/>
    <w:rsid w:val="00DA42F8"/>
    <w:rsid w:val="00DA7393"/>
    <w:rsid w:val="00DB5C83"/>
    <w:rsid w:val="00DB6577"/>
    <w:rsid w:val="00DB69E8"/>
    <w:rsid w:val="00DD344E"/>
    <w:rsid w:val="00DD371F"/>
    <w:rsid w:val="00DE01C6"/>
    <w:rsid w:val="00DF36B4"/>
    <w:rsid w:val="00E07B23"/>
    <w:rsid w:val="00E155BE"/>
    <w:rsid w:val="00E161CF"/>
    <w:rsid w:val="00E17153"/>
    <w:rsid w:val="00E21D12"/>
    <w:rsid w:val="00E238C3"/>
    <w:rsid w:val="00E25245"/>
    <w:rsid w:val="00E3365B"/>
    <w:rsid w:val="00E34B9B"/>
    <w:rsid w:val="00E4331F"/>
    <w:rsid w:val="00E46D4D"/>
    <w:rsid w:val="00E5300E"/>
    <w:rsid w:val="00E7668D"/>
    <w:rsid w:val="00E85BF7"/>
    <w:rsid w:val="00E866AB"/>
    <w:rsid w:val="00E94767"/>
    <w:rsid w:val="00E961B5"/>
    <w:rsid w:val="00EC13D3"/>
    <w:rsid w:val="00ED1401"/>
    <w:rsid w:val="00ED27EF"/>
    <w:rsid w:val="00ED5174"/>
    <w:rsid w:val="00EE1A7E"/>
    <w:rsid w:val="00EE5F5B"/>
    <w:rsid w:val="00EE759B"/>
    <w:rsid w:val="00EF14A1"/>
    <w:rsid w:val="00F03349"/>
    <w:rsid w:val="00F0526C"/>
    <w:rsid w:val="00F07991"/>
    <w:rsid w:val="00F20156"/>
    <w:rsid w:val="00F40919"/>
    <w:rsid w:val="00F45745"/>
    <w:rsid w:val="00F47C84"/>
    <w:rsid w:val="00F50589"/>
    <w:rsid w:val="00F51CE2"/>
    <w:rsid w:val="00F56D7B"/>
    <w:rsid w:val="00F56FCD"/>
    <w:rsid w:val="00F61602"/>
    <w:rsid w:val="00F62312"/>
    <w:rsid w:val="00F85288"/>
    <w:rsid w:val="00F855E1"/>
    <w:rsid w:val="00F87500"/>
    <w:rsid w:val="00F91FAE"/>
    <w:rsid w:val="00F95A21"/>
    <w:rsid w:val="00F96309"/>
    <w:rsid w:val="00FA0443"/>
    <w:rsid w:val="00FA48D2"/>
    <w:rsid w:val="00FA4E10"/>
    <w:rsid w:val="00FB0AEB"/>
    <w:rsid w:val="00FC79B7"/>
    <w:rsid w:val="00FD0334"/>
    <w:rsid w:val="00FD1284"/>
    <w:rsid w:val="00FD3B1E"/>
    <w:rsid w:val="00FD3D79"/>
    <w:rsid w:val="00FD445C"/>
    <w:rsid w:val="00FE7D7D"/>
    <w:rsid w:val="00FF2AB3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>
      <o:colormru v:ext="edit" colors="#c7edcc"/>
      <o:colormenu v:ext="edit" fillcolor="none"/>
    </o:shapedefaults>
    <o:shapelayout v:ext="edit">
      <o:idmap v:ext="edit" data="1"/>
    </o:shapelayout>
  </w:shapeDefaults>
  <w:decimalSymbol w:val="."/>
  <w:listSeparator w:val=","/>
  <w14:docId w14:val="4AB06D83"/>
  <w15:chartTrackingRefBased/>
  <w15:docId w15:val="{626543FE-665D-4D65-B10A-70075DCE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267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2"/>
    </w:rPr>
  </w:style>
  <w:style w:type="paragraph" w:styleId="ac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rPr>
      <w:kern w:val="2"/>
    </w:rPr>
  </w:style>
  <w:style w:type="paragraph" w:styleId="ae">
    <w:name w:val="Balloon Text"/>
    <w:basedOn w:val="a"/>
    <w:link w:val="af"/>
    <w:uiPriority w:val="99"/>
    <w:semiHidden/>
    <w:unhideWhenUsed/>
    <w:rsid w:val="00AE0CB2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AE0CB2"/>
    <w:rPr>
      <w:rFonts w:ascii="Cambria" w:eastAsia="新細明體" w:hAnsi="Cambria" w:cs="Times New Roman"/>
      <w:kern w:val="2"/>
      <w:sz w:val="18"/>
      <w:szCs w:val="18"/>
    </w:rPr>
  </w:style>
  <w:style w:type="table" w:styleId="af0">
    <w:name w:val="Table Grid"/>
    <w:basedOn w:val="a1"/>
    <w:uiPriority w:val="59"/>
    <w:rsid w:val="00135D8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2">
    <w:name w:val="3廳_標題02_壹、"/>
    <w:qFormat/>
    <w:rsid w:val="00B45E73"/>
    <w:pPr>
      <w:ind w:leftChars="250" w:left="250"/>
      <w:jc w:val="both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40">
    <w:name w:val="標題4(機關名稱)"/>
    <w:qFormat/>
    <w:rsid w:val="00B45E73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table" w:customStyle="1" w:styleId="50">
    <w:name w:val="表格格線5"/>
    <w:basedOn w:val="a1"/>
    <w:next w:val="af0"/>
    <w:uiPriority w:val="59"/>
    <w:rsid w:val="003B0A1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格格線13"/>
    <w:basedOn w:val="a1"/>
    <w:next w:val="af0"/>
    <w:rsid w:val="006E08C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UserFiles\wAV7qITeAGUPZx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20252-CD7B-4E41-AC7B-28D58570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wAV7qITeAGUPZx參考資料-收支餘絀審定表</Template>
  <TotalTime>46</TotalTime>
  <Pages>2</Pages>
  <Words>694</Words>
  <Characters>1234</Characters>
  <Application>Microsoft Office Word</Application>
  <DocSecurity>0</DocSecurity>
  <Lines>10</Lines>
  <Paragraphs>3</Paragraphs>
  <ScaleCrop>false</ScaleCrop>
  <Company>審計部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subject/>
  <dc:creator>MSOffice</dc:creator>
  <cp:keywords/>
  <cp:lastModifiedBy>蔡欣晏</cp:lastModifiedBy>
  <cp:revision>97</cp:revision>
  <cp:lastPrinted>2025-07-02T13:36:00Z</cp:lastPrinted>
  <dcterms:created xsi:type="dcterms:W3CDTF">2024-06-24T03:32:00Z</dcterms:created>
  <dcterms:modified xsi:type="dcterms:W3CDTF">2026-07-16T03:21:00Z</dcterms:modified>
</cp:coreProperties>
</file>