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7F07" w14:textId="61B31B76" w:rsidR="009B4174" w:rsidRPr="00474420" w:rsidRDefault="00CC4CEA" w:rsidP="00F155F2">
      <w:pPr>
        <w:spacing w:line="540" w:lineRule="exact"/>
        <w:ind w:firstLine="641"/>
        <w:rPr>
          <w:b/>
          <w:color w:val="000000"/>
          <w:sz w:val="32"/>
          <w:szCs w:val="40"/>
        </w:rPr>
      </w:pPr>
      <w:bookmarkStart w:id="0" w:name="_Toc12786043"/>
      <w:bookmarkStart w:id="1" w:name="十七、考試院考選部主管"/>
      <w:r>
        <w:rPr>
          <w:rFonts w:hint="eastAsia"/>
          <w:b/>
          <w:color w:val="000000"/>
          <w:sz w:val="32"/>
          <w:szCs w:val="40"/>
        </w:rPr>
        <w:t>(</w:t>
      </w:r>
      <w:r w:rsidR="009006A2" w:rsidRPr="00474420">
        <w:rPr>
          <w:rFonts w:hint="eastAsia"/>
          <w:b/>
          <w:color w:val="000000"/>
          <w:sz w:val="32"/>
          <w:szCs w:val="40"/>
        </w:rPr>
        <w:t>十六</w:t>
      </w:r>
      <w:r>
        <w:rPr>
          <w:rFonts w:hint="eastAsia"/>
          <w:b/>
          <w:color w:val="000000"/>
          <w:sz w:val="32"/>
          <w:szCs w:val="40"/>
        </w:rPr>
        <w:t>)</w:t>
      </w:r>
      <w:r w:rsidR="009B4174" w:rsidRPr="00474420">
        <w:rPr>
          <w:rFonts w:hint="eastAsia"/>
          <w:b/>
          <w:color w:val="000000"/>
          <w:sz w:val="32"/>
          <w:szCs w:val="40"/>
        </w:rPr>
        <w:t>考試院考選部主管</w:t>
      </w:r>
      <w:bookmarkEnd w:id="0"/>
    </w:p>
    <w:p w14:paraId="4E102E65" w14:textId="77777777" w:rsidR="009B4174" w:rsidRDefault="009B4174" w:rsidP="00F155F2">
      <w:pPr>
        <w:spacing w:line="540" w:lineRule="exact"/>
        <w:ind w:firstLineChars="300" w:firstLine="961"/>
        <w:rPr>
          <w:b/>
          <w:color w:val="000000"/>
          <w:sz w:val="32"/>
          <w:szCs w:val="40"/>
        </w:rPr>
      </w:pPr>
      <w:bookmarkStart w:id="2" w:name="_Toc12786044"/>
      <w:bookmarkEnd w:id="1"/>
      <w:r w:rsidRPr="008B0E49">
        <w:rPr>
          <w:rFonts w:hint="eastAsia"/>
          <w:b/>
          <w:color w:val="000000"/>
          <w:sz w:val="32"/>
          <w:szCs w:val="40"/>
        </w:rPr>
        <w:t>考選業務基金</w:t>
      </w:r>
      <w:bookmarkEnd w:id="2"/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9"/>
      </w:tblGrid>
      <w:tr w:rsidR="00A86995" w:rsidRPr="00A86995" w14:paraId="37748715" w14:textId="77777777" w:rsidTr="004C4251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311A50FF" w14:textId="77777777" w:rsidR="005B5382" w:rsidRDefault="00947BDB" w:rsidP="00A86995">
            <w:pPr>
              <w:widowControl w:val="0"/>
              <w:overflowPunct/>
              <w:snapToGrid w:val="0"/>
              <w:spacing w:after="60"/>
              <w:ind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　</w:t>
            </w:r>
            <w:r w:rsidR="00A86995" w:rsidRPr="00A86995">
              <w:rPr>
                <w:rFonts w:cs="Times New Roman" w:hint="eastAsia"/>
                <w:b/>
                <w:sz w:val="32"/>
                <w:szCs w:val="20"/>
                <w:u w:val="single"/>
              </w:rPr>
              <w:t>考選業務基金</w:t>
            </w:r>
            <w:r w:rsidR="00A86995" w:rsidRPr="00A86995">
              <w:rPr>
                <w:rFonts w:cs="Times New Roman"/>
                <w:b/>
                <w:sz w:val="32"/>
                <w:szCs w:val="20"/>
                <w:u w:val="single"/>
              </w:rPr>
              <w:t>收支</w:t>
            </w:r>
            <w:r w:rsidR="00A86995" w:rsidRPr="00A86995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A86995" w:rsidRPr="00A86995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A86995" w:rsidRPr="00A86995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09345383" w14:textId="77777777" w:rsidR="00A86995" w:rsidRPr="00A86995" w:rsidRDefault="00A86995" w:rsidP="005B5382">
            <w:pPr>
              <w:widowControl w:val="0"/>
              <w:tabs>
                <w:tab w:val="left" w:pos="4103"/>
                <w:tab w:val="left" w:pos="8748"/>
              </w:tabs>
              <w:overflowPunct/>
              <w:snapToGrid w:val="0"/>
              <w:ind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86995">
              <w:rPr>
                <w:rFonts w:cs="Times New Roman"/>
                <w:spacing w:val="60"/>
                <w:szCs w:val="20"/>
              </w:rPr>
              <w:tab/>
            </w:r>
            <w:r w:rsidRPr="00A86995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A86995">
              <w:rPr>
                <w:rFonts w:cs="Times New Roman" w:hint="eastAsia"/>
                <w:szCs w:val="20"/>
              </w:rPr>
              <w:t>114</w:t>
            </w:r>
            <w:proofErr w:type="gramEnd"/>
            <w:r w:rsidRPr="00A86995">
              <w:rPr>
                <w:rFonts w:cs="Times New Roman" w:hint="eastAsia"/>
                <w:szCs w:val="20"/>
              </w:rPr>
              <w:t>年度</w:t>
            </w:r>
            <w:r w:rsidRPr="00A86995">
              <w:rPr>
                <w:rFonts w:cs="Times New Roman" w:hint="eastAsia"/>
                <w:szCs w:val="20"/>
              </w:rPr>
              <w:tab/>
            </w:r>
            <w:r w:rsidRPr="00A86995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A86995" w:rsidRPr="00A86995" w14:paraId="453C1766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7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6EF6D7" w14:textId="77777777" w:rsidR="00A86995" w:rsidRPr="00A86995" w:rsidRDefault="00A86995" w:rsidP="00085A16">
            <w:pPr>
              <w:ind w:left="113" w:right="113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  <w:r w:rsidRPr="00C547EC">
              <w:rPr>
                <w:rFonts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8005127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pacing w:val="-20"/>
                <w:szCs w:val="20"/>
              </w:rPr>
            </w:pPr>
            <w:r w:rsidRPr="00A86995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5F35FDBD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  <w:r w:rsidRPr="00A86995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35541AD2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  <w:r w:rsidRPr="00A86995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7695B7FD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pacing w:val="-10"/>
                <w:szCs w:val="20"/>
              </w:rPr>
            </w:pPr>
            <w:r w:rsidRPr="00A86995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2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8C04C9C" w14:textId="77777777" w:rsidR="00A86995" w:rsidRPr="00A86995" w:rsidRDefault="00A86995" w:rsidP="00085A16">
            <w:pPr>
              <w:widowControl w:val="0"/>
              <w:overflowPunct/>
              <w:spacing w:line="280" w:lineRule="exact"/>
              <w:ind w:leftChars="20" w:left="48" w:firstLineChars="0" w:firstLine="0"/>
              <w:contextualSpacing/>
              <w:jc w:val="distribute"/>
              <w:rPr>
                <w:rFonts w:cs="Times New Roman"/>
                <w:spacing w:val="-20"/>
                <w:szCs w:val="20"/>
              </w:rPr>
            </w:pPr>
            <w:r w:rsidRPr="00A86995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3447E57F" w14:textId="77777777" w:rsidR="00A86995" w:rsidRPr="00A86995" w:rsidRDefault="00A86995" w:rsidP="00085A16">
            <w:pPr>
              <w:widowControl w:val="0"/>
              <w:overflowPunct/>
              <w:spacing w:line="280" w:lineRule="exact"/>
              <w:ind w:leftChars="20" w:left="48" w:rightChars="-17" w:right="-41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  <w:r w:rsidRPr="00A86995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86995" w:rsidRPr="00A86995" w14:paraId="1DC488C0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5A6ADD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00C26CB7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DD16672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25540593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3669565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317E17FD" w14:textId="77777777" w:rsidR="00A86995" w:rsidRPr="00A86995" w:rsidRDefault="00A86995" w:rsidP="00085A16">
            <w:pPr>
              <w:widowControl w:val="0"/>
              <w:overflowPunct/>
              <w:ind w:leftChars="20" w:left="55" w:rightChars="20" w:right="48" w:hangingChars="3" w:hanging="7"/>
              <w:contextualSpacing/>
              <w:jc w:val="distribute"/>
              <w:rPr>
                <w:rFonts w:cs="Times New Roman"/>
                <w:szCs w:val="20"/>
              </w:rPr>
            </w:pPr>
            <w:r w:rsidRPr="00A86995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69" w:type="dxa"/>
            <w:tcBorders>
              <w:bottom w:val="single" w:sz="8" w:space="0" w:color="auto"/>
              <w:right w:val="nil"/>
            </w:tcBorders>
            <w:vAlign w:val="center"/>
          </w:tcPr>
          <w:p w14:paraId="4D6B05A6" w14:textId="77777777" w:rsidR="00A86995" w:rsidRPr="00A86995" w:rsidRDefault="00A86995" w:rsidP="00085A16">
            <w:pPr>
              <w:widowControl w:val="0"/>
              <w:overflowPunct/>
              <w:ind w:leftChars="20" w:left="48" w:rightChars="20" w:right="48" w:firstLineChars="0" w:firstLine="0"/>
              <w:contextualSpacing/>
              <w:jc w:val="distribute"/>
              <w:rPr>
                <w:rFonts w:cs="Times New Roman"/>
                <w:szCs w:val="20"/>
              </w:rPr>
            </w:pPr>
            <w:r w:rsidRPr="00A86995">
              <w:rPr>
                <w:rFonts w:cs="Times New Roman" w:hint="eastAsia"/>
                <w:szCs w:val="20"/>
              </w:rPr>
              <w:t>％</w:t>
            </w:r>
          </w:p>
        </w:tc>
      </w:tr>
      <w:tr w:rsidR="00A86995" w:rsidRPr="00A86995" w14:paraId="4E9A155E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BEE041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ADE16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597,094,000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ADD4D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536,000,000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CADF1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DD9554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536,000,000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8B689C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- 61,094,000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DD0CEC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- 10.23</w:t>
            </w:r>
          </w:p>
        </w:tc>
      </w:tr>
      <w:tr w:rsidR="00A86995" w:rsidRPr="00A86995" w14:paraId="2D8A966F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3285E7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5479EB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453,054,000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A0F4B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393,874,430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4D85A87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15F5A4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393,874,430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47D4D27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- 59,179,570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60589F6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- 13.06</w:t>
            </w:r>
          </w:p>
        </w:tc>
      </w:tr>
      <w:tr w:rsidR="00A86995" w:rsidRPr="00A86995" w14:paraId="535EC6FF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B9E1AA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規費收入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E12F93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8EFB79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F637C1E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69D5754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56,000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2BEF7C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56,000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98F23D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A86995" w:rsidRPr="00A86995" w14:paraId="3D92AAAC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0500F2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023BB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144,040,000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5BA132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142,069,570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7CBA8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0D535E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142,069,570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44142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- 1,970,430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2C57E80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- 1.37</w:t>
            </w:r>
          </w:p>
        </w:tc>
      </w:tr>
      <w:tr w:rsidR="00A86995" w:rsidRPr="00A86995" w14:paraId="7DFBA95F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EAA6ED6" w14:textId="77777777" w:rsidR="00A86995" w:rsidRPr="00A86995" w:rsidRDefault="00A86995" w:rsidP="008928D6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B6AE63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589,513,000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0F1AC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579,226,003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83511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CA7814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579,226,003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6D953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- 10,286,997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E026C2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- 1.74</w:t>
            </w:r>
          </w:p>
        </w:tc>
      </w:tr>
      <w:tr w:rsidR="00A86995" w:rsidRPr="00A86995" w14:paraId="00C2652F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A9D8ADD" w14:textId="77777777" w:rsidR="00A86995" w:rsidRPr="00A86995" w:rsidRDefault="00A86995" w:rsidP="008928D6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8E502BF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589,513,000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A737A6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579,226,003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0EA21C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6DFEF6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579,226,003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0DB07B3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- 10,286,997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DC319D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- 1.74</w:t>
            </w:r>
          </w:p>
        </w:tc>
      </w:tr>
      <w:tr w:rsidR="00A86995" w:rsidRPr="00A86995" w14:paraId="1B11BE87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CB07206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81321A0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7,581,000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0FDED6F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- 43,226,003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88AB44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32286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- 43,226,003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B45153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- 50,807,003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44BCD5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A86995" w:rsidRPr="00A86995" w14:paraId="253BF4D9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C709CD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CFBF4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3,584,000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E9333F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18,976,708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15FE3D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B53EF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18,976,708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23CA37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15,392,708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3B57754E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429.48</w:t>
            </w:r>
          </w:p>
        </w:tc>
      </w:tr>
      <w:tr w:rsidR="00A86995" w:rsidRPr="00A86995" w14:paraId="7F09943F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2CF590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FD548C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1,584,000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4563F0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2,250,403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BBDD57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B3779F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2,250,403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00E17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666,403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48D719E7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42.07</w:t>
            </w:r>
          </w:p>
        </w:tc>
      </w:tr>
      <w:tr w:rsidR="00A86995" w:rsidRPr="00A86995" w14:paraId="49B53E86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D893338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37EA86A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0F9F6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16,726,305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633BC3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F87FA8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16,726,305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0462560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14,726,305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0E14A97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736.32</w:t>
            </w:r>
          </w:p>
        </w:tc>
      </w:tr>
      <w:tr w:rsidR="00A86995" w:rsidRPr="00A86995" w14:paraId="5A41561D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2C78CA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A22BC9E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AACE1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219,196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0B045C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70E651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219,196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74065C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169,196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5C8E4D8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338.39</w:t>
            </w:r>
          </w:p>
        </w:tc>
      </w:tr>
      <w:tr w:rsidR="00A86995" w:rsidRPr="00A86995" w14:paraId="040E84AB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7916C1B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0ED0BE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EF147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219,196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EF191E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477B90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219,196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0029837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169,196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1E9638D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338.39</w:t>
            </w:r>
          </w:p>
        </w:tc>
      </w:tr>
      <w:tr w:rsidR="00A86995" w:rsidRPr="00A86995" w14:paraId="69DAA822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C044653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0AAC7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3,534,000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386B0D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18,757,512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13BD624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930455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18,757,512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61A283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15,223,512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vAlign w:val="center"/>
          </w:tcPr>
          <w:p w14:paraId="748693A2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430.77</w:t>
            </w:r>
          </w:p>
        </w:tc>
      </w:tr>
      <w:tr w:rsidR="00A86995" w:rsidRPr="00A86995" w14:paraId="3A44D871" w14:textId="77777777" w:rsidTr="00085A1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4710AFA" w14:textId="77777777" w:rsidR="00A86995" w:rsidRPr="00A86995" w:rsidRDefault="00A86995" w:rsidP="005B5382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86995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7FBEDE80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11,115,000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586AD1DB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- 24,468,491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501940E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8999A3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- 24,468,491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37BE854D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- 35,583,491</w:t>
            </w:r>
          </w:p>
        </w:tc>
        <w:tc>
          <w:tcPr>
            <w:tcW w:w="8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30CB9E9" w14:textId="77777777" w:rsidR="00A86995" w:rsidRPr="00A86995" w:rsidRDefault="00A86995" w:rsidP="00D4432C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6BEC5D9D" w14:textId="0E939E1A" w:rsidR="00482623" w:rsidRDefault="00482623" w:rsidP="00F53961">
      <w:pPr>
        <w:tabs>
          <w:tab w:val="left" w:pos="540"/>
          <w:tab w:val="center" w:pos="4800"/>
        </w:tabs>
        <w:overflowPunct/>
        <w:adjustRightInd w:val="0"/>
        <w:snapToGrid w:val="0"/>
        <w:spacing w:beforeLines="100" w:before="360"/>
        <w:ind w:firstLineChars="0" w:firstLine="0"/>
        <w:jc w:val="center"/>
        <w:rPr>
          <w:b/>
          <w:color w:val="000000"/>
          <w:sz w:val="32"/>
          <w:u w:val="single" w:color="000000"/>
        </w:rPr>
      </w:pPr>
      <w:r w:rsidRPr="00775FAE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775FAE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775FAE">
        <w:rPr>
          <w:rFonts w:hint="eastAsia"/>
          <w:b/>
          <w:color w:val="000000"/>
          <w:sz w:val="32"/>
          <w:u w:val="single" w:color="000000"/>
        </w:rPr>
        <w:t xml:space="preserve">撥補審定表　</w:t>
      </w:r>
    </w:p>
    <w:p w14:paraId="65D034E3" w14:textId="6A64D615" w:rsidR="00482623" w:rsidRPr="00775FAE" w:rsidRDefault="00482623" w:rsidP="005B5382">
      <w:pPr>
        <w:tabs>
          <w:tab w:val="left" w:pos="4564"/>
        </w:tabs>
        <w:overflowPunct/>
        <w:snapToGrid w:val="0"/>
        <w:ind w:rightChars="17" w:right="41" w:firstLineChars="0" w:firstLine="0"/>
        <w:jc w:val="right"/>
        <w:rPr>
          <w:color w:val="000000"/>
        </w:rPr>
      </w:pPr>
      <w:r w:rsidRPr="00775FAE">
        <w:rPr>
          <w:rFonts w:hint="eastAsia"/>
          <w:color w:val="000000"/>
        </w:rPr>
        <w:t>中華民國</w:t>
      </w:r>
      <w:proofErr w:type="gramStart"/>
      <w:r w:rsidR="00F53961">
        <w:rPr>
          <w:rFonts w:hint="eastAsia"/>
          <w:color w:val="000000"/>
        </w:rPr>
        <w:t>11</w:t>
      </w:r>
      <w:r w:rsidR="000668C7">
        <w:rPr>
          <w:rFonts w:hint="eastAsia"/>
          <w:color w:val="000000"/>
        </w:rPr>
        <w:t>4</w:t>
      </w:r>
      <w:proofErr w:type="gramEnd"/>
      <w:r>
        <w:rPr>
          <w:rFonts w:hint="eastAsia"/>
          <w:color w:val="000000"/>
        </w:rPr>
        <w:t>年度</w:t>
      </w:r>
      <w:r w:rsidRPr="00775FAE">
        <w:rPr>
          <w:color w:val="000000"/>
        </w:rPr>
        <w:tab/>
      </w:r>
      <w:r w:rsidRPr="00775FAE">
        <w:rPr>
          <w:rFonts w:hint="eastAsia"/>
          <w:color w:val="000000"/>
          <w:spacing w:val="-20"/>
        </w:rPr>
        <w:t>單位：新臺幣元</w:t>
      </w:r>
    </w:p>
    <w:tbl>
      <w:tblPr>
        <w:tblW w:w="101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440"/>
        <w:gridCol w:w="803"/>
      </w:tblGrid>
      <w:tr w:rsidR="00A86995" w:rsidRPr="00A86995" w14:paraId="5978048A" w14:textId="77777777" w:rsidTr="005B5382">
        <w:trPr>
          <w:cantSplit/>
          <w:trHeight w:val="567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ACDC64A" w14:textId="77777777" w:rsidR="00A86995" w:rsidRPr="00D4432C" w:rsidRDefault="00A86995" w:rsidP="00C547EC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C547EC">
              <w:rPr>
                <w:rFonts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33CD521" w14:textId="77777777" w:rsidR="00A86995" w:rsidRPr="00D4432C" w:rsidRDefault="00A8699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FC9416E" w14:textId="77777777" w:rsidR="00A86995" w:rsidRPr="00D4432C" w:rsidRDefault="00A8699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6E00F1F" w14:textId="77777777" w:rsidR="00A86995" w:rsidRPr="00D4432C" w:rsidRDefault="00A8699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CB10343" w14:textId="77777777" w:rsidR="00A86995" w:rsidRPr="00D4432C" w:rsidRDefault="00A86995" w:rsidP="005B5382">
            <w:pPr>
              <w:widowControl w:val="0"/>
              <w:overflowPunct/>
              <w:ind w:leftChars="20" w:left="48" w:rightChars="20" w:right="48" w:firstLineChars="11" w:firstLine="25"/>
              <w:jc w:val="distribute"/>
              <w:rPr>
                <w:rFonts w:cs="Times New Roman"/>
                <w:spacing w:val="-6"/>
                <w:szCs w:val="20"/>
              </w:rPr>
            </w:pPr>
            <w:r w:rsidRPr="00D4432C">
              <w:rPr>
                <w:rFonts w:cs="Times New Roman" w:hint="eastAsia"/>
                <w:spacing w:val="-6"/>
                <w:szCs w:val="20"/>
              </w:rPr>
              <w:t>決算審定數</w:t>
            </w:r>
          </w:p>
        </w:tc>
        <w:tc>
          <w:tcPr>
            <w:tcW w:w="224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D6E380" w14:textId="77777777" w:rsidR="00A86995" w:rsidRPr="00D4432C" w:rsidRDefault="00A86995" w:rsidP="005B5382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審定數與預算數</w:t>
            </w:r>
          </w:p>
          <w:p w14:paraId="47E28E40" w14:textId="77777777" w:rsidR="00A86995" w:rsidRPr="00D4432C" w:rsidRDefault="00A86995" w:rsidP="005B5382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A86995" w:rsidRPr="00A86995" w14:paraId="44915FAB" w14:textId="77777777" w:rsidTr="005B5382">
        <w:trPr>
          <w:cantSplit/>
          <w:trHeight w:val="397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53136C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A1D08A6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6E1B03B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B329ECD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002F05E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1BCC3472" w14:textId="77777777" w:rsidR="00A86995" w:rsidRPr="00D4432C" w:rsidRDefault="00A86995" w:rsidP="00D4432C">
            <w:pPr>
              <w:widowControl w:val="0"/>
              <w:overflowPunct/>
              <w:ind w:leftChars="20" w:left="55" w:rightChars="20" w:right="48" w:hangingChars="3" w:hanging="7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03" w:type="dxa"/>
            <w:tcBorders>
              <w:bottom w:val="single" w:sz="8" w:space="0" w:color="auto"/>
              <w:right w:val="nil"/>
            </w:tcBorders>
            <w:vAlign w:val="center"/>
          </w:tcPr>
          <w:p w14:paraId="0404BB48" w14:textId="77777777" w:rsidR="00A86995" w:rsidRPr="00D4432C" w:rsidRDefault="00A86995" w:rsidP="00D4432C">
            <w:pPr>
              <w:widowControl w:val="0"/>
              <w:overflowPunct/>
              <w:ind w:leftChars="20" w:left="48" w:rightChars="20" w:right="48" w:firstLineChars="0" w:firstLine="0"/>
              <w:jc w:val="center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％</w:t>
            </w:r>
          </w:p>
        </w:tc>
      </w:tr>
      <w:tr w:rsidR="00A86995" w:rsidRPr="00A86995" w14:paraId="2CB37B49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8100AE6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7EE2FC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63,708,000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D6B7B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46,943,725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51A21F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C5482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46,943,725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16E6958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- 16,764,275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63CC38FF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- 26.31</w:t>
            </w:r>
          </w:p>
        </w:tc>
      </w:tr>
      <w:tr w:rsidR="00A86995" w:rsidRPr="00A86995" w14:paraId="6D2418A0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C8D6187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E37938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11,115,000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AE38E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C8D9EC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5CDF9D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FB82A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- 11,115,000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1DD0C50C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- 100.00</w:t>
            </w:r>
          </w:p>
        </w:tc>
      </w:tr>
      <w:tr w:rsidR="00A86995" w:rsidRPr="00A86995" w14:paraId="203AC672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CD1A5F7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D8C7AD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52,593,000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71149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46,943,725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30799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BB481CD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46,943,725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6E44BF1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- 5,649,275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2F425EC7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- 10.74</w:t>
            </w:r>
          </w:p>
        </w:tc>
      </w:tr>
      <w:tr w:rsidR="00A86995" w:rsidRPr="00A86995" w14:paraId="278B9359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DBC834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9C1CA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0306A2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224CE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ECB11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F521578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6B0E883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A86995" w:rsidRPr="00A86995" w14:paraId="29110A79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A08531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kern w:val="0"/>
                <w:sz w:val="22"/>
                <w:szCs w:val="20"/>
              </w:rPr>
              <w:t>填補累積短</w:t>
            </w:r>
            <w:proofErr w:type="gramStart"/>
            <w:r w:rsidRPr="00A86995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2263B2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5774A9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235EC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F8850F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157F31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1CBD667A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A86995" w:rsidRPr="00A86995" w14:paraId="077C8BCC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DCB879F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1E931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63,708,000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FC9E69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22,475,234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55F49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94310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22,475,234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297EA3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- 41,232,766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2FEBE352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- 64.72</w:t>
            </w:r>
          </w:p>
        </w:tc>
      </w:tr>
      <w:tr w:rsidR="00A86995" w:rsidRPr="00A86995" w14:paraId="151B50BB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0BC944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35281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4F7ED9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5C2472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2FF0AA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3099A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4682704F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A86995" w:rsidRPr="00A86995" w14:paraId="090CAB72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3F4DB17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A86995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85F44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4F9D382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34229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1F6772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5D07EE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7AA0E20B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A86995" w:rsidRPr="00A86995" w14:paraId="203137B8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19FA2C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9F47F1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97E037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81549A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9781BE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A59422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0D4B6368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  <w:tr w:rsidR="00A86995" w:rsidRPr="00A86995" w14:paraId="36CF8921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334465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kern w:val="0"/>
                <w:sz w:val="22"/>
                <w:szCs w:val="20"/>
              </w:rPr>
              <w:t>撥用賸餘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8D39329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C155C7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F046A8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771EC7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E45D1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24,468,491</w:t>
            </w:r>
          </w:p>
        </w:tc>
        <w:tc>
          <w:tcPr>
            <w:tcW w:w="803" w:type="dxa"/>
            <w:tcBorders>
              <w:top w:val="nil"/>
              <w:bottom w:val="nil"/>
              <w:right w:val="nil"/>
            </w:tcBorders>
            <w:vAlign w:val="center"/>
          </w:tcPr>
          <w:p w14:paraId="76D3CF95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sz w:val="18"/>
                <w:szCs w:val="18"/>
              </w:rPr>
              <w:t>--</w:t>
            </w:r>
          </w:p>
        </w:tc>
      </w:tr>
      <w:tr w:rsidR="00A86995" w:rsidRPr="00A86995" w14:paraId="6C10D0F3" w14:textId="77777777" w:rsidTr="00085A16">
        <w:trPr>
          <w:cantSplit/>
          <w:trHeight w:val="111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CC9685" w14:textId="77777777" w:rsidR="00A86995" w:rsidRPr="00A86995" w:rsidRDefault="00A86995" w:rsidP="005B5382">
            <w:pPr>
              <w:widowControl w:val="0"/>
              <w:overflowPunct/>
              <w:spacing w:line="340" w:lineRule="exact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A86995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DB75CDD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E723704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EB57F28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63DBC7D1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18D962A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－</w:t>
            </w:r>
          </w:p>
        </w:tc>
        <w:tc>
          <w:tcPr>
            <w:tcW w:w="80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FC678B0" w14:textId="77777777" w:rsidR="00A86995" w:rsidRPr="00A86995" w:rsidRDefault="00A86995" w:rsidP="00D4432C">
            <w:pPr>
              <w:widowControl w:val="0"/>
              <w:overflowPunct/>
              <w:spacing w:line="34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A86995">
              <w:rPr>
                <w:rFonts w:ascii="新細明體" w:eastAsia="新細明體" w:hAnsi="新細明體" w:cs="Times New Roman"/>
                <w:b/>
                <w:sz w:val="18"/>
                <w:szCs w:val="18"/>
              </w:rPr>
              <w:t>--</w:t>
            </w:r>
          </w:p>
        </w:tc>
      </w:tr>
    </w:tbl>
    <w:p w14:paraId="000425F9" w14:textId="0C97A6EE" w:rsidR="00FF4C23" w:rsidRDefault="00FF4C23" w:rsidP="00FF4C23">
      <w:pPr>
        <w:tabs>
          <w:tab w:val="center" w:pos="4800"/>
        </w:tabs>
        <w:overflowPunct/>
        <w:adjustRightInd w:val="0"/>
        <w:snapToGrid w:val="0"/>
        <w:ind w:firstLineChars="0" w:firstLine="0"/>
        <w:jc w:val="center"/>
        <w:rPr>
          <w:b/>
          <w:color w:val="000000"/>
          <w:sz w:val="32"/>
          <w:u w:val="single" w:color="000000"/>
        </w:rPr>
      </w:pPr>
      <w:r w:rsidRPr="00A06376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A06376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A06376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14:paraId="3A317E39" w14:textId="4E1DF11B" w:rsidR="00FF4C23" w:rsidRPr="00A06376" w:rsidRDefault="00FF4C23" w:rsidP="005B5382">
      <w:pPr>
        <w:tabs>
          <w:tab w:val="left" w:pos="4592"/>
        </w:tabs>
        <w:overflowPunct/>
        <w:snapToGrid w:val="0"/>
        <w:ind w:rightChars="17" w:right="41" w:firstLineChars="0" w:firstLine="0"/>
        <w:jc w:val="right"/>
        <w:rPr>
          <w:color w:val="000000"/>
        </w:rPr>
      </w:pPr>
      <w:r w:rsidRPr="00A06376">
        <w:rPr>
          <w:rFonts w:hint="eastAsia"/>
          <w:color w:val="000000"/>
        </w:rPr>
        <w:t>中華民國</w:t>
      </w:r>
      <w:proofErr w:type="gramStart"/>
      <w:r w:rsidR="00F53961">
        <w:rPr>
          <w:rFonts w:hint="eastAsia"/>
          <w:color w:val="000000"/>
        </w:rPr>
        <w:t>11</w:t>
      </w:r>
      <w:r w:rsidR="00166808">
        <w:rPr>
          <w:rFonts w:hint="eastAsia"/>
          <w:color w:val="000000"/>
        </w:rPr>
        <w:t>4</w:t>
      </w:r>
      <w:proofErr w:type="gramEnd"/>
      <w:r>
        <w:rPr>
          <w:rFonts w:hint="eastAsia"/>
          <w:color w:val="000000"/>
        </w:rPr>
        <w:t>年度</w:t>
      </w:r>
      <w:r w:rsidRPr="00A06376">
        <w:rPr>
          <w:color w:val="000000"/>
        </w:rPr>
        <w:tab/>
      </w:r>
      <w:r w:rsidRPr="00A06376">
        <w:rPr>
          <w:rFonts w:hint="eastAsia"/>
          <w:color w:val="000000"/>
          <w:spacing w:val="-20"/>
        </w:rPr>
        <w:t>單位：新臺幣元</w:t>
      </w:r>
    </w:p>
    <w:tbl>
      <w:tblPr>
        <w:tblW w:w="10163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1092"/>
      </w:tblGrid>
      <w:tr w:rsidR="0092327D" w:rsidRPr="0092327D" w14:paraId="406EDF96" w14:textId="77777777" w:rsidTr="00A5411A"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59ECC9C" w14:textId="77777777" w:rsidR="0092327D" w:rsidRPr="00D4432C" w:rsidRDefault="0092327D" w:rsidP="00C547EC">
            <w:pPr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C547EC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81C3158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D4432C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4C9DF168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D4432C">
              <w:rPr>
                <w:rFonts w:ascii="Times New Roman" w:hAnsi="Times New Roman" w:cs="Times New Roman" w:hint="eastAsia"/>
                <w:szCs w:val="20"/>
              </w:rPr>
              <w:t>決算數</w:t>
            </w:r>
          </w:p>
        </w:tc>
        <w:tc>
          <w:tcPr>
            <w:tcW w:w="256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24306F5" w14:textId="77777777" w:rsidR="0092327D" w:rsidRPr="00D4432C" w:rsidRDefault="0092327D" w:rsidP="005B5382">
            <w:pPr>
              <w:widowControl w:val="0"/>
              <w:overflowPunct/>
              <w:ind w:left="113" w:right="-41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92327D" w:rsidRPr="0092327D" w14:paraId="58EFCF3E" w14:textId="77777777" w:rsidTr="00A5411A"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845D9F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9089EB1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2ABC9E94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1C6909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F64CDE" w14:textId="77777777" w:rsidR="0092327D" w:rsidRPr="00D4432C" w:rsidRDefault="0092327D" w:rsidP="0092327D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％</w:t>
            </w:r>
          </w:p>
        </w:tc>
      </w:tr>
      <w:tr w:rsidR="0092327D" w:rsidRPr="0092327D" w14:paraId="7FD0B45A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EE5B43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D2FD5B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F27503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23CF9F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84DE82D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92327D" w:rsidRPr="0092327D" w14:paraId="5A85C105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4A3CEC5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B40089A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11,115,000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296B5CB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- 24,468,491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AC8E8E9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- 35,583,491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89C2D6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92327D" w:rsidRPr="0092327D" w14:paraId="0D703065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4AD467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9C3495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- 1,584,000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E2355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- 2,250,403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8266D6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- 666,403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53F0358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42.07</w:t>
            </w:r>
          </w:p>
        </w:tc>
      </w:tr>
      <w:tr w:rsidR="0092327D" w:rsidRPr="0092327D" w14:paraId="5F3BCF7E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FD5C0C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9C10B88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9,531,000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DE42BB6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- 26,718,894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56DADA7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- 36,249,894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BAB8C8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92327D" w:rsidRPr="0092327D" w14:paraId="03883936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493FF8D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CBF717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44,760,000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714A6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120,769,430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0415A7E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76,009,430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639694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169.82</w:t>
            </w:r>
          </w:p>
        </w:tc>
      </w:tr>
      <w:tr w:rsidR="0092327D" w:rsidRPr="0092327D" w14:paraId="276C70BF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C07887D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80BDBE7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54,291,000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002B79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94,050,536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39092C7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39,759,536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3C5BC39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73.23</w:t>
            </w:r>
          </w:p>
        </w:tc>
      </w:tr>
      <w:tr w:rsidR="0092327D" w:rsidRPr="0092327D" w14:paraId="64B5F22B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62E1BE4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F0BEC3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1,584,000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D31CD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2,261,498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D0795A3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677,498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7048D84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42.77</w:t>
            </w:r>
          </w:p>
        </w:tc>
      </w:tr>
      <w:tr w:rsidR="0092327D" w:rsidRPr="0092327D" w14:paraId="341B8643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3184712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100" w:left="24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6B4326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55,875,000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EFBD8D4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96,312,034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EBA168E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40,437,034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40021C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72.37</w:t>
            </w:r>
          </w:p>
        </w:tc>
      </w:tr>
      <w:tr w:rsidR="0092327D" w:rsidRPr="0092327D" w14:paraId="1A0B54F7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EFA8512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CFB70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AACE62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6053304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6082EEAD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92327D" w:rsidRPr="0092327D" w14:paraId="65EE277A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C753B5" w14:textId="77777777" w:rsidR="0092327D" w:rsidRPr="0092327D" w:rsidRDefault="0092327D" w:rsidP="005B5382">
            <w:pPr>
              <w:widowControl w:val="0"/>
              <w:overflowPunct/>
              <w:spacing w:line="600" w:lineRule="exact"/>
              <w:ind w:leftChars="200" w:left="480" w:rightChars="42" w:right="101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CE327A2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- 44,415,000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746CBD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- 40,135,710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7C3DF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4,279,290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B6111A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- 9.63</w:t>
            </w:r>
          </w:p>
        </w:tc>
      </w:tr>
      <w:tr w:rsidR="0092327D" w:rsidRPr="0092327D" w14:paraId="7822EFF5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C6D52ED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200" w:left="48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913459D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- 44,094,000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36240B9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- 41,435,890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B59C4E3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2,658,110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DE2FD7A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- 6.03</w:t>
            </w:r>
          </w:p>
        </w:tc>
      </w:tr>
      <w:tr w:rsidR="0092327D" w:rsidRPr="0092327D" w14:paraId="5C1E2A41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5C8482" w14:textId="77777777" w:rsidR="0092327D" w:rsidRPr="0092327D" w:rsidRDefault="0092327D" w:rsidP="00D4432C">
            <w:pPr>
              <w:widowControl w:val="0"/>
              <w:overflowPunct/>
              <w:spacing w:line="600" w:lineRule="exact"/>
              <w:ind w:leftChars="100" w:left="24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B546ED4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- 88,509,000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12CA1B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- 81,571,600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845D0FD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6,937,400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96F410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0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- 7.84</w:t>
            </w:r>
          </w:p>
        </w:tc>
      </w:tr>
      <w:tr w:rsidR="0092327D" w:rsidRPr="0092327D" w14:paraId="6DDD10C5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C47E21C" w14:textId="77777777" w:rsidR="0092327D" w:rsidRPr="0092327D" w:rsidRDefault="0092327D" w:rsidP="00D4432C">
            <w:pPr>
              <w:widowControl w:val="0"/>
              <w:overflowPunct/>
              <w:spacing w:line="62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BA09EA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1B2342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247F3B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1731D5A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92327D" w:rsidRPr="0092327D" w14:paraId="48433122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4D957DE" w14:textId="77777777" w:rsidR="0092327D" w:rsidRPr="0092327D" w:rsidRDefault="0092327D" w:rsidP="005B5382">
            <w:pPr>
              <w:widowControl w:val="0"/>
              <w:overflowPunct/>
              <w:spacing w:line="620" w:lineRule="exact"/>
              <w:ind w:leftChars="200" w:left="480" w:rightChars="36" w:right="8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0CB4B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503,000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F7CCA5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437,761,537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16C000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437,258,537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2749761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86,930.13</w:t>
            </w:r>
          </w:p>
        </w:tc>
      </w:tr>
      <w:tr w:rsidR="0092327D" w:rsidRPr="0092327D" w14:paraId="28C4D056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4C0CB37" w14:textId="77777777" w:rsidR="0092327D" w:rsidRPr="0092327D" w:rsidRDefault="0092327D" w:rsidP="005B5382">
            <w:pPr>
              <w:widowControl w:val="0"/>
              <w:overflowPunct/>
              <w:spacing w:line="620" w:lineRule="exact"/>
              <w:ind w:leftChars="200" w:left="480" w:rightChars="36" w:right="86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340E7A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kern w:val="0"/>
                <w:sz w:val="18"/>
                <w:szCs w:val="20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04CAD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- 438,363,565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EE75329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- 438,363,565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5B6E1267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--</w:t>
            </w:r>
          </w:p>
        </w:tc>
      </w:tr>
      <w:tr w:rsidR="0092327D" w:rsidRPr="0092327D" w14:paraId="2BD203AB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17941B2" w14:textId="77777777" w:rsidR="0092327D" w:rsidRPr="0092327D" w:rsidRDefault="0092327D" w:rsidP="00D4432C">
            <w:pPr>
              <w:widowControl w:val="0"/>
              <w:overflowPunct/>
              <w:spacing w:line="6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3DA03F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503,000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DD6B3F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- 602,028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0C3863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- 1,105,028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77FFCFC0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92327D" w:rsidRPr="0092327D" w14:paraId="25C273FA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2E387F8" w14:textId="77777777" w:rsidR="0092327D" w:rsidRPr="0092327D" w:rsidRDefault="0092327D" w:rsidP="00D4432C">
            <w:pPr>
              <w:widowControl w:val="0"/>
              <w:overflowPunct/>
              <w:spacing w:line="62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E40E8E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- 32,131,000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0F5925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14,138,406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4DBA813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46,269,406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9CBAD4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--</w:t>
            </w:r>
          </w:p>
        </w:tc>
      </w:tr>
      <w:tr w:rsidR="0092327D" w:rsidRPr="0092327D" w14:paraId="3A87F4B9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FE7FDBC" w14:textId="77777777" w:rsidR="0092327D" w:rsidRPr="0092327D" w:rsidRDefault="0092327D" w:rsidP="00D4432C">
            <w:pPr>
              <w:widowControl w:val="0"/>
              <w:overflowPunct/>
              <w:spacing w:line="62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1FDECCF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136,749,000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572C766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118,230,415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F5853D2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- 18,518,585</w:t>
            </w:r>
          </w:p>
        </w:tc>
        <w:tc>
          <w:tcPr>
            <w:tcW w:w="1092" w:type="dxa"/>
            <w:tcBorders>
              <w:top w:val="nil"/>
              <w:bottom w:val="nil"/>
              <w:right w:val="nil"/>
            </w:tcBorders>
            <w:vAlign w:val="center"/>
          </w:tcPr>
          <w:p w14:paraId="4A9468DE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- 13.54</w:t>
            </w:r>
          </w:p>
        </w:tc>
      </w:tr>
      <w:tr w:rsidR="0092327D" w:rsidRPr="0092327D" w14:paraId="02B897AD" w14:textId="77777777" w:rsidTr="00CC4CEA">
        <w:trPr>
          <w:cantSplit/>
          <w:trHeight w:val="618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CC44283" w14:textId="77777777" w:rsidR="0092327D" w:rsidRPr="0092327D" w:rsidRDefault="0092327D" w:rsidP="00D4432C">
            <w:pPr>
              <w:widowControl w:val="0"/>
              <w:overflowPunct/>
              <w:spacing w:line="620" w:lineRule="exact"/>
              <w:ind w:rightChars="20" w:right="48" w:firstLineChars="0" w:firstLine="0"/>
              <w:jc w:val="distribute"/>
              <w:rPr>
                <w:rFonts w:cs="Times New Roman"/>
                <w:w w:val="90"/>
                <w:kern w:val="0"/>
                <w:szCs w:val="20"/>
              </w:rPr>
            </w:pPr>
            <w:r w:rsidRPr="0092327D">
              <w:rPr>
                <w:rFonts w:cs="Times New Roman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038653E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20"/>
              </w:rPr>
              <w:t>104,618,000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E90EA91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132,368,821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48839DDC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27,750,821</w:t>
            </w:r>
          </w:p>
        </w:tc>
        <w:tc>
          <w:tcPr>
            <w:tcW w:w="109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C4BCB06" w14:textId="77777777" w:rsidR="0092327D" w:rsidRPr="0092327D" w:rsidRDefault="0092327D" w:rsidP="00D4432C">
            <w:pPr>
              <w:widowControl w:val="0"/>
              <w:overflowPunct/>
              <w:autoSpaceDE w:val="0"/>
              <w:autoSpaceDN w:val="0"/>
              <w:adjustRightInd w:val="0"/>
              <w:spacing w:line="6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92327D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26.53</w:t>
            </w:r>
          </w:p>
        </w:tc>
      </w:tr>
    </w:tbl>
    <w:p w14:paraId="3AE1CBDE" w14:textId="77777777" w:rsidR="00FD23AF" w:rsidRDefault="00730C71" w:rsidP="00CC4CEA">
      <w:pPr>
        <w:widowControl w:val="0"/>
        <w:overflowPunct/>
        <w:adjustRightInd w:val="0"/>
        <w:snapToGrid w:val="0"/>
        <w:spacing w:line="240" w:lineRule="exact"/>
        <w:ind w:left="364" w:hangingChars="202" w:hanging="364"/>
        <w:jc w:val="left"/>
        <w:rPr>
          <w:sz w:val="18"/>
          <w:szCs w:val="18"/>
        </w:rPr>
      </w:pPr>
      <w:proofErr w:type="gramStart"/>
      <w:r w:rsidRPr="00814048">
        <w:rPr>
          <w:rFonts w:hint="eastAsia"/>
          <w:sz w:val="18"/>
          <w:szCs w:val="18"/>
        </w:rPr>
        <w:t>註</w:t>
      </w:r>
      <w:proofErr w:type="gramEnd"/>
      <w:r w:rsidRPr="00814048">
        <w:rPr>
          <w:rFonts w:hint="eastAsia"/>
          <w:sz w:val="18"/>
          <w:szCs w:val="18"/>
        </w:rPr>
        <w:t>：1.本表係</w:t>
      </w:r>
      <w:proofErr w:type="gramStart"/>
      <w:r w:rsidRPr="00814048">
        <w:rPr>
          <w:rFonts w:hint="eastAsia"/>
          <w:sz w:val="18"/>
          <w:szCs w:val="18"/>
        </w:rPr>
        <w:t>採</w:t>
      </w:r>
      <w:proofErr w:type="gramEnd"/>
      <w:r w:rsidRPr="00814048">
        <w:rPr>
          <w:rFonts w:hint="eastAsia"/>
          <w:sz w:val="18"/>
          <w:szCs w:val="18"/>
        </w:rPr>
        <w:t>現金及約當現金基礎，包括現金及自投資日起3個月內到期或清償之債權證券。</w:t>
      </w:r>
    </w:p>
    <w:p w14:paraId="009FAFA0" w14:textId="1E7CF578" w:rsidR="00DE1ABC" w:rsidRPr="00DE1ABC" w:rsidRDefault="00730C71" w:rsidP="00CC4CEA">
      <w:pPr>
        <w:widowControl w:val="0"/>
        <w:overflowPunct/>
        <w:adjustRightInd w:val="0"/>
        <w:snapToGrid w:val="0"/>
        <w:spacing w:line="240" w:lineRule="exact"/>
        <w:ind w:leftChars="151" w:left="461" w:hangingChars="55" w:hanging="99"/>
        <w:rPr>
          <w:rFonts w:cs="Times New Roman"/>
          <w:sz w:val="18"/>
          <w:szCs w:val="18"/>
        </w:rPr>
      </w:pPr>
      <w:r w:rsidRPr="00814048">
        <w:rPr>
          <w:rFonts w:hint="eastAsia"/>
          <w:sz w:val="18"/>
          <w:szCs w:val="18"/>
        </w:rPr>
        <w:t>2.</w:t>
      </w:r>
      <w:r w:rsidRPr="00A5411A">
        <w:rPr>
          <w:rFonts w:hint="eastAsia"/>
          <w:spacing w:val="2"/>
          <w:sz w:val="18"/>
          <w:szCs w:val="18"/>
        </w:rPr>
        <w:t>本表「調整項目」欄所列，包括提存呆帳、</w:t>
      </w:r>
      <w:proofErr w:type="gramStart"/>
      <w:r w:rsidRPr="00A5411A">
        <w:rPr>
          <w:rFonts w:hint="eastAsia"/>
          <w:spacing w:val="2"/>
          <w:sz w:val="18"/>
          <w:szCs w:val="18"/>
        </w:rPr>
        <w:t>醫療折</w:t>
      </w:r>
      <w:proofErr w:type="gramEnd"/>
      <w:r w:rsidRPr="00A5411A">
        <w:rPr>
          <w:rFonts w:hint="eastAsia"/>
          <w:spacing w:val="2"/>
          <w:sz w:val="18"/>
          <w:szCs w:val="18"/>
        </w:rPr>
        <w:t>讓及評價短</w:t>
      </w:r>
      <w:proofErr w:type="gramStart"/>
      <w:r w:rsidRPr="00A5411A">
        <w:rPr>
          <w:rFonts w:hint="eastAsia"/>
          <w:spacing w:val="2"/>
          <w:sz w:val="18"/>
          <w:szCs w:val="18"/>
        </w:rPr>
        <w:t>絀</w:t>
      </w:r>
      <w:proofErr w:type="gramEnd"/>
      <w:r w:rsidRPr="00A5411A">
        <w:rPr>
          <w:rFonts w:hint="eastAsia"/>
          <w:spacing w:val="2"/>
          <w:sz w:val="18"/>
          <w:szCs w:val="18"/>
        </w:rPr>
        <w:t>、提存各項準備、折舊、減損及折耗、攤銷、兌換短</w:t>
      </w:r>
      <w:proofErr w:type="gramStart"/>
      <w:r w:rsidRPr="00A5411A">
        <w:rPr>
          <w:rFonts w:hint="eastAsia"/>
          <w:spacing w:val="2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（賸餘）、處理資產短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（賸餘）、債務整理短</w:t>
      </w:r>
      <w:proofErr w:type="gramStart"/>
      <w:r w:rsidRPr="00814048">
        <w:rPr>
          <w:rFonts w:hint="eastAsia"/>
          <w:sz w:val="18"/>
          <w:szCs w:val="18"/>
        </w:rPr>
        <w:t>絀</w:t>
      </w:r>
      <w:proofErr w:type="gramEnd"/>
      <w:r w:rsidRPr="00814048">
        <w:rPr>
          <w:rFonts w:hint="eastAsia"/>
          <w:sz w:val="18"/>
          <w:szCs w:val="18"/>
        </w:rPr>
        <w:t>（賸餘）、其他、</w:t>
      </w:r>
      <w:proofErr w:type="gramStart"/>
      <w:r w:rsidRPr="00814048">
        <w:rPr>
          <w:rFonts w:hint="eastAsia"/>
          <w:sz w:val="18"/>
          <w:szCs w:val="18"/>
        </w:rPr>
        <w:t>流動資產淨減</w:t>
      </w:r>
      <w:proofErr w:type="gramEnd"/>
      <w:r w:rsidRPr="00814048">
        <w:rPr>
          <w:rFonts w:hint="eastAsia"/>
          <w:sz w:val="18"/>
          <w:szCs w:val="18"/>
        </w:rPr>
        <w:t>（淨增）及流動負債淨增（淨減）。</w:t>
      </w:r>
    </w:p>
    <w:p w14:paraId="40ABE46A" w14:textId="35D13600" w:rsidR="00FF4C23" w:rsidRDefault="00FF4C23" w:rsidP="00FF4C23">
      <w:pPr>
        <w:tabs>
          <w:tab w:val="center" w:pos="4800"/>
        </w:tabs>
        <w:overflowPunct/>
        <w:adjustRightInd w:val="0"/>
        <w:snapToGrid w:val="0"/>
        <w:ind w:firstLineChars="0" w:firstLine="0"/>
        <w:jc w:val="center"/>
        <w:rPr>
          <w:b/>
          <w:color w:val="000000"/>
          <w:sz w:val="32"/>
          <w:u w:val="single" w:color="000000"/>
        </w:rPr>
      </w:pPr>
      <w:r w:rsidRPr="00A06376">
        <w:rPr>
          <w:rFonts w:hint="eastAsia"/>
          <w:b/>
          <w:color w:val="000000"/>
          <w:sz w:val="32"/>
          <w:u w:val="single" w:color="000000"/>
        </w:rPr>
        <w:lastRenderedPageBreak/>
        <w:t xml:space="preserve">　考選業務基金餘</w:t>
      </w:r>
      <w:proofErr w:type="gramStart"/>
      <w:r w:rsidRPr="00A06376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A06376">
        <w:rPr>
          <w:rFonts w:hint="eastAsia"/>
          <w:b/>
          <w:color w:val="000000"/>
          <w:sz w:val="32"/>
          <w:u w:val="single" w:color="000000"/>
        </w:rPr>
        <w:t xml:space="preserve">審定後平衡表　</w:t>
      </w:r>
    </w:p>
    <w:p w14:paraId="1D668C87" w14:textId="40DFFEF3" w:rsidR="00FF4C23" w:rsidRPr="00A06376" w:rsidRDefault="00FF4C23" w:rsidP="005B5382">
      <w:pPr>
        <w:tabs>
          <w:tab w:val="left" w:pos="5082"/>
        </w:tabs>
        <w:overflowPunct/>
        <w:snapToGrid w:val="0"/>
        <w:ind w:rightChars="17" w:right="41" w:firstLineChars="0" w:firstLine="0"/>
        <w:jc w:val="right"/>
        <w:rPr>
          <w:color w:val="000000"/>
        </w:rPr>
      </w:pPr>
      <w:r>
        <w:rPr>
          <w:rFonts w:hint="eastAsia"/>
          <w:color w:val="000000"/>
        </w:rPr>
        <w:t>中華民國</w:t>
      </w:r>
      <w:r w:rsidR="00E5523B">
        <w:rPr>
          <w:rFonts w:hint="eastAsia"/>
          <w:color w:val="000000"/>
        </w:rPr>
        <w:t>11</w:t>
      </w:r>
      <w:r w:rsidR="00111087">
        <w:rPr>
          <w:rFonts w:hint="eastAsia"/>
          <w:color w:val="000000"/>
        </w:rPr>
        <w:t>4</w:t>
      </w:r>
      <w:r>
        <w:rPr>
          <w:rFonts w:hint="eastAsia"/>
          <w:color w:val="000000"/>
        </w:rPr>
        <w:t>年12月31日</w:t>
      </w:r>
      <w:r w:rsidRPr="00A06376">
        <w:rPr>
          <w:rFonts w:hint="eastAsia"/>
          <w:color w:val="000000"/>
        </w:rPr>
        <w:tab/>
      </w:r>
      <w:r w:rsidRPr="00A06376">
        <w:rPr>
          <w:rFonts w:hint="eastAsia"/>
          <w:color w:val="000000"/>
          <w:spacing w:val="-20"/>
        </w:rPr>
        <w:t>單位：新臺幣元</w:t>
      </w:r>
    </w:p>
    <w:tbl>
      <w:tblPr>
        <w:tblW w:w="10163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854"/>
      </w:tblGrid>
      <w:tr w:rsidR="00DD4C55" w:rsidRPr="00DD4C55" w14:paraId="709D043B" w14:textId="77777777" w:rsidTr="00DD4C55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DECBEE" w14:textId="77777777" w:rsidR="00DD4C55" w:rsidRPr="00D4432C" w:rsidRDefault="00DD4C55" w:rsidP="00C547EC">
            <w:pPr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422BB3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/>
                <w:szCs w:val="20"/>
              </w:rPr>
              <w:t>114</w:t>
            </w:r>
            <w:r w:rsidRPr="00D4432C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C933B61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/>
                <w:szCs w:val="20"/>
              </w:rPr>
              <w:t>113</w:t>
            </w:r>
            <w:r w:rsidRPr="00D4432C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759F1C6" w14:textId="77777777" w:rsidR="00DD4C55" w:rsidRPr="00D4432C" w:rsidRDefault="00DD4C55" w:rsidP="005B5382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DD4C55" w:rsidRPr="00DD4C55" w14:paraId="213B9EDD" w14:textId="77777777" w:rsidTr="00DD4C55"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B83A54" w14:textId="77777777" w:rsidR="00DD4C55" w:rsidRPr="00D4432C" w:rsidRDefault="00DD4C5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00A27BC4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7472BA1C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05AAEF1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61F65925" w14:textId="77777777" w:rsidR="00DD4C55" w:rsidRPr="00D4432C" w:rsidRDefault="00DD4C55" w:rsidP="005B5382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2C6DB8C" w14:textId="77777777" w:rsidR="00DD4C55" w:rsidRPr="00D4432C" w:rsidRDefault="00DD4C55" w:rsidP="00D4432C">
            <w:pPr>
              <w:widowControl w:val="0"/>
              <w:overflowPunct/>
              <w:ind w:leftChars="20" w:left="60" w:rightChars="20" w:right="48" w:hangingChars="5" w:hanging="12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  <w:right w:val="nil"/>
            </w:tcBorders>
            <w:vAlign w:val="center"/>
          </w:tcPr>
          <w:p w14:paraId="61E17468" w14:textId="77777777" w:rsidR="00DD4C55" w:rsidRPr="00D4432C" w:rsidRDefault="00DD4C55" w:rsidP="00D4432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D4432C">
              <w:rPr>
                <w:rFonts w:cs="Times New Roman" w:hint="eastAsia"/>
                <w:szCs w:val="20"/>
              </w:rPr>
              <w:t>％</w:t>
            </w:r>
          </w:p>
        </w:tc>
      </w:tr>
      <w:tr w:rsidR="00DD4C55" w:rsidRPr="00DD4C55" w14:paraId="72C68018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4A390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57AE35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300,237,495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66F542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FAFDD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271,613,258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E9972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65939F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28,624,237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810ACE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10.54</w:t>
            </w:r>
          </w:p>
        </w:tc>
      </w:tr>
      <w:tr w:rsidR="00DD4C55" w:rsidRPr="00DD4C55" w14:paraId="1968CD12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2D18E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121E77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143,516,923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BA3A0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47.80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F51821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129,157,557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4F8EB9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47.55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C722ED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14,359,366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37C7A3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11.12</w:t>
            </w:r>
          </w:p>
        </w:tc>
      </w:tr>
      <w:tr w:rsidR="00DD4C55" w:rsidRPr="00DD4C55" w14:paraId="5E463893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48FFD8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2FD597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132,368,821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C5EF48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44.09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1D7393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118,230,415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BA7B2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43.53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13330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14,138,406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5C986AC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11.96</w:t>
            </w:r>
          </w:p>
        </w:tc>
      </w:tr>
      <w:tr w:rsidR="00DD4C55" w:rsidRPr="00DD4C55" w14:paraId="28B380E3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6F5542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A9C2C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357,849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A1C34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CE429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286,744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DE01C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1F74ED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71,105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179776C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24.80</w:t>
            </w:r>
          </w:p>
        </w:tc>
      </w:tr>
      <w:tr w:rsidR="00DD4C55" w:rsidRPr="00DD4C55" w14:paraId="1B5AB2F6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96455D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93DD69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10,790,253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5F707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6A9C3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10,640,398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0F79DA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3.92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66902C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149,855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59CCC6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1.41</w:t>
            </w:r>
          </w:p>
        </w:tc>
      </w:tr>
      <w:tr w:rsidR="00DD4C55" w:rsidRPr="00DD4C55" w14:paraId="0162DA32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190408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608B85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108,432,163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793A82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36.12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6A6FCB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103,009,493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3A6D3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37.93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7BFA2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5,422,670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238355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5.26</w:t>
            </w:r>
          </w:p>
        </w:tc>
      </w:tr>
      <w:tr w:rsidR="00DD4C55" w:rsidRPr="00DD4C55" w14:paraId="54DA0540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595B3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70E6AB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98,968,077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21945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32.96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645034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89,726,320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09CB39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33.03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6A32D4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9,241,757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5D0CF32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10.30</w:t>
            </w:r>
          </w:p>
        </w:tc>
      </w:tr>
      <w:tr w:rsidR="00DD4C55" w:rsidRPr="00DD4C55" w14:paraId="62BAB2ED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08446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7355A0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756,639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4CB3E8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42B345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976,608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8398F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0.36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91024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- 219,969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510DB5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- 22.52</w:t>
            </w:r>
          </w:p>
        </w:tc>
      </w:tr>
      <w:tr w:rsidR="00DD4C55" w:rsidRPr="00DD4C55" w14:paraId="09E5DB13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6F1BA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8451D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8,707,447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344C18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2.90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FC2489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12,306,565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689BC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4.53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72C2A7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- 3,599,118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465A13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- 29.25</w:t>
            </w:r>
          </w:p>
        </w:tc>
      </w:tr>
      <w:tr w:rsidR="00DD4C55" w:rsidRPr="00DD4C55" w14:paraId="6352B191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2122E8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E9108C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48,281,609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0B8D0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F2EC06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39,439,408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980E5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14.52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76B71E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8,842,201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FFE8C2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22.42</w:t>
            </w:r>
          </w:p>
        </w:tc>
      </w:tr>
      <w:tr w:rsidR="00DD4C55" w:rsidRPr="00DD4C55" w14:paraId="51918F78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672F0F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2927BF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48,281,609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8AB46F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DCF4CF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39,439,408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C7D57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14.52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15582E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8,842,201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88CEDF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22.42</w:t>
            </w:r>
          </w:p>
        </w:tc>
      </w:tr>
      <w:tr w:rsidR="00DD4C55" w:rsidRPr="00DD4C55" w14:paraId="2160895C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39C2B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AF0A5D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6,800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166F5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BA0E5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6,800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C5AA4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222AE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7D3BF5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5CFD459F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82419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31B66B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6,800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4170E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94F44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6,800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6C47F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12D36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1D4436F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30A05F75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B64BED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2F98B3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300,237,495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A5F238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E3151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271,613,258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ACD06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8C49A8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28,624,237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967DD4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10.54</w:t>
            </w:r>
          </w:p>
        </w:tc>
      </w:tr>
      <w:tr w:rsidR="00DD4C55" w:rsidRPr="00DD4C55" w14:paraId="48D08374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FCBB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737C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150,399,002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2756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50.09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FA4A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97,306,274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D55A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35.83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C4C4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53,092,728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56FA6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54.56</w:t>
            </w:r>
          </w:p>
        </w:tc>
      </w:tr>
      <w:tr w:rsidR="00DD4C55" w:rsidRPr="00DD4C55" w14:paraId="3274A6B4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4FCAA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A1EA73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126,208,565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501991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42.04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5AC2F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72,271,674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9F7A0F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26.61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BE6954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53,936,891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77F94FB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74.63</w:t>
            </w:r>
          </w:p>
        </w:tc>
      </w:tr>
      <w:tr w:rsidR="00DD4C55" w:rsidRPr="00DD4C55" w14:paraId="66B069F8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2C254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89EDF1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81,120,565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E2894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27.02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AB9E4C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34,078,324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8A7AA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12.55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390AA7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47,042,241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0FE887D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138.04</w:t>
            </w:r>
          </w:p>
        </w:tc>
      </w:tr>
      <w:tr w:rsidR="00DD4C55" w:rsidRPr="00DD4C55" w14:paraId="4E65F0C9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DE3CA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0C9287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45,088,000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022ECC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15.02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6E2259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38,193,350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CC924D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14.06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981AA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6,894,650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543A03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18.05</w:t>
            </w:r>
          </w:p>
        </w:tc>
      </w:tr>
      <w:tr w:rsidR="00DD4C55" w:rsidRPr="00DD4C55" w14:paraId="196C1728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7D33F9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E3A4A6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24,190,437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D45627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8.06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9DFD55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25,034,600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08171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9.22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6B895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- 844,163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880348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- 3.37</w:t>
            </w:r>
          </w:p>
        </w:tc>
      </w:tr>
      <w:tr w:rsidR="00DD4C55" w:rsidRPr="00DD4C55" w14:paraId="5C2080C0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C1138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416EC2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E6E39E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5B14E4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242,135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E14EC6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BF34B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- 242,135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59563AF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- 100.00</w:t>
            </w:r>
          </w:p>
        </w:tc>
      </w:tr>
      <w:tr w:rsidR="00DD4C55" w:rsidRPr="00DD4C55" w14:paraId="6696B77E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F824F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AFAC3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24,190,437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6E9D9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8.06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79F603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24,792,465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83B4C6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9.13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EF52F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- 602,028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194E296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- 2.43</w:t>
            </w:r>
          </w:p>
        </w:tc>
      </w:tr>
      <w:tr w:rsidR="00DD4C55" w:rsidRPr="00DD4C55" w14:paraId="3DEDC660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F0A58A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b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F6FBF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149,838,493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2E218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49.91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4C830B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174,306,984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F02016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64.17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FC77E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- 24,468,491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28FB3B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- 14.04</w:t>
            </w:r>
          </w:p>
        </w:tc>
      </w:tr>
      <w:tr w:rsidR="00DD4C55" w:rsidRPr="00DD4C55" w14:paraId="4A6254FF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E01D6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1D3D72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127,203,259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6F2910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42.37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2B2451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127,203,259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110F6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46.83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5895F2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214287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37A90342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6391B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D982C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127,203,259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7AE4B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42.37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FA4DA7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127,203,259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25E7BA5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46.83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BA566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091E27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08B99E7B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9EEDEA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BDFB6A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6F21A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26AB63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2DE59AB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22B33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2942F4E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78370B76" w14:textId="77777777" w:rsidTr="00D4432C">
        <w:trPr>
          <w:cantSplit/>
          <w:trHeight w:val="4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018B6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A4CF90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5F9835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31651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160,000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01240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0D05BF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463EAE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－</w:t>
            </w:r>
          </w:p>
        </w:tc>
      </w:tr>
      <w:tr w:rsidR="00DD4C55" w:rsidRPr="00DD4C55" w14:paraId="10F370AE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2BF978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累積餘</w:t>
            </w:r>
            <w:proofErr w:type="gramStart"/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24814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22,475,234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280C1BD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7.49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095189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46,943,725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2DC79A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17.28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32BEC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- 24,468,491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48CD8EFE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- 52.12</w:t>
            </w:r>
          </w:p>
        </w:tc>
      </w:tr>
      <w:tr w:rsidR="00DD4C55" w:rsidRPr="00DD4C55" w14:paraId="7D9AE44E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3684D9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93572A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22,475,234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383DA66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7.49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45E435C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46,943,725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4B052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sz w:val="18"/>
                <w:szCs w:val="20"/>
              </w:rPr>
              <w:t>17.28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107B42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- 24,468,491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2F557CA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- 52.12</w:t>
            </w:r>
          </w:p>
        </w:tc>
      </w:tr>
      <w:tr w:rsidR="00DD4C55" w:rsidRPr="00DD4C55" w14:paraId="64551709" w14:textId="77777777" w:rsidTr="00D4432C">
        <w:trPr>
          <w:cantSplit/>
          <w:trHeight w:val="42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3590E7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DD4C55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404BE78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300,237,495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50BBF30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1EB253C1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271,613,258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3A43D93F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57F22053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28,624,237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ECEF334" w14:textId="77777777" w:rsidR="00DD4C55" w:rsidRPr="00DD4C55" w:rsidRDefault="00DD4C55" w:rsidP="00D4432C">
            <w:pPr>
              <w:widowControl w:val="0"/>
              <w:overflowPunct/>
              <w:spacing w:line="42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DD4C55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10.54</w:t>
            </w:r>
          </w:p>
        </w:tc>
      </w:tr>
    </w:tbl>
    <w:p w14:paraId="0C46DA7F" w14:textId="2C20B861" w:rsidR="00111087" w:rsidRPr="009C22C9" w:rsidRDefault="00BC1B7C" w:rsidP="00DD4C55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sz w:val="18"/>
          <w:szCs w:val="18"/>
        </w:rPr>
      </w:pPr>
      <w:proofErr w:type="gramStart"/>
      <w:r w:rsidRPr="009C22C9">
        <w:rPr>
          <w:sz w:val="18"/>
          <w:szCs w:val="18"/>
        </w:rPr>
        <w:t>註</w:t>
      </w:r>
      <w:proofErr w:type="gramEnd"/>
      <w:r w:rsidRPr="009C22C9">
        <w:rPr>
          <w:sz w:val="18"/>
          <w:szCs w:val="18"/>
        </w:rPr>
        <w:t>：信託代理與保證資產（負債），114年底及113年底各有992,322元及1,973,741元。</w:t>
      </w:r>
    </w:p>
    <w:sectPr w:rsidR="00111087" w:rsidRPr="009C22C9" w:rsidSect="00036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6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BEC2" w14:textId="77777777" w:rsidR="0095649E" w:rsidRDefault="0095649E" w:rsidP="0001579B">
      <w:pPr>
        <w:ind w:firstLine="480"/>
      </w:pPr>
      <w:r>
        <w:separator/>
      </w:r>
    </w:p>
  </w:endnote>
  <w:endnote w:type="continuationSeparator" w:id="0">
    <w:p w14:paraId="7B6A3A4F" w14:textId="77777777" w:rsidR="0095649E" w:rsidRDefault="0095649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3F08" w14:textId="77777777" w:rsidR="007B47F0" w:rsidRDefault="007B47F0" w:rsidP="005B5382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8521456"/>
      <w:docPartObj>
        <w:docPartGallery w:val="Page Numbers (Bottom of Page)"/>
        <w:docPartUnique/>
      </w:docPartObj>
    </w:sdtPr>
    <w:sdtEndPr/>
    <w:sdtContent>
      <w:p w14:paraId="625DA149" w14:textId="4D6FA12B" w:rsidR="007B47F0" w:rsidRDefault="0095649E" w:rsidP="005B5382">
        <w:pPr>
          <w:pStyle w:val="a5"/>
          <w:ind w:firstLineChars="0" w:firstLine="0"/>
          <w:jc w:val="center"/>
        </w:pPr>
      </w:p>
    </w:sdtContent>
  </w:sdt>
  <w:p w14:paraId="3D01518D" w14:textId="77777777" w:rsidR="007B47F0" w:rsidRDefault="007B47F0" w:rsidP="005B5382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DEDD" w14:textId="77777777" w:rsidR="007B47F0" w:rsidRDefault="007B47F0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4A213" w14:textId="77777777" w:rsidR="0095649E" w:rsidRDefault="0095649E" w:rsidP="0001579B">
      <w:pPr>
        <w:ind w:firstLine="480"/>
      </w:pPr>
      <w:r>
        <w:separator/>
      </w:r>
    </w:p>
  </w:footnote>
  <w:footnote w:type="continuationSeparator" w:id="0">
    <w:p w14:paraId="1EF70480" w14:textId="77777777" w:rsidR="0095649E" w:rsidRDefault="0095649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26C4" w14:textId="77777777" w:rsidR="007B47F0" w:rsidRDefault="007B47F0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157A" w14:textId="77777777" w:rsidR="007B47F0" w:rsidRDefault="007B47F0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C13D" w14:textId="77777777" w:rsidR="007B47F0" w:rsidRDefault="007B47F0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5E493D"/>
    <w:multiLevelType w:val="hybridMultilevel"/>
    <w:tmpl w:val="B17C748E"/>
    <w:lvl w:ilvl="0" w:tplc="952678CC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標楷體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7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0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A87"/>
    <w:rsid w:val="00003B09"/>
    <w:rsid w:val="0000711D"/>
    <w:rsid w:val="00010353"/>
    <w:rsid w:val="00010915"/>
    <w:rsid w:val="00011309"/>
    <w:rsid w:val="00012684"/>
    <w:rsid w:val="0001579B"/>
    <w:rsid w:val="0001689E"/>
    <w:rsid w:val="000214E4"/>
    <w:rsid w:val="00025EDB"/>
    <w:rsid w:val="00026498"/>
    <w:rsid w:val="00027026"/>
    <w:rsid w:val="000317BE"/>
    <w:rsid w:val="00033CFA"/>
    <w:rsid w:val="000346BC"/>
    <w:rsid w:val="0003652E"/>
    <w:rsid w:val="0003681F"/>
    <w:rsid w:val="000401EB"/>
    <w:rsid w:val="000422C0"/>
    <w:rsid w:val="00044BFD"/>
    <w:rsid w:val="000476E1"/>
    <w:rsid w:val="000520D2"/>
    <w:rsid w:val="0005240B"/>
    <w:rsid w:val="000545C4"/>
    <w:rsid w:val="00055D2D"/>
    <w:rsid w:val="00056A0D"/>
    <w:rsid w:val="00060E0A"/>
    <w:rsid w:val="000668C7"/>
    <w:rsid w:val="00067800"/>
    <w:rsid w:val="00070CBA"/>
    <w:rsid w:val="00071C68"/>
    <w:rsid w:val="00072CA8"/>
    <w:rsid w:val="0007414D"/>
    <w:rsid w:val="00074DB4"/>
    <w:rsid w:val="00076AA9"/>
    <w:rsid w:val="00076DB1"/>
    <w:rsid w:val="00077E5B"/>
    <w:rsid w:val="00080E36"/>
    <w:rsid w:val="00081A49"/>
    <w:rsid w:val="0008477F"/>
    <w:rsid w:val="00084C7A"/>
    <w:rsid w:val="00085A16"/>
    <w:rsid w:val="0008733E"/>
    <w:rsid w:val="0009091A"/>
    <w:rsid w:val="000974A1"/>
    <w:rsid w:val="000978DC"/>
    <w:rsid w:val="000A64A8"/>
    <w:rsid w:val="000B26EC"/>
    <w:rsid w:val="000B2ECD"/>
    <w:rsid w:val="000B3E29"/>
    <w:rsid w:val="000B43A9"/>
    <w:rsid w:val="000B44D4"/>
    <w:rsid w:val="000B5C7F"/>
    <w:rsid w:val="000B6B61"/>
    <w:rsid w:val="000B6E4C"/>
    <w:rsid w:val="000C1FAD"/>
    <w:rsid w:val="000C3DE2"/>
    <w:rsid w:val="000C4CAB"/>
    <w:rsid w:val="000C7A9A"/>
    <w:rsid w:val="000D5A0D"/>
    <w:rsid w:val="000E1715"/>
    <w:rsid w:val="000E556C"/>
    <w:rsid w:val="000E6BDA"/>
    <w:rsid w:val="000F395D"/>
    <w:rsid w:val="000F4B5E"/>
    <w:rsid w:val="000F7C14"/>
    <w:rsid w:val="00103BB0"/>
    <w:rsid w:val="00106AE2"/>
    <w:rsid w:val="00111087"/>
    <w:rsid w:val="001131C0"/>
    <w:rsid w:val="00113F73"/>
    <w:rsid w:val="001145A7"/>
    <w:rsid w:val="001165FB"/>
    <w:rsid w:val="0011709C"/>
    <w:rsid w:val="001177B0"/>
    <w:rsid w:val="00117A9B"/>
    <w:rsid w:val="00121356"/>
    <w:rsid w:val="001226FE"/>
    <w:rsid w:val="00122DF9"/>
    <w:rsid w:val="00124340"/>
    <w:rsid w:val="00125559"/>
    <w:rsid w:val="0012775A"/>
    <w:rsid w:val="00132568"/>
    <w:rsid w:val="00132B68"/>
    <w:rsid w:val="0013303C"/>
    <w:rsid w:val="00133578"/>
    <w:rsid w:val="00140180"/>
    <w:rsid w:val="00140D61"/>
    <w:rsid w:val="00143B73"/>
    <w:rsid w:val="00143B87"/>
    <w:rsid w:val="00144C3A"/>
    <w:rsid w:val="00145A37"/>
    <w:rsid w:val="001462F6"/>
    <w:rsid w:val="00147577"/>
    <w:rsid w:val="001602AB"/>
    <w:rsid w:val="00161BAC"/>
    <w:rsid w:val="00166808"/>
    <w:rsid w:val="00167916"/>
    <w:rsid w:val="00172078"/>
    <w:rsid w:val="00173C21"/>
    <w:rsid w:val="0017553E"/>
    <w:rsid w:val="00175A65"/>
    <w:rsid w:val="00180F78"/>
    <w:rsid w:val="0018267E"/>
    <w:rsid w:val="00182BB5"/>
    <w:rsid w:val="0018471C"/>
    <w:rsid w:val="00184818"/>
    <w:rsid w:val="00185643"/>
    <w:rsid w:val="00190896"/>
    <w:rsid w:val="0019126B"/>
    <w:rsid w:val="001925FA"/>
    <w:rsid w:val="001930FA"/>
    <w:rsid w:val="00197D68"/>
    <w:rsid w:val="001A45A9"/>
    <w:rsid w:val="001A4CFE"/>
    <w:rsid w:val="001A772F"/>
    <w:rsid w:val="001A7BC2"/>
    <w:rsid w:val="001B11E8"/>
    <w:rsid w:val="001B19E6"/>
    <w:rsid w:val="001B2BC3"/>
    <w:rsid w:val="001B5447"/>
    <w:rsid w:val="001B5641"/>
    <w:rsid w:val="001B5D9B"/>
    <w:rsid w:val="001B6125"/>
    <w:rsid w:val="001B7081"/>
    <w:rsid w:val="001C0E29"/>
    <w:rsid w:val="001C2525"/>
    <w:rsid w:val="001D1B7C"/>
    <w:rsid w:val="001D53E5"/>
    <w:rsid w:val="001D5978"/>
    <w:rsid w:val="001D7693"/>
    <w:rsid w:val="001E1622"/>
    <w:rsid w:val="001E17F4"/>
    <w:rsid w:val="001E19C2"/>
    <w:rsid w:val="001E1DE2"/>
    <w:rsid w:val="001E6673"/>
    <w:rsid w:val="001F2135"/>
    <w:rsid w:val="001F3757"/>
    <w:rsid w:val="001F6A5B"/>
    <w:rsid w:val="00204668"/>
    <w:rsid w:val="00206A02"/>
    <w:rsid w:val="00206E24"/>
    <w:rsid w:val="002071B9"/>
    <w:rsid w:val="002101B3"/>
    <w:rsid w:val="00211E30"/>
    <w:rsid w:val="00214DE3"/>
    <w:rsid w:val="002205F2"/>
    <w:rsid w:val="00220AE4"/>
    <w:rsid w:val="002212E8"/>
    <w:rsid w:val="00222C91"/>
    <w:rsid w:val="00225597"/>
    <w:rsid w:val="00240D57"/>
    <w:rsid w:val="00242826"/>
    <w:rsid w:val="00243539"/>
    <w:rsid w:val="00245F49"/>
    <w:rsid w:val="00257A5C"/>
    <w:rsid w:val="00270BFC"/>
    <w:rsid w:val="0027317A"/>
    <w:rsid w:val="00274B7E"/>
    <w:rsid w:val="0028067F"/>
    <w:rsid w:val="00282BE9"/>
    <w:rsid w:val="00287ECA"/>
    <w:rsid w:val="00290CB3"/>
    <w:rsid w:val="00291AED"/>
    <w:rsid w:val="00297524"/>
    <w:rsid w:val="002A2AA2"/>
    <w:rsid w:val="002A669E"/>
    <w:rsid w:val="002A6B92"/>
    <w:rsid w:val="002B23E7"/>
    <w:rsid w:val="002B3059"/>
    <w:rsid w:val="002C1FCA"/>
    <w:rsid w:val="002C50F3"/>
    <w:rsid w:val="002D22A8"/>
    <w:rsid w:val="002D5741"/>
    <w:rsid w:val="002D61BA"/>
    <w:rsid w:val="002D7C11"/>
    <w:rsid w:val="002E6787"/>
    <w:rsid w:val="002F6DE5"/>
    <w:rsid w:val="0030368B"/>
    <w:rsid w:val="00305C18"/>
    <w:rsid w:val="00306988"/>
    <w:rsid w:val="00307FF4"/>
    <w:rsid w:val="003113C0"/>
    <w:rsid w:val="0031391B"/>
    <w:rsid w:val="00314579"/>
    <w:rsid w:val="00320120"/>
    <w:rsid w:val="003235AF"/>
    <w:rsid w:val="0032556A"/>
    <w:rsid w:val="003312F8"/>
    <w:rsid w:val="00331EEB"/>
    <w:rsid w:val="00332ADD"/>
    <w:rsid w:val="00340E4F"/>
    <w:rsid w:val="00342BB6"/>
    <w:rsid w:val="00344225"/>
    <w:rsid w:val="003460E2"/>
    <w:rsid w:val="00350BDF"/>
    <w:rsid w:val="0035170F"/>
    <w:rsid w:val="00352B1F"/>
    <w:rsid w:val="003549DA"/>
    <w:rsid w:val="00355EEB"/>
    <w:rsid w:val="00356112"/>
    <w:rsid w:val="00361F97"/>
    <w:rsid w:val="0037146D"/>
    <w:rsid w:val="0037333E"/>
    <w:rsid w:val="003733C5"/>
    <w:rsid w:val="0037566F"/>
    <w:rsid w:val="003821E4"/>
    <w:rsid w:val="00382432"/>
    <w:rsid w:val="003859FE"/>
    <w:rsid w:val="00386A4E"/>
    <w:rsid w:val="00393665"/>
    <w:rsid w:val="00393BCE"/>
    <w:rsid w:val="003A0DA4"/>
    <w:rsid w:val="003A12F9"/>
    <w:rsid w:val="003A4DE9"/>
    <w:rsid w:val="003A5AD8"/>
    <w:rsid w:val="003A7608"/>
    <w:rsid w:val="003B23AA"/>
    <w:rsid w:val="003B307E"/>
    <w:rsid w:val="003B3984"/>
    <w:rsid w:val="003C0708"/>
    <w:rsid w:val="003C4851"/>
    <w:rsid w:val="003D126D"/>
    <w:rsid w:val="003D2442"/>
    <w:rsid w:val="003D3F02"/>
    <w:rsid w:val="003D545C"/>
    <w:rsid w:val="003D5AC6"/>
    <w:rsid w:val="003D6910"/>
    <w:rsid w:val="003E1B0E"/>
    <w:rsid w:val="003E3F59"/>
    <w:rsid w:val="003E48A8"/>
    <w:rsid w:val="003E7FD9"/>
    <w:rsid w:val="003F22E6"/>
    <w:rsid w:val="00401A72"/>
    <w:rsid w:val="004026F4"/>
    <w:rsid w:val="0040322E"/>
    <w:rsid w:val="004047EE"/>
    <w:rsid w:val="00406B9A"/>
    <w:rsid w:val="00406C63"/>
    <w:rsid w:val="00410A7A"/>
    <w:rsid w:val="0041279C"/>
    <w:rsid w:val="00412EE9"/>
    <w:rsid w:val="00412F9A"/>
    <w:rsid w:val="004134DF"/>
    <w:rsid w:val="0041571C"/>
    <w:rsid w:val="004221ED"/>
    <w:rsid w:val="004223AE"/>
    <w:rsid w:val="0042450C"/>
    <w:rsid w:val="00424C7D"/>
    <w:rsid w:val="004253B5"/>
    <w:rsid w:val="00427E27"/>
    <w:rsid w:val="0043244A"/>
    <w:rsid w:val="004346AE"/>
    <w:rsid w:val="0043736E"/>
    <w:rsid w:val="004401AF"/>
    <w:rsid w:val="00441446"/>
    <w:rsid w:val="00443B08"/>
    <w:rsid w:val="00446EB1"/>
    <w:rsid w:val="004535DF"/>
    <w:rsid w:val="0045585F"/>
    <w:rsid w:val="00456321"/>
    <w:rsid w:val="0045792D"/>
    <w:rsid w:val="00457EEC"/>
    <w:rsid w:val="00460BEB"/>
    <w:rsid w:val="00461A8B"/>
    <w:rsid w:val="004620E2"/>
    <w:rsid w:val="004626DB"/>
    <w:rsid w:val="00463EF3"/>
    <w:rsid w:val="00465643"/>
    <w:rsid w:val="00466282"/>
    <w:rsid w:val="00474291"/>
    <w:rsid w:val="00474420"/>
    <w:rsid w:val="004746CE"/>
    <w:rsid w:val="00474965"/>
    <w:rsid w:val="00476B9F"/>
    <w:rsid w:val="00477E7E"/>
    <w:rsid w:val="00482623"/>
    <w:rsid w:val="00484990"/>
    <w:rsid w:val="00484B10"/>
    <w:rsid w:val="00487AAD"/>
    <w:rsid w:val="00491B82"/>
    <w:rsid w:val="004941F5"/>
    <w:rsid w:val="00495BEF"/>
    <w:rsid w:val="0049763B"/>
    <w:rsid w:val="004A1360"/>
    <w:rsid w:val="004A2DB9"/>
    <w:rsid w:val="004A3167"/>
    <w:rsid w:val="004A5688"/>
    <w:rsid w:val="004B203B"/>
    <w:rsid w:val="004B36D3"/>
    <w:rsid w:val="004C2906"/>
    <w:rsid w:val="004C2E6D"/>
    <w:rsid w:val="004C4251"/>
    <w:rsid w:val="004C4584"/>
    <w:rsid w:val="004C5CF6"/>
    <w:rsid w:val="004D1446"/>
    <w:rsid w:val="004D40C2"/>
    <w:rsid w:val="004E3CD9"/>
    <w:rsid w:val="004E3ECE"/>
    <w:rsid w:val="004F1285"/>
    <w:rsid w:val="004F168B"/>
    <w:rsid w:val="005023AE"/>
    <w:rsid w:val="00504518"/>
    <w:rsid w:val="0050453F"/>
    <w:rsid w:val="00504BA4"/>
    <w:rsid w:val="005058F7"/>
    <w:rsid w:val="00507312"/>
    <w:rsid w:val="00510374"/>
    <w:rsid w:val="005159A8"/>
    <w:rsid w:val="00524DFA"/>
    <w:rsid w:val="00535471"/>
    <w:rsid w:val="0054020B"/>
    <w:rsid w:val="00541B81"/>
    <w:rsid w:val="00542E8D"/>
    <w:rsid w:val="005430AD"/>
    <w:rsid w:val="005502E3"/>
    <w:rsid w:val="00550E24"/>
    <w:rsid w:val="00550FE6"/>
    <w:rsid w:val="00556DC5"/>
    <w:rsid w:val="00562401"/>
    <w:rsid w:val="00566888"/>
    <w:rsid w:val="00567E4B"/>
    <w:rsid w:val="00570B63"/>
    <w:rsid w:val="0057167F"/>
    <w:rsid w:val="005749C4"/>
    <w:rsid w:val="00575B76"/>
    <w:rsid w:val="00576108"/>
    <w:rsid w:val="00581A43"/>
    <w:rsid w:val="00582A09"/>
    <w:rsid w:val="00584BC0"/>
    <w:rsid w:val="0059583A"/>
    <w:rsid w:val="005958F1"/>
    <w:rsid w:val="005A3BF1"/>
    <w:rsid w:val="005B24F7"/>
    <w:rsid w:val="005B344C"/>
    <w:rsid w:val="005B5382"/>
    <w:rsid w:val="005C4673"/>
    <w:rsid w:val="005C65DD"/>
    <w:rsid w:val="005D04CA"/>
    <w:rsid w:val="005D4159"/>
    <w:rsid w:val="005D459F"/>
    <w:rsid w:val="005D65C8"/>
    <w:rsid w:val="005E0512"/>
    <w:rsid w:val="005E1A0B"/>
    <w:rsid w:val="005E25EA"/>
    <w:rsid w:val="005E51C9"/>
    <w:rsid w:val="005F3D3B"/>
    <w:rsid w:val="005F4CD7"/>
    <w:rsid w:val="005F6449"/>
    <w:rsid w:val="006000C8"/>
    <w:rsid w:val="00600F7E"/>
    <w:rsid w:val="006011C0"/>
    <w:rsid w:val="00601778"/>
    <w:rsid w:val="0060284E"/>
    <w:rsid w:val="00602994"/>
    <w:rsid w:val="0061096A"/>
    <w:rsid w:val="00612248"/>
    <w:rsid w:val="00615C25"/>
    <w:rsid w:val="00615FB5"/>
    <w:rsid w:val="00616A4A"/>
    <w:rsid w:val="00621861"/>
    <w:rsid w:val="00622FBA"/>
    <w:rsid w:val="00623178"/>
    <w:rsid w:val="00625989"/>
    <w:rsid w:val="006264A5"/>
    <w:rsid w:val="006266F2"/>
    <w:rsid w:val="00630713"/>
    <w:rsid w:val="0064299E"/>
    <w:rsid w:val="00642DB9"/>
    <w:rsid w:val="00650597"/>
    <w:rsid w:val="00650F69"/>
    <w:rsid w:val="00651198"/>
    <w:rsid w:val="00652FA6"/>
    <w:rsid w:val="006558FF"/>
    <w:rsid w:val="00661580"/>
    <w:rsid w:val="006622A0"/>
    <w:rsid w:val="00662310"/>
    <w:rsid w:val="00665432"/>
    <w:rsid w:val="00672647"/>
    <w:rsid w:val="00677B03"/>
    <w:rsid w:val="00681DB3"/>
    <w:rsid w:val="0068312A"/>
    <w:rsid w:val="00683429"/>
    <w:rsid w:val="00687106"/>
    <w:rsid w:val="006923F5"/>
    <w:rsid w:val="006962E7"/>
    <w:rsid w:val="006B2A6B"/>
    <w:rsid w:val="006B65FF"/>
    <w:rsid w:val="006C0E95"/>
    <w:rsid w:val="006C1765"/>
    <w:rsid w:val="006C2288"/>
    <w:rsid w:val="006C37CD"/>
    <w:rsid w:val="006C6487"/>
    <w:rsid w:val="006C66F6"/>
    <w:rsid w:val="006D450D"/>
    <w:rsid w:val="006D50E2"/>
    <w:rsid w:val="006E2E93"/>
    <w:rsid w:val="006F50BD"/>
    <w:rsid w:val="00701103"/>
    <w:rsid w:val="0070265C"/>
    <w:rsid w:val="00702C2A"/>
    <w:rsid w:val="00707F2A"/>
    <w:rsid w:val="0071240B"/>
    <w:rsid w:val="00715029"/>
    <w:rsid w:val="0071703B"/>
    <w:rsid w:val="0072309B"/>
    <w:rsid w:val="00724040"/>
    <w:rsid w:val="00726296"/>
    <w:rsid w:val="00730C71"/>
    <w:rsid w:val="00732598"/>
    <w:rsid w:val="00735C62"/>
    <w:rsid w:val="007407A5"/>
    <w:rsid w:val="00740F67"/>
    <w:rsid w:val="0074590F"/>
    <w:rsid w:val="007464CA"/>
    <w:rsid w:val="007472C5"/>
    <w:rsid w:val="00752B6C"/>
    <w:rsid w:val="00754947"/>
    <w:rsid w:val="007666FB"/>
    <w:rsid w:val="00766C8E"/>
    <w:rsid w:val="00767E46"/>
    <w:rsid w:val="00775FAE"/>
    <w:rsid w:val="00776632"/>
    <w:rsid w:val="007840D9"/>
    <w:rsid w:val="00784A46"/>
    <w:rsid w:val="00787C21"/>
    <w:rsid w:val="00790684"/>
    <w:rsid w:val="00794DA9"/>
    <w:rsid w:val="007A36DC"/>
    <w:rsid w:val="007A5CF0"/>
    <w:rsid w:val="007B47F0"/>
    <w:rsid w:val="007B4DBC"/>
    <w:rsid w:val="007B7053"/>
    <w:rsid w:val="007C1304"/>
    <w:rsid w:val="007C228B"/>
    <w:rsid w:val="007C36C0"/>
    <w:rsid w:val="007C55AE"/>
    <w:rsid w:val="007D0C7A"/>
    <w:rsid w:val="007D10B1"/>
    <w:rsid w:val="007D2668"/>
    <w:rsid w:val="007D2B91"/>
    <w:rsid w:val="007D75D4"/>
    <w:rsid w:val="007D7A3C"/>
    <w:rsid w:val="007E09C1"/>
    <w:rsid w:val="007E5C86"/>
    <w:rsid w:val="007F03CE"/>
    <w:rsid w:val="007F1D64"/>
    <w:rsid w:val="007F5ACE"/>
    <w:rsid w:val="007F5F95"/>
    <w:rsid w:val="0080047B"/>
    <w:rsid w:val="0080222B"/>
    <w:rsid w:val="00806BC2"/>
    <w:rsid w:val="00807E14"/>
    <w:rsid w:val="00814023"/>
    <w:rsid w:val="00814292"/>
    <w:rsid w:val="008147CE"/>
    <w:rsid w:val="00816B3C"/>
    <w:rsid w:val="00820EC9"/>
    <w:rsid w:val="0082138D"/>
    <w:rsid w:val="00821D1F"/>
    <w:rsid w:val="0082312F"/>
    <w:rsid w:val="00823C9E"/>
    <w:rsid w:val="008267CD"/>
    <w:rsid w:val="00830E74"/>
    <w:rsid w:val="008315B1"/>
    <w:rsid w:val="00840BDF"/>
    <w:rsid w:val="00842773"/>
    <w:rsid w:val="00847ADB"/>
    <w:rsid w:val="008507B1"/>
    <w:rsid w:val="00854224"/>
    <w:rsid w:val="008564A8"/>
    <w:rsid w:val="00857629"/>
    <w:rsid w:val="00863460"/>
    <w:rsid w:val="0086732E"/>
    <w:rsid w:val="008757D6"/>
    <w:rsid w:val="008759A6"/>
    <w:rsid w:val="008775CB"/>
    <w:rsid w:val="0088168D"/>
    <w:rsid w:val="0088307B"/>
    <w:rsid w:val="00884599"/>
    <w:rsid w:val="008928D6"/>
    <w:rsid w:val="00895762"/>
    <w:rsid w:val="00895D6D"/>
    <w:rsid w:val="0089605F"/>
    <w:rsid w:val="00896EA4"/>
    <w:rsid w:val="00897BD5"/>
    <w:rsid w:val="008A020A"/>
    <w:rsid w:val="008A02ED"/>
    <w:rsid w:val="008A1D29"/>
    <w:rsid w:val="008A3680"/>
    <w:rsid w:val="008A4C53"/>
    <w:rsid w:val="008A5061"/>
    <w:rsid w:val="008A52F1"/>
    <w:rsid w:val="008A62A1"/>
    <w:rsid w:val="008B0E49"/>
    <w:rsid w:val="008B1812"/>
    <w:rsid w:val="008B1E7A"/>
    <w:rsid w:val="008B6F6A"/>
    <w:rsid w:val="008B7388"/>
    <w:rsid w:val="008C019F"/>
    <w:rsid w:val="008C0500"/>
    <w:rsid w:val="008C1873"/>
    <w:rsid w:val="008C787C"/>
    <w:rsid w:val="008C7ACA"/>
    <w:rsid w:val="008D0185"/>
    <w:rsid w:val="008D08E1"/>
    <w:rsid w:val="008D1AF1"/>
    <w:rsid w:val="008D2931"/>
    <w:rsid w:val="008D2C67"/>
    <w:rsid w:val="008E30E3"/>
    <w:rsid w:val="008E5987"/>
    <w:rsid w:val="008E75E9"/>
    <w:rsid w:val="008F7A3A"/>
    <w:rsid w:val="009006A2"/>
    <w:rsid w:val="00906C6A"/>
    <w:rsid w:val="00916BDD"/>
    <w:rsid w:val="0092327D"/>
    <w:rsid w:val="009235B4"/>
    <w:rsid w:val="00924EA2"/>
    <w:rsid w:val="009252AA"/>
    <w:rsid w:val="0092590C"/>
    <w:rsid w:val="0092654A"/>
    <w:rsid w:val="00931312"/>
    <w:rsid w:val="00931F1A"/>
    <w:rsid w:val="009402DE"/>
    <w:rsid w:val="0094067F"/>
    <w:rsid w:val="009425CF"/>
    <w:rsid w:val="0094348E"/>
    <w:rsid w:val="0094439A"/>
    <w:rsid w:val="00944A16"/>
    <w:rsid w:val="00945764"/>
    <w:rsid w:val="009468C9"/>
    <w:rsid w:val="009475B0"/>
    <w:rsid w:val="00947BDB"/>
    <w:rsid w:val="00952E69"/>
    <w:rsid w:val="00953249"/>
    <w:rsid w:val="00953A64"/>
    <w:rsid w:val="00954781"/>
    <w:rsid w:val="00954B72"/>
    <w:rsid w:val="00954B8B"/>
    <w:rsid w:val="00954E76"/>
    <w:rsid w:val="0095649E"/>
    <w:rsid w:val="009618F0"/>
    <w:rsid w:val="0096207F"/>
    <w:rsid w:val="00964C7C"/>
    <w:rsid w:val="009675B4"/>
    <w:rsid w:val="00967A4C"/>
    <w:rsid w:val="00967FE3"/>
    <w:rsid w:val="009707C4"/>
    <w:rsid w:val="00973B37"/>
    <w:rsid w:val="00974D9B"/>
    <w:rsid w:val="00976424"/>
    <w:rsid w:val="009826E4"/>
    <w:rsid w:val="00983EEA"/>
    <w:rsid w:val="009853FF"/>
    <w:rsid w:val="00985E58"/>
    <w:rsid w:val="00986699"/>
    <w:rsid w:val="00986F75"/>
    <w:rsid w:val="0099158D"/>
    <w:rsid w:val="009924EB"/>
    <w:rsid w:val="00994A99"/>
    <w:rsid w:val="00994F62"/>
    <w:rsid w:val="009A3A7F"/>
    <w:rsid w:val="009A420B"/>
    <w:rsid w:val="009A7A30"/>
    <w:rsid w:val="009B4174"/>
    <w:rsid w:val="009B5963"/>
    <w:rsid w:val="009C1D19"/>
    <w:rsid w:val="009C45D6"/>
    <w:rsid w:val="009C590E"/>
    <w:rsid w:val="009C7A3D"/>
    <w:rsid w:val="009D0602"/>
    <w:rsid w:val="009D076A"/>
    <w:rsid w:val="009D108D"/>
    <w:rsid w:val="009D4388"/>
    <w:rsid w:val="009E0D7D"/>
    <w:rsid w:val="009E423E"/>
    <w:rsid w:val="009F4406"/>
    <w:rsid w:val="009F5C49"/>
    <w:rsid w:val="009F5D90"/>
    <w:rsid w:val="009F6BF3"/>
    <w:rsid w:val="00A006F9"/>
    <w:rsid w:val="00A01459"/>
    <w:rsid w:val="00A062AC"/>
    <w:rsid w:val="00A06376"/>
    <w:rsid w:val="00A1393F"/>
    <w:rsid w:val="00A1573A"/>
    <w:rsid w:val="00A2122E"/>
    <w:rsid w:val="00A22E34"/>
    <w:rsid w:val="00A32E27"/>
    <w:rsid w:val="00A5411A"/>
    <w:rsid w:val="00A56F73"/>
    <w:rsid w:val="00A62362"/>
    <w:rsid w:val="00A62D48"/>
    <w:rsid w:val="00A647B5"/>
    <w:rsid w:val="00A6585B"/>
    <w:rsid w:val="00A70666"/>
    <w:rsid w:val="00A70881"/>
    <w:rsid w:val="00A759DF"/>
    <w:rsid w:val="00A76AA5"/>
    <w:rsid w:val="00A76E3A"/>
    <w:rsid w:val="00A80750"/>
    <w:rsid w:val="00A815B7"/>
    <w:rsid w:val="00A81A88"/>
    <w:rsid w:val="00A868ED"/>
    <w:rsid w:val="00A86995"/>
    <w:rsid w:val="00A8744F"/>
    <w:rsid w:val="00A93DE9"/>
    <w:rsid w:val="00AA192F"/>
    <w:rsid w:val="00AA32B3"/>
    <w:rsid w:val="00AA3652"/>
    <w:rsid w:val="00AA3C3B"/>
    <w:rsid w:val="00AA4807"/>
    <w:rsid w:val="00AA6507"/>
    <w:rsid w:val="00AA7A8B"/>
    <w:rsid w:val="00AA7D93"/>
    <w:rsid w:val="00AB1690"/>
    <w:rsid w:val="00AB1FD5"/>
    <w:rsid w:val="00AB3A00"/>
    <w:rsid w:val="00AB5C93"/>
    <w:rsid w:val="00AC02EE"/>
    <w:rsid w:val="00AC0558"/>
    <w:rsid w:val="00AC0EF2"/>
    <w:rsid w:val="00AC1B78"/>
    <w:rsid w:val="00AC22BB"/>
    <w:rsid w:val="00AC264C"/>
    <w:rsid w:val="00AC3608"/>
    <w:rsid w:val="00AC51BE"/>
    <w:rsid w:val="00AC5787"/>
    <w:rsid w:val="00AC7DF0"/>
    <w:rsid w:val="00AD1A15"/>
    <w:rsid w:val="00AD672B"/>
    <w:rsid w:val="00AE04A6"/>
    <w:rsid w:val="00AE1F77"/>
    <w:rsid w:val="00AE5D9D"/>
    <w:rsid w:val="00AE7268"/>
    <w:rsid w:val="00AF50C9"/>
    <w:rsid w:val="00AF56B4"/>
    <w:rsid w:val="00AF5785"/>
    <w:rsid w:val="00AF6879"/>
    <w:rsid w:val="00AF6A13"/>
    <w:rsid w:val="00B0492E"/>
    <w:rsid w:val="00B04C59"/>
    <w:rsid w:val="00B07C6A"/>
    <w:rsid w:val="00B11757"/>
    <w:rsid w:val="00B11D8D"/>
    <w:rsid w:val="00B134E3"/>
    <w:rsid w:val="00B13A8E"/>
    <w:rsid w:val="00B15D69"/>
    <w:rsid w:val="00B22F74"/>
    <w:rsid w:val="00B2366E"/>
    <w:rsid w:val="00B26F4D"/>
    <w:rsid w:val="00B2767B"/>
    <w:rsid w:val="00B27D5D"/>
    <w:rsid w:val="00B30D09"/>
    <w:rsid w:val="00B35B7D"/>
    <w:rsid w:val="00B42EAE"/>
    <w:rsid w:val="00B440B6"/>
    <w:rsid w:val="00B459FA"/>
    <w:rsid w:val="00B53566"/>
    <w:rsid w:val="00B56586"/>
    <w:rsid w:val="00B56728"/>
    <w:rsid w:val="00B62945"/>
    <w:rsid w:val="00B642BB"/>
    <w:rsid w:val="00B65059"/>
    <w:rsid w:val="00B75092"/>
    <w:rsid w:val="00B763B4"/>
    <w:rsid w:val="00B77706"/>
    <w:rsid w:val="00B917A9"/>
    <w:rsid w:val="00B94846"/>
    <w:rsid w:val="00B967F6"/>
    <w:rsid w:val="00BA1B9D"/>
    <w:rsid w:val="00BA1DFD"/>
    <w:rsid w:val="00BA4AEF"/>
    <w:rsid w:val="00BA560E"/>
    <w:rsid w:val="00BA79E4"/>
    <w:rsid w:val="00BB458D"/>
    <w:rsid w:val="00BB7A8C"/>
    <w:rsid w:val="00BC1B7C"/>
    <w:rsid w:val="00BC4481"/>
    <w:rsid w:val="00BC55C0"/>
    <w:rsid w:val="00BC722F"/>
    <w:rsid w:val="00BD4EB4"/>
    <w:rsid w:val="00BD5F82"/>
    <w:rsid w:val="00BD7C2F"/>
    <w:rsid w:val="00BF040C"/>
    <w:rsid w:val="00BF079E"/>
    <w:rsid w:val="00BF1F44"/>
    <w:rsid w:val="00BF2E9E"/>
    <w:rsid w:val="00BF31CB"/>
    <w:rsid w:val="00BF50DB"/>
    <w:rsid w:val="00BF6FA7"/>
    <w:rsid w:val="00C0381E"/>
    <w:rsid w:val="00C05F09"/>
    <w:rsid w:val="00C06770"/>
    <w:rsid w:val="00C109DC"/>
    <w:rsid w:val="00C1174A"/>
    <w:rsid w:val="00C13903"/>
    <w:rsid w:val="00C1526D"/>
    <w:rsid w:val="00C15BB1"/>
    <w:rsid w:val="00C1640B"/>
    <w:rsid w:val="00C20A84"/>
    <w:rsid w:val="00C216A2"/>
    <w:rsid w:val="00C230CC"/>
    <w:rsid w:val="00C26FBD"/>
    <w:rsid w:val="00C377A7"/>
    <w:rsid w:val="00C4200E"/>
    <w:rsid w:val="00C44BA8"/>
    <w:rsid w:val="00C46D2D"/>
    <w:rsid w:val="00C5333F"/>
    <w:rsid w:val="00C547EC"/>
    <w:rsid w:val="00C61A1C"/>
    <w:rsid w:val="00C64A83"/>
    <w:rsid w:val="00C65E09"/>
    <w:rsid w:val="00C66949"/>
    <w:rsid w:val="00C72036"/>
    <w:rsid w:val="00C72037"/>
    <w:rsid w:val="00C72375"/>
    <w:rsid w:val="00C72DB3"/>
    <w:rsid w:val="00C73E6E"/>
    <w:rsid w:val="00C77076"/>
    <w:rsid w:val="00C8153A"/>
    <w:rsid w:val="00C84111"/>
    <w:rsid w:val="00C84C0E"/>
    <w:rsid w:val="00C9055E"/>
    <w:rsid w:val="00C91860"/>
    <w:rsid w:val="00C92377"/>
    <w:rsid w:val="00C94345"/>
    <w:rsid w:val="00C94C55"/>
    <w:rsid w:val="00CA7BD4"/>
    <w:rsid w:val="00CA7CDC"/>
    <w:rsid w:val="00CB5D8E"/>
    <w:rsid w:val="00CB73FE"/>
    <w:rsid w:val="00CB7AFE"/>
    <w:rsid w:val="00CB7D02"/>
    <w:rsid w:val="00CC1E70"/>
    <w:rsid w:val="00CC30C4"/>
    <w:rsid w:val="00CC4CEA"/>
    <w:rsid w:val="00CC62B6"/>
    <w:rsid w:val="00CD1033"/>
    <w:rsid w:val="00CD191B"/>
    <w:rsid w:val="00CD2F78"/>
    <w:rsid w:val="00CE183E"/>
    <w:rsid w:val="00CE1CDA"/>
    <w:rsid w:val="00CE56E1"/>
    <w:rsid w:val="00CF2371"/>
    <w:rsid w:val="00CF4981"/>
    <w:rsid w:val="00D00C5A"/>
    <w:rsid w:val="00D016C6"/>
    <w:rsid w:val="00D02773"/>
    <w:rsid w:val="00D07067"/>
    <w:rsid w:val="00D16E44"/>
    <w:rsid w:val="00D20579"/>
    <w:rsid w:val="00D2258F"/>
    <w:rsid w:val="00D247E0"/>
    <w:rsid w:val="00D24AAA"/>
    <w:rsid w:val="00D312AA"/>
    <w:rsid w:val="00D426A1"/>
    <w:rsid w:val="00D4432C"/>
    <w:rsid w:val="00D443C4"/>
    <w:rsid w:val="00D44860"/>
    <w:rsid w:val="00D47383"/>
    <w:rsid w:val="00D51897"/>
    <w:rsid w:val="00D53E34"/>
    <w:rsid w:val="00D53E7E"/>
    <w:rsid w:val="00D547FB"/>
    <w:rsid w:val="00D62AAC"/>
    <w:rsid w:val="00D67874"/>
    <w:rsid w:val="00D710D6"/>
    <w:rsid w:val="00D711D6"/>
    <w:rsid w:val="00D73B7C"/>
    <w:rsid w:val="00D74B8B"/>
    <w:rsid w:val="00D74F11"/>
    <w:rsid w:val="00D7720C"/>
    <w:rsid w:val="00D830F7"/>
    <w:rsid w:val="00D8584F"/>
    <w:rsid w:val="00D90570"/>
    <w:rsid w:val="00D90FE2"/>
    <w:rsid w:val="00D93859"/>
    <w:rsid w:val="00D9428C"/>
    <w:rsid w:val="00D95FEF"/>
    <w:rsid w:val="00DA01B0"/>
    <w:rsid w:val="00DA5BC1"/>
    <w:rsid w:val="00DA62D9"/>
    <w:rsid w:val="00DA646D"/>
    <w:rsid w:val="00DA7388"/>
    <w:rsid w:val="00DB3C6C"/>
    <w:rsid w:val="00DC0115"/>
    <w:rsid w:val="00DC05C9"/>
    <w:rsid w:val="00DC2C8C"/>
    <w:rsid w:val="00DC3DA6"/>
    <w:rsid w:val="00DC3E10"/>
    <w:rsid w:val="00DC47DE"/>
    <w:rsid w:val="00DC5240"/>
    <w:rsid w:val="00DD1D80"/>
    <w:rsid w:val="00DD4865"/>
    <w:rsid w:val="00DD4C55"/>
    <w:rsid w:val="00DD6111"/>
    <w:rsid w:val="00DE1ABC"/>
    <w:rsid w:val="00DE658F"/>
    <w:rsid w:val="00DE71DE"/>
    <w:rsid w:val="00DE78DF"/>
    <w:rsid w:val="00DF0EC2"/>
    <w:rsid w:val="00DF5984"/>
    <w:rsid w:val="00E0150F"/>
    <w:rsid w:val="00E045C9"/>
    <w:rsid w:val="00E12E20"/>
    <w:rsid w:val="00E14DDA"/>
    <w:rsid w:val="00E27C84"/>
    <w:rsid w:val="00E3051D"/>
    <w:rsid w:val="00E30B47"/>
    <w:rsid w:val="00E3107A"/>
    <w:rsid w:val="00E34D31"/>
    <w:rsid w:val="00E3597B"/>
    <w:rsid w:val="00E429CB"/>
    <w:rsid w:val="00E44CBA"/>
    <w:rsid w:val="00E52821"/>
    <w:rsid w:val="00E54E38"/>
    <w:rsid w:val="00E5523B"/>
    <w:rsid w:val="00E576D2"/>
    <w:rsid w:val="00E57764"/>
    <w:rsid w:val="00E578AF"/>
    <w:rsid w:val="00E6273D"/>
    <w:rsid w:val="00E62BE5"/>
    <w:rsid w:val="00E65DF3"/>
    <w:rsid w:val="00E74842"/>
    <w:rsid w:val="00E75BD7"/>
    <w:rsid w:val="00E76960"/>
    <w:rsid w:val="00E84B35"/>
    <w:rsid w:val="00E87014"/>
    <w:rsid w:val="00E905E3"/>
    <w:rsid w:val="00E91C78"/>
    <w:rsid w:val="00E9204D"/>
    <w:rsid w:val="00E9205C"/>
    <w:rsid w:val="00E95638"/>
    <w:rsid w:val="00EA24FC"/>
    <w:rsid w:val="00EA4020"/>
    <w:rsid w:val="00EA7B2B"/>
    <w:rsid w:val="00EB48D5"/>
    <w:rsid w:val="00EB4B3B"/>
    <w:rsid w:val="00EB5407"/>
    <w:rsid w:val="00EC15E4"/>
    <w:rsid w:val="00ED2FAE"/>
    <w:rsid w:val="00ED3C03"/>
    <w:rsid w:val="00ED3E9F"/>
    <w:rsid w:val="00ED54C5"/>
    <w:rsid w:val="00ED7C72"/>
    <w:rsid w:val="00EE0964"/>
    <w:rsid w:val="00EE1AEE"/>
    <w:rsid w:val="00EE41D0"/>
    <w:rsid w:val="00EE448A"/>
    <w:rsid w:val="00EF2BFD"/>
    <w:rsid w:val="00EF521B"/>
    <w:rsid w:val="00EF539A"/>
    <w:rsid w:val="00EF6A61"/>
    <w:rsid w:val="00F00DF7"/>
    <w:rsid w:val="00F04182"/>
    <w:rsid w:val="00F04EC1"/>
    <w:rsid w:val="00F068AA"/>
    <w:rsid w:val="00F14A55"/>
    <w:rsid w:val="00F14EB7"/>
    <w:rsid w:val="00F155F2"/>
    <w:rsid w:val="00F15D72"/>
    <w:rsid w:val="00F21BC6"/>
    <w:rsid w:val="00F22B4B"/>
    <w:rsid w:val="00F23F05"/>
    <w:rsid w:val="00F3008D"/>
    <w:rsid w:val="00F324C2"/>
    <w:rsid w:val="00F35050"/>
    <w:rsid w:val="00F353A3"/>
    <w:rsid w:val="00F35A72"/>
    <w:rsid w:val="00F36472"/>
    <w:rsid w:val="00F42264"/>
    <w:rsid w:val="00F4489D"/>
    <w:rsid w:val="00F468A2"/>
    <w:rsid w:val="00F53961"/>
    <w:rsid w:val="00F551D0"/>
    <w:rsid w:val="00F56C56"/>
    <w:rsid w:val="00F56D2C"/>
    <w:rsid w:val="00F62619"/>
    <w:rsid w:val="00F664D3"/>
    <w:rsid w:val="00F70FD0"/>
    <w:rsid w:val="00F71BC6"/>
    <w:rsid w:val="00F73665"/>
    <w:rsid w:val="00F73AC6"/>
    <w:rsid w:val="00F7472A"/>
    <w:rsid w:val="00F752A7"/>
    <w:rsid w:val="00F753C7"/>
    <w:rsid w:val="00F95DFE"/>
    <w:rsid w:val="00F968A7"/>
    <w:rsid w:val="00F97239"/>
    <w:rsid w:val="00F97BD0"/>
    <w:rsid w:val="00FA0CB0"/>
    <w:rsid w:val="00FA1E77"/>
    <w:rsid w:val="00FA51EF"/>
    <w:rsid w:val="00FA5611"/>
    <w:rsid w:val="00FB1515"/>
    <w:rsid w:val="00FB238E"/>
    <w:rsid w:val="00FB759D"/>
    <w:rsid w:val="00FC06E1"/>
    <w:rsid w:val="00FC34FC"/>
    <w:rsid w:val="00FC38BA"/>
    <w:rsid w:val="00FC6836"/>
    <w:rsid w:val="00FD033B"/>
    <w:rsid w:val="00FD23AF"/>
    <w:rsid w:val="00FD34AD"/>
    <w:rsid w:val="00FD49E6"/>
    <w:rsid w:val="00FD6287"/>
    <w:rsid w:val="00FE08E4"/>
    <w:rsid w:val="00FE1927"/>
    <w:rsid w:val="00FE5CC9"/>
    <w:rsid w:val="00FF1D3B"/>
    <w:rsid w:val="00FF309C"/>
    <w:rsid w:val="00FF33D7"/>
    <w:rsid w:val="00FF4C23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A9CC6"/>
  <w15:docId w15:val="{5E3F2395-A128-4F8E-872D-C867ED07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826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F687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AF687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AF687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F687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F687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F687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F687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F687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F687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F687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F687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F687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F687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F687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F687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F687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F687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F687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F687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F687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F687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F687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F687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D5189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E65DF3"/>
  </w:style>
  <w:style w:type="paragraph" w:styleId="Web">
    <w:name w:val="Normal (Web)"/>
    <w:basedOn w:val="a"/>
    <w:uiPriority w:val="99"/>
    <w:semiHidden/>
    <w:unhideWhenUsed/>
    <w:rsid w:val="00DC05C9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kern w:val="0"/>
    </w:rPr>
  </w:style>
  <w:style w:type="paragraph" w:styleId="afe">
    <w:name w:val="caption"/>
    <w:basedOn w:val="a"/>
    <w:next w:val="a"/>
    <w:uiPriority w:val="35"/>
    <w:unhideWhenUsed/>
    <w:qFormat/>
    <w:rsid w:val="009C1D19"/>
    <w:pPr>
      <w:widowControl w:val="0"/>
      <w:overflowPunct/>
      <w:ind w:firstLineChars="0" w:firstLine="0"/>
      <w:jc w:val="left"/>
    </w:pPr>
    <w:rPr>
      <w:rFonts w:asciiTheme="minorHAnsi" w:eastAsiaTheme="minorEastAsia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4EE26-AFB1-47DD-81FB-4707D252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28</TotalTime>
  <Pages>4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蔡欣晏</cp:lastModifiedBy>
  <cp:revision>19</cp:revision>
  <cp:lastPrinted>2026-07-02T07:13:00Z</cp:lastPrinted>
  <dcterms:created xsi:type="dcterms:W3CDTF">2026-06-16T08:57:00Z</dcterms:created>
  <dcterms:modified xsi:type="dcterms:W3CDTF">2026-07-16T03:21:00Z</dcterms:modified>
</cp:coreProperties>
</file>