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041"/>
        <w:tblW w:w="1018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1"/>
        <w:gridCol w:w="1371"/>
        <w:gridCol w:w="1371"/>
        <w:gridCol w:w="1371"/>
        <w:gridCol w:w="1371"/>
        <w:gridCol w:w="1368"/>
        <w:gridCol w:w="856"/>
      </w:tblGrid>
      <w:tr w:rsidR="008A630F" w14:paraId="33A538EB" w14:textId="77777777" w:rsidTr="000F4BF0">
        <w:trPr>
          <w:trHeight w:val="438"/>
          <w:tblHeader/>
        </w:trPr>
        <w:tc>
          <w:tcPr>
            <w:tcW w:w="10189" w:type="dxa"/>
            <w:gridSpan w:val="7"/>
            <w:tcBorders>
              <w:bottom w:val="single" w:sz="8" w:space="0" w:color="auto"/>
            </w:tcBorders>
          </w:tcPr>
          <w:p w14:paraId="5E9D22E7" w14:textId="12053050" w:rsidR="008A630F" w:rsidRDefault="00F22084" w:rsidP="000F4BF0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bookmarkStart w:id="0" w:name="_Toc518307739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國民年金保險基金</w:t>
            </w:r>
            <w:r w:rsidRPr="00D107C9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D50E670" w14:textId="40540629" w:rsidR="008A630F" w:rsidRDefault="008A630F" w:rsidP="00500EAC">
            <w:pPr>
              <w:tabs>
                <w:tab w:val="left" w:pos="4440"/>
                <w:tab w:val="left" w:pos="8721"/>
              </w:tabs>
              <w:snapToGrid w:val="0"/>
              <w:ind w:rightChars="-7" w:right="-17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eastAsia="標楷體" w:hAnsi="標楷體" w:hint="eastAsia"/>
              </w:rPr>
              <w:t>11</w:t>
            </w:r>
            <w:r w:rsidR="003D265D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A630F" w14:paraId="2A769A8E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"/>
          <w:tblHeader/>
        </w:trPr>
        <w:tc>
          <w:tcPr>
            <w:tcW w:w="248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856E3A" w14:textId="77777777" w:rsidR="008A630F" w:rsidRPr="000F4BF0" w:rsidRDefault="008A630F" w:rsidP="005B0C37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5B0C37">
              <w:rPr>
                <w:rFonts w:ascii="標楷體" w:eastAsia="標楷體" w:hAnsi="標楷體" w:cs="標楷體" w:hint="eastAsia"/>
                <w:szCs w:val="24"/>
              </w:rPr>
              <w:t>科目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6DE2A59F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2AF8BCF3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2375773E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71" w:type="dxa"/>
            <w:vMerge w:val="restart"/>
            <w:tcBorders>
              <w:top w:val="single" w:sz="8" w:space="0" w:color="auto"/>
            </w:tcBorders>
            <w:vAlign w:val="center"/>
          </w:tcPr>
          <w:p w14:paraId="6C6C4B81" w14:textId="77777777" w:rsidR="008A630F" w:rsidRPr="000F4BF0" w:rsidRDefault="008A630F" w:rsidP="000F4BF0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2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19986BB" w14:textId="77777777" w:rsidR="008A630F" w:rsidRPr="000F4BF0" w:rsidRDefault="008A630F" w:rsidP="001C067D">
            <w:pPr>
              <w:spacing w:line="240" w:lineRule="exact"/>
              <w:ind w:rightChars="-11" w:right="-26" w:firstLineChars="24" w:firstLine="58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審定數與預算數</w:t>
            </w:r>
          </w:p>
          <w:p w14:paraId="49D278F1" w14:textId="77777777" w:rsidR="008A630F" w:rsidRPr="000F4BF0" w:rsidRDefault="008A630F" w:rsidP="001C067D">
            <w:pPr>
              <w:spacing w:line="240" w:lineRule="exact"/>
              <w:ind w:rightChars="-11" w:right="-26" w:firstLineChars="20" w:firstLine="48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A630F" w14:paraId="4F6D1244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"/>
          <w:tblHeader/>
        </w:trPr>
        <w:tc>
          <w:tcPr>
            <w:tcW w:w="248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140DBC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535F9819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155AD6C5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58EDF551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1" w:type="dxa"/>
            <w:vMerge/>
            <w:tcBorders>
              <w:bottom w:val="single" w:sz="8" w:space="0" w:color="auto"/>
            </w:tcBorders>
            <w:vAlign w:val="center"/>
          </w:tcPr>
          <w:p w14:paraId="3BE915A5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68" w:type="dxa"/>
            <w:tcBorders>
              <w:bottom w:val="single" w:sz="8" w:space="0" w:color="auto"/>
            </w:tcBorders>
            <w:vAlign w:val="center"/>
          </w:tcPr>
          <w:p w14:paraId="77F02006" w14:textId="77777777" w:rsidR="008A630F" w:rsidRPr="000F4BF0" w:rsidRDefault="008A630F" w:rsidP="005F4018">
            <w:pPr>
              <w:ind w:firstLineChars="21" w:firstLine="50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6" w:type="dxa"/>
            <w:tcBorders>
              <w:bottom w:val="single" w:sz="8" w:space="0" w:color="auto"/>
              <w:right w:val="nil"/>
            </w:tcBorders>
            <w:vAlign w:val="center"/>
          </w:tcPr>
          <w:p w14:paraId="52097227" w14:textId="77777777" w:rsidR="008A630F" w:rsidRPr="000F4BF0" w:rsidRDefault="008A630F" w:rsidP="000F4BF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％</w:t>
            </w:r>
          </w:p>
        </w:tc>
      </w:tr>
      <w:tr w:rsidR="003D265D" w:rsidRPr="00571258" w14:paraId="0CD05FF8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6629B36" w14:textId="77777777" w:rsidR="003D265D" w:rsidRPr="00571258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FE93EA9" w14:textId="433C0119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131,603,109,000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2159D48" w14:textId="5E308E1A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297,048,958,984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23F9C5D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D5E6105" w14:textId="28CC9AD1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297,048,958,984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8BCD05D" w14:textId="023CD8EB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165,445,849,984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3E924791" w14:textId="6C3BBFC4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125.72</w:t>
            </w:r>
          </w:p>
        </w:tc>
      </w:tr>
      <w:tr w:rsidR="003D265D" w:rsidRPr="00571258" w14:paraId="10BF9961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30FE5BDA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9167ADC" w14:textId="39AD326B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20,880,488,000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E741A65" w14:textId="2CAA759D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189,981,697,159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72571AE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286E3A5" w14:textId="574E122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189,981,697,159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BD81D10" w14:textId="5812E54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169,101,209,159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5CDFCCC5" w14:textId="6ACAE1D5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809.85</w:t>
            </w:r>
          </w:p>
        </w:tc>
      </w:tr>
      <w:tr w:rsidR="003D265D" w:rsidRPr="00571258" w14:paraId="3024B877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16BE2BA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保險收入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2E5ADCC" w14:textId="347CE3C1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59,016,992,000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04935BE" w14:textId="112FD352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58,240,991,136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39F6A35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5BA1EDD" w14:textId="21A4FD2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58,240,991,136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303EE18E" w14:textId="36D0684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- 776,000,864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775FC565" w14:textId="744DBCD5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- 1.31</w:t>
            </w:r>
          </w:p>
        </w:tc>
      </w:tr>
      <w:tr w:rsidR="003D265D" w:rsidRPr="00571258" w14:paraId="40A8E130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BC581FA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3181802" w14:textId="7158844C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51,705,629,000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E5DC371" w14:textId="6303F6C3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48,826,270,689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E1FA12A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E769D4E" w14:textId="1A14CFF4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48,826,270,689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777D7307" w14:textId="15C81999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- 2,879,358,311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22B2CE81" w14:textId="3CCA8B5F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- 5.57</w:t>
            </w:r>
          </w:p>
        </w:tc>
      </w:tr>
      <w:tr w:rsidR="003D265D" w:rsidRPr="00571258" w14:paraId="06E11D76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9D3BC5D" w14:textId="77777777" w:rsidR="003D265D" w:rsidRPr="00571258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AEE1207" w14:textId="615DC9F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131,774,445,000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A367301" w14:textId="6EA18030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297,405,940,229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5E6CCBE" w14:textId="77777777" w:rsidR="003D265D" w:rsidRPr="00E1173F" w:rsidRDefault="003D265D" w:rsidP="000F4BF0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1173F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2499DFE" w14:textId="712097C5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297,405,940,229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D3EF49C" w14:textId="5441192D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165,631,495,229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033AEEA0" w14:textId="3AC6546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125.69</w:t>
            </w:r>
          </w:p>
        </w:tc>
      </w:tr>
      <w:tr w:rsidR="003D265D" w:rsidRPr="00571258" w14:paraId="1BC86F2D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533E73A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33A5EC0" w14:textId="12426E91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531,792,000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151A94B" w14:textId="07E97F85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102,937,577,221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4D88860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1F49474" w14:textId="6ABD4BC9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102,937,577,221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EF00E38" w14:textId="6130C6B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102,405,785,221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4A5E3949" w14:textId="055A719C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19,256.74</w:t>
            </w:r>
          </w:p>
        </w:tc>
      </w:tr>
      <w:tr w:rsidR="003D265D" w:rsidRPr="00571258" w14:paraId="3E39B33B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735DDA06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保險成本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2821FB9" w14:textId="050ACC12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130,074,155,000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507ECAE" w14:textId="28BE4903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193,372,088,660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C0F750D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80A4326" w14:textId="1C6CEB45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193,372,088,660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CBED0F6" w14:textId="7027B256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63,297,933,660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1F634423" w14:textId="73230A51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48.66</w:t>
            </w:r>
          </w:p>
        </w:tc>
      </w:tr>
      <w:tr w:rsidR="003D265D" w:rsidRPr="00571258" w14:paraId="79B2D20F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469DA0F8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8352F53" w14:textId="59C0320E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1,168,498,000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B6545D7" w14:textId="58A208BE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1,096,274,348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73515E9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A964616" w14:textId="6A74569D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1,096,274,348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220BADE9" w14:textId="03BF436B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- 72,223,652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351B770C" w14:textId="598580FB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- 6.18</w:t>
            </w:r>
          </w:p>
        </w:tc>
      </w:tr>
      <w:tr w:rsidR="003D265D" w:rsidRPr="00571258" w14:paraId="313CC914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5C318D52" w14:textId="77777777" w:rsidR="003D265D" w:rsidRPr="00571258" w:rsidRDefault="003D265D" w:rsidP="00E1173F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4077700" w14:textId="568E916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- 171,336,000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D6D30A3" w14:textId="4E5135DB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- 356,981,245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0EFBDF3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856D9DC" w14:textId="52E8982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- 356,981,245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6F0AACF" w14:textId="725FC646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- 185,645,245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19D59188" w14:textId="2785A6AD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108.35</w:t>
            </w:r>
          </w:p>
        </w:tc>
      </w:tr>
      <w:tr w:rsidR="003D265D" w:rsidRPr="00571258" w14:paraId="113F9027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3FAC05D" w14:textId="77777777" w:rsidR="003D265D" w:rsidRPr="00571258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5B256D3" w14:textId="0C1C2011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171,336,000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5B9A87A" w14:textId="4106DF0F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358,101,055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E8149A2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0F2823F" w14:textId="42EE45D9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358,101,055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527BA625" w14:textId="27EE476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186,765,055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6CA1AB8F" w14:textId="69B8DFD6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109.01</w:t>
            </w:r>
          </w:p>
        </w:tc>
      </w:tr>
      <w:tr w:rsidR="003D265D" w:rsidRPr="00571258" w14:paraId="4B3E06CA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4E89DDBE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A0C96FF" w14:textId="5A79876C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009675C" w14:textId="3137DEB3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3,548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3CF3380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2EF791BD" w14:textId="0AB81B66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3,548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A9ECA23" w14:textId="1A04517E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3,548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68BD8FAE" w14:textId="3165685B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3D265D" w:rsidRPr="00571258" w14:paraId="2020BA14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5974189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6B9E98E" w14:textId="4197511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171,336,000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541BCB0" w14:textId="60EE8B50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358,097,507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5F06616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42890BAB" w14:textId="1DBD1E56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358,097,507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1E91895F" w14:textId="1D291030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186,761,507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504FCAB7" w14:textId="0C12BDE4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109.00</w:t>
            </w:r>
          </w:p>
        </w:tc>
      </w:tr>
      <w:tr w:rsidR="003D265D" w:rsidRPr="00571258" w14:paraId="37BD6574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228F64D0" w14:textId="77777777" w:rsidR="003D265D" w:rsidRPr="00571258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21B4757" w14:textId="7DFDFD34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1B8CD543" w14:textId="1092A8B4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1,119,810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4DE1A2D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579ED19D" w14:textId="4180E1F5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1,119,810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02DC66C1" w14:textId="4D1B0F46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1,119,810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5C5EB11C" w14:textId="21B32960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3D265D" w:rsidRPr="00571258" w14:paraId="5D6198D8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1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77E9DB4B" w14:textId="77777777" w:rsidR="003D265D" w:rsidRPr="00571258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618EC960" w14:textId="37E411D9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3DD04EE7" w14:textId="7FCE7D7A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1,119,810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B6FC463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CE0D51" w14:textId="4CB7EB43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1,119,810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40E19FF0" w14:textId="31DE107D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1,119,810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2AC186EA" w14:textId="2C59F6A2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3D265D" w:rsidRPr="00571258" w14:paraId="6D9188ED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6"/>
        </w:trPr>
        <w:tc>
          <w:tcPr>
            <w:tcW w:w="2481" w:type="dxa"/>
            <w:tcBorders>
              <w:top w:val="nil"/>
              <w:left w:val="nil"/>
              <w:bottom w:val="nil"/>
            </w:tcBorders>
            <w:vAlign w:val="center"/>
          </w:tcPr>
          <w:p w14:paraId="04318E82" w14:textId="77777777" w:rsidR="003D265D" w:rsidRPr="00571258" w:rsidRDefault="003D265D" w:rsidP="00E1173F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C34C440" w14:textId="2659CC7F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171,336,000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F59BFD7" w14:textId="28C81128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356,981,245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12166DD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7973D1E5" w14:textId="40B2A8D6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356,981,245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center"/>
          </w:tcPr>
          <w:p w14:paraId="6B484570" w14:textId="2FB5AC0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185,645,245</w:t>
            </w:r>
          </w:p>
        </w:tc>
        <w:tc>
          <w:tcPr>
            <w:tcW w:w="856" w:type="dxa"/>
            <w:tcBorders>
              <w:top w:val="nil"/>
              <w:bottom w:val="nil"/>
              <w:right w:val="nil"/>
            </w:tcBorders>
            <w:vAlign w:val="center"/>
          </w:tcPr>
          <w:p w14:paraId="4E9CB9D2" w14:textId="652646BA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108.35</w:t>
            </w:r>
          </w:p>
        </w:tc>
      </w:tr>
      <w:tr w:rsidR="003D265D" w:rsidRPr="00571258" w14:paraId="4BCEE9FE" w14:textId="77777777" w:rsidTr="005F401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</w:trPr>
        <w:tc>
          <w:tcPr>
            <w:tcW w:w="248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3ECB8F" w14:textId="77777777" w:rsidR="003D265D" w:rsidRPr="00571258" w:rsidRDefault="003D265D" w:rsidP="00E1173F">
            <w:pPr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1B13F050" w14:textId="4BA3A481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66F6EBDA" w14:textId="20D4B6AB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29C30348" w14:textId="77777777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1" w:type="dxa"/>
            <w:tcBorders>
              <w:top w:val="nil"/>
              <w:bottom w:val="single" w:sz="8" w:space="0" w:color="auto"/>
            </w:tcBorders>
            <w:vAlign w:val="center"/>
          </w:tcPr>
          <w:p w14:paraId="3961A903" w14:textId="6B917362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68" w:type="dxa"/>
            <w:tcBorders>
              <w:top w:val="nil"/>
              <w:bottom w:val="single" w:sz="8" w:space="0" w:color="auto"/>
            </w:tcBorders>
            <w:vAlign w:val="center"/>
          </w:tcPr>
          <w:p w14:paraId="729DB958" w14:textId="314C313E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8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DC5C55" w14:textId="3F40F12C" w:rsidR="003D265D" w:rsidRPr="00621D9A" w:rsidRDefault="003D265D" w:rsidP="000F4BF0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</w:tbl>
    <w:p w14:paraId="2178F9E5" w14:textId="09EF65DC" w:rsidR="00A11CE0" w:rsidRDefault="003B7927" w:rsidP="003B7927">
      <w:pPr>
        <w:overflowPunct w:val="0"/>
        <w:ind w:firstLineChars="400" w:firstLine="1281"/>
        <w:jc w:val="both"/>
        <w:outlineLvl w:val="0"/>
        <w:rPr>
          <w:rFonts w:ascii="標楷體" w:eastAsia="標楷體"/>
          <w:b/>
          <w:bCs/>
          <w:sz w:val="32"/>
          <w:szCs w:val="24"/>
        </w:rPr>
      </w:pPr>
      <w:r>
        <w:rPr>
          <w:rFonts w:ascii="標楷體" w:eastAsia="標楷體" w:hint="eastAsia"/>
          <w:b/>
          <w:bCs/>
          <w:sz w:val="32"/>
          <w:szCs w:val="24"/>
        </w:rPr>
        <w:t>4.</w:t>
      </w:r>
      <w:r w:rsidRPr="00364BC0">
        <w:rPr>
          <w:rFonts w:ascii="標楷體" w:eastAsia="標楷體" w:hint="eastAsia"/>
          <w:b/>
          <w:bCs/>
          <w:sz w:val="32"/>
          <w:szCs w:val="24"/>
        </w:rPr>
        <w:t>國民年金保險</w:t>
      </w:r>
      <w:r w:rsidRPr="008A630F">
        <w:rPr>
          <w:rFonts w:ascii="標楷體" w:eastAsia="標楷體" w:hint="eastAsia"/>
          <w:b/>
          <w:sz w:val="32"/>
          <w:szCs w:val="28"/>
        </w:rPr>
        <w:t>基金</w:t>
      </w:r>
      <w:bookmarkEnd w:id="0"/>
    </w:p>
    <w:tbl>
      <w:tblPr>
        <w:tblW w:w="1016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7"/>
        <w:gridCol w:w="1731"/>
        <w:gridCol w:w="1731"/>
        <w:gridCol w:w="1503"/>
        <w:gridCol w:w="884"/>
      </w:tblGrid>
      <w:tr w:rsidR="008A630F" w14:paraId="7995045B" w14:textId="77777777" w:rsidTr="00416ECD">
        <w:trPr>
          <w:trHeight w:val="735"/>
          <w:tblHeader/>
        </w:trPr>
        <w:tc>
          <w:tcPr>
            <w:tcW w:w="10166" w:type="dxa"/>
            <w:gridSpan w:val="5"/>
            <w:tcBorders>
              <w:bottom w:val="single" w:sz="8" w:space="0" w:color="auto"/>
            </w:tcBorders>
          </w:tcPr>
          <w:p w14:paraId="70B7E664" w14:textId="0A17BEA2" w:rsidR="008A630F" w:rsidRDefault="008A630F" w:rsidP="00303644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412AFD">
              <w:rPr>
                <w:rFonts w:ascii="標楷體" w:eastAsia="標楷體" w:hAnsi="標楷體" w:hint="eastAsia"/>
                <w:b/>
                <w:sz w:val="32"/>
                <w:u w:val="single"/>
              </w:rPr>
              <w:t>國民年金保險基金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5A0E81C3" w14:textId="2BCC97BD" w:rsidR="008A630F" w:rsidRDefault="008A630F" w:rsidP="00416ECD">
            <w:pPr>
              <w:tabs>
                <w:tab w:val="left" w:pos="4440"/>
                <w:tab w:val="left" w:pos="8759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412AFD">
              <w:rPr>
                <w:rFonts w:ascii="標楷體" w:eastAsia="標楷體" w:hAnsi="標楷體" w:hint="eastAsia"/>
              </w:rPr>
              <w:t>11</w:t>
            </w:r>
            <w:r w:rsidR="003D265D">
              <w:rPr>
                <w:rFonts w:ascii="標楷體" w:eastAsia="標楷體" w:hAnsi="標楷體" w:hint="eastAsia"/>
              </w:rPr>
              <w:t>4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A630F" w14:paraId="775E63AC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2"/>
          <w:tblHeader/>
        </w:trPr>
        <w:tc>
          <w:tcPr>
            <w:tcW w:w="43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4D51430" w14:textId="77777777" w:rsidR="008A630F" w:rsidRPr="000F4BF0" w:rsidRDefault="008A630F" w:rsidP="005B0C37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0F4BF0">
              <w:rPr>
                <w:rFonts w:eastAsia="標楷體" w:hint="eastAsia"/>
              </w:rPr>
              <w:t>項目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D745C76" w14:textId="77777777" w:rsidR="008A630F" w:rsidRPr="000F4BF0" w:rsidRDefault="008A630F" w:rsidP="000F4BF0">
            <w:pPr>
              <w:ind w:left="113" w:right="113"/>
              <w:jc w:val="distribute"/>
              <w:rPr>
                <w:rFonts w:eastAsia="標楷體"/>
              </w:rPr>
            </w:pPr>
            <w:r w:rsidRPr="000F4BF0">
              <w:rPr>
                <w:rFonts w:eastAsia="標楷體" w:hint="eastAsia"/>
              </w:rPr>
              <w:t>預算數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</w:tcBorders>
            <w:vAlign w:val="center"/>
          </w:tcPr>
          <w:p w14:paraId="540C11B4" w14:textId="77777777" w:rsidR="008A630F" w:rsidRPr="000F4BF0" w:rsidRDefault="008A630F" w:rsidP="000F4BF0">
            <w:pPr>
              <w:ind w:left="113" w:right="113"/>
              <w:jc w:val="distribute"/>
              <w:rPr>
                <w:rFonts w:eastAsia="標楷體"/>
              </w:rPr>
            </w:pPr>
            <w:r w:rsidRPr="000F4BF0">
              <w:rPr>
                <w:rFonts w:eastAsia="標楷體" w:hint="eastAsia"/>
              </w:rPr>
              <w:t>決算數</w:t>
            </w:r>
          </w:p>
        </w:tc>
        <w:tc>
          <w:tcPr>
            <w:tcW w:w="238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E100360" w14:textId="77777777" w:rsidR="008A630F" w:rsidRPr="000F4BF0" w:rsidRDefault="008A630F" w:rsidP="001C067D">
            <w:pPr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A630F" w14:paraId="2A9857A1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2"/>
          <w:tblHeader/>
        </w:trPr>
        <w:tc>
          <w:tcPr>
            <w:tcW w:w="43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B22A99A" w14:textId="77777777" w:rsidR="008A630F" w:rsidRDefault="008A630F" w:rsidP="00303644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73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BD17D57" w14:textId="77777777" w:rsidR="008A630F" w:rsidRDefault="008A630F" w:rsidP="00303644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731" w:type="dxa"/>
            <w:vMerge/>
            <w:tcBorders>
              <w:bottom w:val="single" w:sz="8" w:space="0" w:color="auto"/>
            </w:tcBorders>
            <w:vAlign w:val="center"/>
          </w:tcPr>
          <w:p w14:paraId="2EC27150" w14:textId="77777777" w:rsidR="008A630F" w:rsidRDefault="008A630F" w:rsidP="00303644">
            <w:pPr>
              <w:ind w:left="113" w:right="113"/>
              <w:jc w:val="distribute"/>
              <w:rPr>
                <w:rFonts w:eastAsia="標楷體"/>
                <w:spacing w:val="6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481C388" w14:textId="77777777" w:rsidR="008A630F" w:rsidRPr="000F4BF0" w:rsidRDefault="008A630F" w:rsidP="00E408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1371E76" w14:textId="77777777" w:rsidR="008A630F" w:rsidRPr="000F4BF0" w:rsidRDefault="008A630F" w:rsidP="000F4BF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0F4BF0">
              <w:rPr>
                <w:rFonts w:ascii="標楷體" w:eastAsia="標楷體" w:hAnsi="標楷體" w:hint="eastAsia"/>
              </w:rPr>
              <w:t>％</w:t>
            </w:r>
          </w:p>
        </w:tc>
      </w:tr>
      <w:tr w:rsidR="003D265D" w14:paraId="59BAB87F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1668F42" w14:textId="58256EC2" w:rsidR="003D265D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692B3AA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5034EB0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AEE65D0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56C4DF63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D265D" w14:paraId="3AD13A4E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6B44D0AD" w14:textId="20813AB9" w:rsidR="003D265D" w:rsidRDefault="003D265D" w:rsidP="00E1173F">
            <w:pPr>
              <w:ind w:leftChars="200" w:left="480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A06764E" w14:textId="2CF0745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4F5791B" w14:textId="3042D7E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833FACC" w14:textId="0204807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4D290C7F" w14:textId="480F8C2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D265D" w14:paraId="4BF8E663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7B697D5" w14:textId="2EECD14E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2EB8386" w14:textId="1CA8966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- 13,648,748,000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021678D" w14:textId="68EFA9FC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- 17,220,610,536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C8E44B9" w14:textId="6B75595C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- 3,571,862,536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38EF360A" w14:textId="5174AC96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26.17</w:t>
            </w:r>
          </w:p>
        </w:tc>
      </w:tr>
      <w:tr w:rsidR="003D265D" w14:paraId="3F975FFF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6AB4C1E" w14:textId="3194CF1A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493E0CF" w14:textId="20A5029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- 13,648,748,000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8242ABD" w14:textId="0105FEF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- 17,220,610,536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E883759" w14:textId="2D8B057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- 3,571,862,536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7AC0555A" w14:textId="27FAAB2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26.17</w:t>
            </w:r>
          </w:p>
        </w:tc>
      </w:tr>
      <w:tr w:rsidR="003D265D" w14:paraId="2D0F5B04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D4A8EAF" w14:textId="27F44EE9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0508945" w14:textId="665AF55F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- 7,122,335,000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CAEF0A9" w14:textId="495DFF6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- 8,050,537,964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E536001" w14:textId="72221FF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- 928,202,964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0F96F3B0" w14:textId="5AB9CB1F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13.03</w:t>
            </w:r>
          </w:p>
        </w:tc>
      </w:tr>
      <w:tr w:rsidR="003D265D" w14:paraId="5580FDD5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41236525" w14:textId="7CA06AC4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5EC1B3B" w14:textId="64B1E0D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- 20,771,083,000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DDD514B" w14:textId="55F5AC3A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- 25,271,148,500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E848030" w14:textId="5810F6C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- 4,500,065,500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7C369863" w14:textId="13F2B4C6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21.67</w:t>
            </w:r>
          </w:p>
        </w:tc>
      </w:tr>
      <w:tr w:rsidR="003D265D" w14:paraId="7A01FBAD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5096B58F" w14:textId="1F4961B4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0C01F58" w14:textId="66BDED95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400,022,000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57F3821" w14:textId="68F2A4E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424,159,657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C991691" w14:textId="748DA83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24,137,657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38038494" w14:textId="1D3444F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6.03</w:t>
            </w:r>
          </w:p>
        </w:tc>
      </w:tr>
      <w:tr w:rsidR="003D265D" w14:paraId="6FB201C6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9211ADA" w14:textId="7B5938C9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60FF28A" w14:textId="75E2EAB4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CD86DB3" w14:textId="1020EF4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- 32,671,028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45F55680" w14:textId="3F4A11D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- 32,671,028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70044AAF" w14:textId="1A73E48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D265D" w14:paraId="7EAFB065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AFAFFD8" w14:textId="6181E313" w:rsidR="003D265D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A35BF23" w14:textId="59DA206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- 20,371,061,000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AF267FF" w14:textId="21EA630A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- 24,879,659,871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708C8A02" w14:textId="187F1115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- 4,508,598,871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5A976FFA" w14:textId="0545C0E1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22.13</w:t>
            </w:r>
          </w:p>
        </w:tc>
      </w:tr>
      <w:tr w:rsidR="003D265D" w14:paraId="2E87EE02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50F0615" w14:textId="1590478D" w:rsidR="003D265D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C6922FB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86FB860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4100EF66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5BED028E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D265D" w14:paraId="311B2C32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FC29633" w14:textId="68E13915" w:rsidR="003D265D" w:rsidRPr="00E1173F" w:rsidRDefault="003D265D" w:rsidP="00E1173F">
            <w:pPr>
              <w:ind w:leftChars="200" w:left="480" w:rightChars="50" w:right="120"/>
              <w:jc w:val="distribute"/>
              <w:rPr>
                <w:rFonts w:ascii="標楷體" w:eastAsia="標楷體" w:hAnsi="標楷體"/>
                <w:spacing w:val="-32"/>
                <w:w w:val="90"/>
                <w:kern w:val="0"/>
              </w:rPr>
            </w:pPr>
            <w:r w:rsidRPr="00E1173F">
              <w:rPr>
                <w:rFonts w:ascii="標楷體" w:eastAsia="標楷體" w:hAnsi="標楷體" w:hint="eastAsia"/>
                <w:spacing w:val="-32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E1173F">
              <w:rPr>
                <w:rFonts w:ascii="標楷體" w:eastAsia="標楷體" w:hAnsi="標楷體" w:hint="eastAsia"/>
                <w:spacing w:val="-32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E1173F">
              <w:rPr>
                <w:rFonts w:ascii="標楷體" w:eastAsia="標楷體" w:hAnsi="標楷體" w:hint="eastAsia"/>
                <w:spacing w:val="-32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708E357" w14:textId="426022C1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8,603,123,000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B065F05" w14:textId="21CBDE55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141,009,975,076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E77F133" w14:textId="6903665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132,406,852,076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2A6CF5B7" w14:textId="36D4D6D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1,539.06</w:t>
            </w:r>
          </w:p>
        </w:tc>
      </w:tr>
      <w:tr w:rsidR="003D265D" w14:paraId="7EFE378A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A7B5546" w14:textId="7B959901" w:rsidR="003D265D" w:rsidRDefault="003D265D" w:rsidP="00E1173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88359D6" w14:textId="08E79246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1,244,160,000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21A46E1" w14:textId="4599F07D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6,309,092,881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51DDAF1" w14:textId="022DF4C1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5,064,932,881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356501AE" w14:textId="544E9DF6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407.10</w:t>
            </w:r>
          </w:p>
        </w:tc>
      </w:tr>
      <w:tr w:rsidR="003D265D" w14:paraId="4C8154AD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9A5A656" w14:textId="0575CA27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2EB1F29" w14:textId="3F297DCF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4,430,758,000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11753B7" w14:textId="79DD4ED3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6,747,155,431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26F37BEF" w14:textId="5ED5D45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2,316,397,431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65E63B64" w14:textId="7615FD76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52.28</w:t>
            </w:r>
          </w:p>
        </w:tc>
      </w:tr>
      <w:tr w:rsidR="003D265D" w14:paraId="540A834F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89A5986" w14:textId="2569D867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收取股利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4693A00" w14:textId="3A2491BC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8,874,170,000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3E3076B" w14:textId="6646A46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9,773,585,659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7A03943" w14:textId="50A2211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899,415,659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18C18B52" w14:textId="7CBCEBA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10.14</w:t>
            </w:r>
          </w:p>
        </w:tc>
      </w:tr>
      <w:tr w:rsidR="003D265D" w14:paraId="56C5D95A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25C4238" w14:textId="5075D8CD" w:rsidR="003D265D" w:rsidRDefault="003D265D" w:rsidP="00E1173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86533FD" w14:textId="580CD7E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- 508,071,000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D883BFC" w14:textId="24FA989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- 88,475,611,743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E7232E6" w14:textId="5344FC86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- 87,967,540,743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2E17813D" w14:textId="304A27D4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17,314.03</w:t>
            </w:r>
          </w:p>
        </w:tc>
      </w:tr>
      <w:tr w:rsidR="003D265D" w14:paraId="0BDFA1F2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F302383" w14:textId="44BD2613" w:rsidR="003D265D" w:rsidRDefault="003D265D" w:rsidP="00E1173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4CF6647" w14:textId="5BACAA4C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- 6,407,988,000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3939E37" w14:textId="5A1E41A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- 39,878,923,026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1297786" w14:textId="11B77A4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- 33,470,935,026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0EDB3DD4" w14:textId="27AE829A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522.33</w:t>
            </w:r>
          </w:p>
        </w:tc>
      </w:tr>
      <w:tr w:rsidR="003D265D" w14:paraId="38D2AE7A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D546FAC" w14:textId="3A333DB5" w:rsidR="003D265D" w:rsidRDefault="003D265D" w:rsidP="00E1173F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B4CDA26" w14:textId="47952501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- 97,079,000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E59B447" w14:textId="46A63BA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- 83,904,497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265E4C8" w14:textId="655D353A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13,174,503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0A069018" w14:textId="18975B3F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- 13.57</w:t>
            </w:r>
          </w:p>
        </w:tc>
      </w:tr>
      <w:tr w:rsidR="003D265D" w14:paraId="250E0ED1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57C5C49" w14:textId="6F9E2180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EED0775" w14:textId="2F82F17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- 69,587,000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643CA0D" w14:textId="22E9B403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- 62,051,968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1AB378D" w14:textId="25CF61B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7,535,032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007F0C78" w14:textId="33262E4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- 10.83</w:t>
            </w:r>
          </w:p>
        </w:tc>
      </w:tr>
      <w:tr w:rsidR="003D265D" w14:paraId="062C9CD1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75B3CBF" w14:textId="3DEC41A8" w:rsidR="003D265D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236420A" w14:textId="7C98342A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16,069,486,000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690693E" w14:textId="4BCB97C1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35,339,317,813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D22251A" w14:textId="24B19C2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19,269,831,813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71F6050C" w14:textId="301957D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119.92</w:t>
            </w:r>
          </w:p>
        </w:tc>
      </w:tr>
      <w:tr w:rsidR="003D265D" w14:paraId="1B9A2CAC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888B059" w14:textId="2667134C" w:rsidR="003D265D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EE24FE7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B201747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5929C7C6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32E1CD9F" w14:textId="7777777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D265D" w14:paraId="54D0B9CB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04B08925" w14:textId="77039790" w:rsidR="003D265D" w:rsidRDefault="003D265D" w:rsidP="006B210C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038A0EF0" w14:textId="64ECE19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69,573,430,000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26BAD08" w14:textId="53A694CD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121,074,473,033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57D9ED50" w14:textId="06A70CBD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51,501,043,033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5E71F4FF" w14:textId="10D06B2A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74.02</w:t>
            </w:r>
          </w:p>
        </w:tc>
      </w:tr>
      <w:tr w:rsidR="003D265D" w14:paraId="2500D2DF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667494CF" w14:textId="56433752" w:rsidR="003D265D" w:rsidRDefault="003D265D" w:rsidP="006B210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其他籌資活動之現金流入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17DB0E7" w14:textId="2E099D1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19,295,218,000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6DF85060" w14:textId="1B4CF1F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46,941,833,613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6A30777F" w14:textId="7482F9BC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27,646,615,613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60653075" w14:textId="0952FCBC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143.28</w:t>
            </w:r>
          </w:p>
        </w:tc>
      </w:tr>
      <w:tr w:rsidR="003D265D" w14:paraId="391853EC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2BA66ABD" w14:textId="15D64A41" w:rsidR="003D265D" w:rsidRDefault="003D265D" w:rsidP="006B210C">
            <w:pPr>
              <w:ind w:leftChars="200" w:left="480" w:rightChars="40" w:right="9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A599134" w14:textId="22D30DC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- 69,406,764,000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92448BD" w14:textId="4E7C5B8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- 120,889,533,876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0075421" w14:textId="09D660C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- 51,482,769,876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043324D3" w14:textId="490447E0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74.18</w:t>
            </w:r>
          </w:p>
        </w:tc>
      </w:tr>
      <w:tr w:rsidR="003D265D" w14:paraId="1F3B0C58" w14:textId="77777777" w:rsidTr="000F4B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75585115" w14:textId="560AB499" w:rsidR="003D265D" w:rsidRDefault="003D265D" w:rsidP="000F4BF0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其他籌資活動之現金流出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82B965A" w14:textId="54FF5783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- 20,006,789,000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1B33E120" w14:textId="717AA4C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- 48,155,955,250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305047B7" w14:textId="512B36A5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- 28,149,166,250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12DC0F13" w14:textId="782F2EA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140.70</w:t>
            </w:r>
          </w:p>
        </w:tc>
      </w:tr>
      <w:tr w:rsidR="003D265D" w14:paraId="4E7FA370" w14:textId="77777777" w:rsidTr="000F4B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755478A" w14:textId="0795A40C" w:rsidR="003D265D" w:rsidRDefault="003D265D" w:rsidP="000F4BF0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DA63C1E" w14:textId="2B2F892C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- 544,905,000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D5D3393" w14:textId="082FD43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- 1,029,182,480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0B905EBB" w14:textId="7EFA5A4F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- 484,277,480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3C8ED49F" w14:textId="4D4716E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88.87</w:t>
            </w:r>
          </w:p>
        </w:tc>
      </w:tr>
      <w:tr w:rsidR="003D265D" w14:paraId="3548A318" w14:textId="77777777" w:rsidTr="000F4B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8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11ADEB10" w14:textId="63552DF6" w:rsidR="003D265D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匯率影響數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581F8374" w14:textId="2041B30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4C02CD49" w14:textId="5FBE0925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216,338,930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228A42B0" w14:textId="5D956732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216,338,930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2D2D1342" w14:textId="17F0A27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3D265D" w14:paraId="71D5F6DD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EA59A93" w14:textId="5272BB63" w:rsidR="003D265D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227BE7C" w14:textId="7A7B3649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- 4,846,480,000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79C38704" w14:textId="6A8692DA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9,646,814,392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5D1F9AEA" w14:textId="2D120108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14,493,294,392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2086E398" w14:textId="6E6D9E4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3D265D" w14:paraId="3ACAE4A8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nil"/>
            </w:tcBorders>
            <w:vAlign w:val="center"/>
          </w:tcPr>
          <w:p w14:paraId="386C626A" w14:textId="07DBF98B" w:rsidR="003D265D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3108462A" w14:textId="753A156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17,217,321,000</w:t>
            </w:r>
          </w:p>
        </w:tc>
        <w:tc>
          <w:tcPr>
            <w:tcW w:w="1731" w:type="dxa"/>
            <w:tcBorders>
              <w:top w:val="nil"/>
              <w:bottom w:val="nil"/>
            </w:tcBorders>
            <w:vAlign w:val="center"/>
          </w:tcPr>
          <w:p w14:paraId="257881F1" w14:textId="58728AA7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20,534,524,771</w:t>
            </w:r>
          </w:p>
        </w:tc>
        <w:tc>
          <w:tcPr>
            <w:tcW w:w="1503" w:type="dxa"/>
            <w:tcBorders>
              <w:top w:val="nil"/>
              <w:bottom w:val="nil"/>
            </w:tcBorders>
            <w:vAlign w:val="center"/>
          </w:tcPr>
          <w:p w14:paraId="1B1DB55F" w14:textId="0F7A20D3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3,317,203,771</w:t>
            </w:r>
          </w:p>
        </w:tc>
        <w:tc>
          <w:tcPr>
            <w:tcW w:w="884" w:type="dxa"/>
            <w:tcBorders>
              <w:top w:val="nil"/>
              <w:bottom w:val="nil"/>
              <w:right w:val="nil"/>
            </w:tcBorders>
            <w:vAlign w:val="center"/>
          </w:tcPr>
          <w:p w14:paraId="5DC3C78A" w14:textId="3E8191AB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19.27</w:t>
            </w:r>
          </w:p>
        </w:tc>
      </w:tr>
      <w:tr w:rsidR="003D265D" w14:paraId="338A1704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5"/>
        </w:trPr>
        <w:tc>
          <w:tcPr>
            <w:tcW w:w="43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B2CD9C" w14:textId="4988730B" w:rsidR="003D265D" w:rsidRDefault="003D265D" w:rsidP="000F4BF0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31" w:type="dxa"/>
            <w:tcBorders>
              <w:top w:val="nil"/>
              <w:bottom w:val="single" w:sz="8" w:space="0" w:color="auto"/>
            </w:tcBorders>
            <w:vAlign w:val="center"/>
          </w:tcPr>
          <w:p w14:paraId="2A86A593" w14:textId="1ABE07F6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12,370,841,000</w:t>
            </w:r>
          </w:p>
        </w:tc>
        <w:tc>
          <w:tcPr>
            <w:tcW w:w="1731" w:type="dxa"/>
            <w:tcBorders>
              <w:top w:val="nil"/>
              <w:bottom w:val="single" w:sz="8" w:space="0" w:color="auto"/>
            </w:tcBorders>
            <w:vAlign w:val="center"/>
          </w:tcPr>
          <w:p w14:paraId="0A8AD252" w14:textId="5DAD3F74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30,181,339,163</w:t>
            </w:r>
          </w:p>
        </w:tc>
        <w:tc>
          <w:tcPr>
            <w:tcW w:w="1503" w:type="dxa"/>
            <w:tcBorders>
              <w:top w:val="nil"/>
              <w:bottom w:val="single" w:sz="8" w:space="0" w:color="auto"/>
            </w:tcBorders>
            <w:vAlign w:val="center"/>
          </w:tcPr>
          <w:p w14:paraId="0AB34612" w14:textId="6B53487F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17,810,498,163</w:t>
            </w:r>
          </w:p>
        </w:tc>
        <w:tc>
          <w:tcPr>
            <w:tcW w:w="8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A93CF72" w14:textId="2A8A640E" w:rsidR="003D265D" w:rsidRDefault="003D265D" w:rsidP="000F4BF0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143.97</w:t>
            </w:r>
          </w:p>
        </w:tc>
      </w:tr>
    </w:tbl>
    <w:p w14:paraId="67E40347" w14:textId="4C4A2CBC" w:rsidR="003110A3" w:rsidRDefault="008A630F" w:rsidP="008A630F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="003D265D" w:rsidRPr="00814048">
        <w:rPr>
          <w:rFonts w:ascii="標楷體" w:eastAsia="標楷體" w:hAnsi="標楷體" w:hint="eastAsia"/>
          <w:sz w:val="18"/>
          <w:szCs w:val="18"/>
        </w:rPr>
        <w:t>本表係</w:t>
      </w:r>
      <w:proofErr w:type="gramStart"/>
      <w:r w:rsidR="003D265D" w:rsidRPr="00814048">
        <w:rPr>
          <w:rFonts w:ascii="標楷體" w:eastAsia="標楷體" w:hAnsi="標楷體" w:hint="eastAsia"/>
          <w:sz w:val="18"/>
          <w:szCs w:val="18"/>
        </w:rPr>
        <w:t>採</w:t>
      </w:r>
      <w:proofErr w:type="gramEnd"/>
      <w:r w:rsidR="003D265D" w:rsidRPr="00814048">
        <w:rPr>
          <w:rFonts w:ascii="標楷體" w:eastAsia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2A83F060" w14:textId="7E8A0C04" w:rsidR="008A630F" w:rsidRPr="00814048" w:rsidRDefault="003110A3" w:rsidP="003F2FD9">
      <w:pPr>
        <w:tabs>
          <w:tab w:val="left" w:pos="709"/>
        </w:tabs>
        <w:adjustRightInd w:val="0"/>
        <w:snapToGrid w:val="0"/>
        <w:spacing w:line="240" w:lineRule="exact"/>
        <w:ind w:leftChars="151" w:left="560" w:rightChars="5" w:right="12" w:hangingChars="110" w:hanging="198"/>
        <w:jc w:val="both"/>
        <w:rPr>
          <w:rFonts w:ascii="標楷體" w:eastAsia="標楷體" w:hAnsi="標楷體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="003D265D" w:rsidRPr="003F2FD9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="003D265D" w:rsidRPr="003F2FD9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="003D265D" w:rsidRPr="003F2FD9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="003D265D" w:rsidRPr="003F2FD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3D265D" w:rsidRPr="003F2FD9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="003D265D" w:rsidRPr="003F2FD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="003D265D" w:rsidRPr="003D265D">
        <w:rPr>
          <w:rFonts w:ascii="標楷體" w:eastAsia="標楷體" w:hAnsi="標楷體" w:hint="eastAsia"/>
          <w:sz w:val="18"/>
          <w:szCs w:val="18"/>
        </w:rPr>
        <w:t>（賸餘）、處理資產短</w:t>
      </w:r>
      <w:proofErr w:type="gramStart"/>
      <w:r w:rsidR="003D265D" w:rsidRPr="003D265D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3D265D" w:rsidRPr="003D265D">
        <w:rPr>
          <w:rFonts w:ascii="標楷體" w:eastAsia="標楷體" w:hAnsi="標楷體" w:hint="eastAsia"/>
          <w:sz w:val="18"/>
          <w:szCs w:val="18"/>
        </w:rPr>
        <w:t>（賸餘）、債務整理短</w:t>
      </w:r>
      <w:proofErr w:type="gramStart"/>
      <w:r w:rsidR="003D265D" w:rsidRPr="003D265D">
        <w:rPr>
          <w:rFonts w:ascii="標楷體" w:eastAsia="標楷體" w:hAnsi="標楷體" w:hint="eastAsia"/>
          <w:sz w:val="18"/>
          <w:szCs w:val="18"/>
        </w:rPr>
        <w:t>絀</w:t>
      </w:r>
      <w:proofErr w:type="gramEnd"/>
      <w:r w:rsidR="003D265D" w:rsidRPr="003D265D">
        <w:rPr>
          <w:rFonts w:ascii="標楷體" w:eastAsia="標楷體" w:hAnsi="標楷體" w:hint="eastAsia"/>
          <w:sz w:val="18"/>
          <w:szCs w:val="18"/>
        </w:rPr>
        <w:t>（賸餘）、其他、</w:t>
      </w:r>
      <w:proofErr w:type="gramStart"/>
      <w:r w:rsidR="003D265D" w:rsidRPr="003D265D">
        <w:rPr>
          <w:rFonts w:ascii="標楷體" w:eastAsia="標楷體" w:hAnsi="標楷體" w:hint="eastAsia"/>
          <w:sz w:val="18"/>
          <w:szCs w:val="18"/>
        </w:rPr>
        <w:t>流動資產淨減</w:t>
      </w:r>
      <w:proofErr w:type="gramEnd"/>
      <w:r w:rsidR="003D265D" w:rsidRPr="003D265D">
        <w:rPr>
          <w:rFonts w:ascii="標楷體" w:eastAsia="標楷體" w:hAnsi="標楷體" w:hint="eastAsia"/>
          <w:sz w:val="18"/>
          <w:szCs w:val="18"/>
        </w:rPr>
        <w:t>（淨增）及流動負債淨增（淨減）。</w:t>
      </w:r>
    </w:p>
    <w:tbl>
      <w:tblPr>
        <w:tblW w:w="1016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4"/>
        <w:gridCol w:w="1812"/>
        <w:gridCol w:w="671"/>
        <w:gridCol w:w="1798"/>
        <w:gridCol w:w="685"/>
        <w:gridCol w:w="1440"/>
        <w:gridCol w:w="678"/>
      </w:tblGrid>
      <w:tr w:rsidR="008A630F" w14:paraId="3B51C537" w14:textId="77777777" w:rsidTr="00416ECD">
        <w:trPr>
          <w:trHeight w:val="741"/>
          <w:tblHeader/>
        </w:trPr>
        <w:tc>
          <w:tcPr>
            <w:tcW w:w="10168" w:type="dxa"/>
            <w:gridSpan w:val="7"/>
            <w:tcBorders>
              <w:bottom w:val="single" w:sz="8" w:space="0" w:color="auto"/>
            </w:tcBorders>
          </w:tcPr>
          <w:p w14:paraId="733E0075" w14:textId="4B772F3F" w:rsidR="008A630F" w:rsidRDefault="008A630F" w:rsidP="00303644">
            <w:pPr>
              <w:snapToGrid w:val="0"/>
              <w:spacing w:after="6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國民年金保險基金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2CA46F62" w14:textId="0E2970DF" w:rsidR="008A630F" w:rsidRDefault="008A630F" w:rsidP="00416ECD">
            <w:pPr>
              <w:tabs>
                <w:tab w:val="left" w:pos="3706"/>
                <w:tab w:val="left" w:pos="8675"/>
              </w:tabs>
              <w:snapToGrid w:val="0"/>
              <w:spacing w:before="20"/>
              <w:ind w:rightChars="-15" w:right="-36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3D265D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="0067167C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A630F" w14:paraId="4006C070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  <w:tblHeader/>
        </w:trPr>
        <w:tc>
          <w:tcPr>
            <w:tcW w:w="308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B0794D0" w14:textId="77777777" w:rsidR="008A630F" w:rsidRDefault="008A630F" w:rsidP="005B0C37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8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CE4D47D" w14:textId="18962E35" w:rsidR="008A630F" w:rsidRPr="00206A83" w:rsidRDefault="008A630F" w:rsidP="00E408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6A83">
              <w:rPr>
                <w:rFonts w:ascii="標楷體" w:eastAsia="標楷體" w:hAnsi="標楷體"/>
              </w:rPr>
              <w:t>11</w:t>
            </w:r>
            <w:r w:rsidR="003D265D" w:rsidRPr="00206A83">
              <w:rPr>
                <w:rFonts w:ascii="標楷體" w:eastAsia="標楷體" w:hAnsi="標楷體" w:hint="eastAsia"/>
              </w:rPr>
              <w:t>4</w:t>
            </w:r>
            <w:r w:rsidRPr="00206A8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8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1B8B2F2" w14:textId="2E5F1192" w:rsidR="008A630F" w:rsidRPr="00206A83" w:rsidRDefault="008A630F" w:rsidP="00E408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206A83">
              <w:rPr>
                <w:rFonts w:ascii="標楷體" w:eastAsia="標楷體" w:hAnsi="標楷體"/>
              </w:rPr>
              <w:t>11</w:t>
            </w:r>
            <w:r w:rsidR="003D265D" w:rsidRPr="00206A83">
              <w:rPr>
                <w:rFonts w:ascii="標楷體" w:eastAsia="標楷體" w:hAnsi="標楷體" w:hint="eastAsia"/>
              </w:rPr>
              <w:t>3</w:t>
            </w:r>
            <w:r w:rsidRPr="00206A83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11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5B5F1B6" w14:textId="77777777" w:rsidR="008A630F" w:rsidRPr="00206A83" w:rsidRDefault="008A630F" w:rsidP="00E408CC">
            <w:pPr>
              <w:spacing w:line="240" w:lineRule="exact"/>
              <w:ind w:leftChars="20" w:left="48"/>
              <w:jc w:val="distribute"/>
              <w:rPr>
                <w:rFonts w:ascii="標楷體" w:eastAsia="標楷體" w:hAnsi="標楷體"/>
              </w:rPr>
            </w:pPr>
            <w:r w:rsidRPr="00206A83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A630F" w14:paraId="5EB2A5F1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2"/>
          <w:tblHeader/>
        </w:trPr>
        <w:tc>
          <w:tcPr>
            <w:tcW w:w="308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11630D" w14:textId="77777777" w:rsidR="008A630F" w:rsidRDefault="008A630F" w:rsidP="0030364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812" w:type="dxa"/>
            <w:tcBorders>
              <w:bottom w:val="single" w:sz="8" w:space="0" w:color="auto"/>
            </w:tcBorders>
            <w:vAlign w:val="center"/>
          </w:tcPr>
          <w:p w14:paraId="5C11C5CF" w14:textId="77777777" w:rsidR="008A630F" w:rsidRDefault="008A630F" w:rsidP="00E408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30DE791B" w14:textId="77777777" w:rsidR="008A630F" w:rsidRDefault="008A630F" w:rsidP="00E408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98" w:type="dxa"/>
            <w:tcBorders>
              <w:bottom w:val="single" w:sz="8" w:space="0" w:color="auto"/>
            </w:tcBorders>
            <w:vAlign w:val="center"/>
          </w:tcPr>
          <w:p w14:paraId="61D8D1A8" w14:textId="77777777" w:rsidR="008A630F" w:rsidRDefault="008A630F" w:rsidP="00E408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55EFF37F" w14:textId="77777777" w:rsidR="008A630F" w:rsidRDefault="008A630F" w:rsidP="00E408C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715D2454" w14:textId="77777777" w:rsidR="008A630F" w:rsidRDefault="008A630F" w:rsidP="00206A8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8" w:type="dxa"/>
            <w:tcBorders>
              <w:bottom w:val="single" w:sz="8" w:space="0" w:color="auto"/>
              <w:right w:val="nil"/>
            </w:tcBorders>
            <w:vAlign w:val="center"/>
          </w:tcPr>
          <w:p w14:paraId="1D479883" w14:textId="77777777" w:rsidR="008A630F" w:rsidRDefault="008A630F" w:rsidP="00206A83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3D265D" w14:paraId="55BED8FE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0694EBEA" w14:textId="77777777" w:rsidR="003D265D" w:rsidRPr="00206A83" w:rsidRDefault="003D265D" w:rsidP="003D265D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1A2B2FED" w14:textId="6F777E0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876,771,939,254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05DA4841" w14:textId="1E65CAE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22129F16" w14:textId="1CBB7C4C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779,331,393,137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3F6DCEAE" w14:textId="04CCAB3A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29ED22F" w14:textId="1387F9D6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97,440,546,117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51F24145" w14:textId="1EC9AC8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12.50</w:t>
            </w:r>
          </w:p>
        </w:tc>
      </w:tr>
      <w:tr w:rsidR="003D265D" w14:paraId="1C22DD69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15977BD1" w14:textId="77777777" w:rsidR="003D265D" w:rsidRPr="00206A83" w:rsidRDefault="003D265D" w:rsidP="003D265D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6F75B7D8" w14:textId="590B2799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641,120,078,654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21ADF25" w14:textId="044FD52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73.12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2BEF43B8" w14:textId="49EF97B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575,945,577,147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1505A2F1" w14:textId="688F0D6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73.90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448BAC4" w14:textId="6E7F0756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65,174,501,507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4531A20E" w14:textId="0E66B9D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11.32</w:t>
            </w:r>
          </w:p>
        </w:tc>
      </w:tr>
      <w:tr w:rsidR="003D265D" w14:paraId="5430D074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0094D552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68C86BE6" w14:textId="6A4F48E5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30,181,339,163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6BE050D6" w14:textId="35EB7535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3.44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178A17D5" w14:textId="7A962DB4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20,534,524,771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27C1040C" w14:textId="17B63A8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2C506A5" w14:textId="27F9DD6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9,646,814,392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4B9CA9F4" w14:textId="096DA254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46.98</w:t>
            </w:r>
          </w:p>
        </w:tc>
      </w:tr>
      <w:tr w:rsidR="003D265D" w14:paraId="641439F6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6FB9D1AC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46ADA407" w14:textId="67FDEEE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554,224,106,129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0E7A73CB" w14:textId="61D61D17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63.21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0AB8DEA8" w14:textId="642C610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479,381,997,442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71429770" w14:textId="7612AE5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61.51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2B89DAC" w14:textId="7697EEF4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74,842,108,687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1F859E3C" w14:textId="2DA8EB05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15.61</w:t>
            </w:r>
          </w:p>
        </w:tc>
      </w:tr>
      <w:tr w:rsidR="003D265D" w14:paraId="7DBD6381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77008E38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6B5D0436" w14:textId="53B06775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44,156,200,186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6A776DD9" w14:textId="45073A7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5.04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02BDFCC5" w14:textId="2AD100CF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50,665,496,899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4D96CA5D" w14:textId="66E6C32D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CDE1F7D" w14:textId="01DF5F7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- 6,509,296,713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606AD6C0" w14:textId="5809BB06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- 12.85</w:t>
            </w:r>
          </w:p>
        </w:tc>
      </w:tr>
      <w:tr w:rsidR="003D265D" w14:paraId="1EA502C7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659F514F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短</w:t>
            </w:r>
            <w:proofErr w:type="gramStart"/>
            <w:r w:rsidRPr="00206A83">
              <w:rPr>
                <w:rFonts w:ascii="標楷體" w:eastAsia="標楷體" w:hAnsi="標楷體"/>
                <w:kern w:val="0"/>
                <w:sz w:val="22"/>
              </w:rPr>
              <w:t>期貸</w:t>
            </w:r>
            <w:proofErr w:type="gramEnd"/>
            <w:r w:rsidRPr="00206A83">
              <w:rPr>
                <w:rFonts w:ascii="標楷體" w:eastAsia="標楷體" w:hAnsi="標楷體"/>
                <w:kern w:val="0"/>
                <w:sz w:val="22"/>
              </w:rPr>
              <w:t>墊款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2BFF30DF" w14:textId="4E36595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12,558,433,176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802A76F" w14:textId="61668022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1.43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18DE5805" w14:textId="44BE2296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25,363,558,035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24E373B0" w14:textId="6DFD2B33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4D9DF6F" w14:textId="5B247313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- 12,805,124,859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755D7D83" w14:textId="0E88694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- 50.49</w:t>
            </w:r>
          </w:p>
        </w:tc>
      </w:tr>
      <w:tr w:rsidR="003D265D" w14:paraId="1BB0C9BA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3B684D42" w14:textId="71B53A25" w:rsidR="003D265D" w:rsidRPr="00206A83" w:rsidRDefault="00E1173F" w:rsidP="003D265D">
            <w:pPr>
              <w:ind w:leftChars="100" w:left="240" w:rightChars="25" w:right="6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2B68A2F6" w14:textId="3B40F1AD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114,826,109,686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684083DE" w14:textId="00773985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13.10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0E0FC6F3" w14:textId="361E2C9F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95,162,948,534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0E500FF4" w14:textId="7EE4668C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080B58B" w14:textId="5D652FE2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19,663,161,152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54C16E49" w14:textId="072A06A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20.66</w:t>
            </w:r>
          </w:p>
        </w:tc>
      </w:tr>
      <w:tr w:rsidR="003D265D" w14:paraId="521FFCE7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6837AAED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非流動金融資產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3AA53571" w14:textId="58058D04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114,826,109,686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6F0006BE" w14:textId="58FFAE35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13.10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6F0F86EE" w14:textId="7EC4BE13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95,162,948,534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41B8457B" w14:textId="563D8FB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54E649C" w14:textId="7672D36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19,663,161,152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3B76A836" w14:textId="35F7265C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20.66</w:t>
            </w:r>
          </w:p>
        </w:tc>
      </w:tr>
      <w:tr w:rsidR="003D265D" w14:paraId="53FFA9B5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3036093A" w14:textId="77777777" w:rsidR="003D265D" w:rsidRPr="00206A83" w:rsidRDefault="003D265D" w:rsidP="003D265D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240CD1B6" w14:textId="145F339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200,324,147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1AD5EC37" w14:textId="6374B732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1BD3BD32" w14:textId="460B07D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232,369,306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250DD805" w14:textId="5F5AE933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F24FBC7" w14:textId="5227A1F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- 32,045,159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68DBD177" w14:textId="5C3839A7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- 13.79</w:t>
            </w:r>
          </w:p>
        </w:tc>
      </w:tr>
      <w:tr w:rsidR="003D265D" w14:paraId="215E14FE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121E58AD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313CA91C" w14:textId="094B032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196,323,642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F305CDA" w14:textId="330C97D7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7D67148C" w14:textId="33E9D7C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229,059,545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768C3AB6" w14:textId="3642E298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CB5620F" w14:textId="5A7D7D89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- 32,735,903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557FC2B9" w14:textId="5E8EDEF2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- 14.29</w:t>
            </w:r>
          </w:p>
        </w:tc>
      </w:tr>
      <w:tr w:rsidR="003D265D" w14:paraId="58D63F8A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31580953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196A7FB5" w14:textId="24F66006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85,304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5B21254" w14:textId="7F09A918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3B75F69C" w14:textId="5F2A8C95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117,307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37828D33" w14:textId="4711CDC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66F9ECB" w14:textId="12141B2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- 32,003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232B8D3E" w14:textId="382C0B0C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- 27.28</w:t>
            </w:r>
          </w:p>
        </w:tc>
      </w:tr>
      <w:tr w:rsidR="003D265D" w14:paraId="0389B061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2E507DEE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60FBE368" w14:textId="714B1559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3,915,201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A5005B7" w14:textId="6ADC89A7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2AF81DC4" w14:textId="0746D45A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3,192,454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0B9AAB58" w14:textId="05895A22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ABF8DB" w14:textId="79B8EF13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722,747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2B76B1A4" w14:textId="345F1427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22.64</w:t>
            </w:r>
          </w:p>
        </w:tc>
      </w:tr>
      <w:tr w:rsidR="003D265D" w14:paraId="658A1D39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54403DDF" w14:textId="77777777" w:rsidR="003D265D" w:rsidRPr="00206A83" w:rsidRDefault="003D265D" w:rsidP="003D265D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3F927C89" w14:textId="70F9BB9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208,844,884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1C07C84" w14:textId="301618C6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0075D19D" w14:textId="41043067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227,018,349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42F718AD" w14:textId="1D512F1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7A77DF" w14:textId="72962513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- 18,173,465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21556ED8" w14:textId="36B29A2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- 8.01</w:t>
            </w:r>
          </w:p>
        </w:tc>
      </w:tr>
      <w:tr w:rsidR="003D265D" w14:paraId="27C5FC7B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7E8FFBDB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74BDECD4" w14:textId="110A9E72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208,844,884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35336CFD" w14:textId="79EEFB08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10E8F603" w14:textId="7C3098B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227,018,349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54328B3C" w14:textId="6AC0F84C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21454D7" w14:textId="5E835834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- 18,173,465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51077FFD" w14:textId="5A09A1B9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- 8.01</w:t>
            </w:r>
          </w:p>
        </w:tc>
      </w:tr>
      <w:tr w:rsidR="003D265D" w14:paraId="26412D6A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7173BFEA" w14:textId="77777777" w:rsidR="003D265D" w:rsidRPr="00206A83" w:rsidRDefault="003D265D" w:rsidP="003D265D">
            <w:pPr>
              <w:ind w:leftChars="100" w:left="24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00966DEC" w14:textId="6A247860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120,416,581,883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2603983B" w14:textId="4D87DB9D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13.73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72F3CA53" w14:textId="6EDCB799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107,763,479,801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0DA5D505" w14:textId="4FAAE85C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E9CA41" w14:textId="38B66ECD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12,653,102,082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7D00E43F" w14:textId="36BB3CE3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11.74</w:t>
            </w:r>
          </w:p>
        </w:tc>
      </w:tr>
      <w:tr w:rsidR="003D265D" w14:paraId="1FB2CC59" w14:textId="77777777" w:rsidTr="009D4C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8"/>
        </w:trPr>
        <w:tc>
          <w:tcPr>
            <w:tcW w:w="3084" w:type="dxa"/>
            <w:tcBorders>
              <w:top w:val="nil"/>
              <w:left w:val="nil"/>
              <w:bottom w:val="nil"/>
            </w:tcBorders>
            <w:vAlign w:val="center"/>
          </w:tcPr>
          <w:p w14:paraId="2D77FDF8" w14:textId="77777777" w:rsidR="003D265D" w:rsidRPr="00206A83" w:rsidRDefault="003D265D" w:rsidP="003D265D">
            <w:pPr>
              <w:ind w:leftChars="200" w:left="480"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812" w:type="dxa"/>
            <w:tcBorders>
              <w:top w:val="nil"/>
              <w:bottom w:val="nil"/>
            </w:tcBorders>
            <w:vAlign w:val="center"/>
          </w:tcPr>
          <w:p w14:paraId="6F56F15A" w14:textId="6686F958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120,416,581,883</w:t>
            </w:r>
          </w:p>
        </w:tc>
        <w:tc>
          <w:tcPr>
            <w:tcW w:w="671" w:type="dxa"/>
            <w:tcBorders>
              <w:top w:val="nil"/>
              <w:bottom w:val="nil"/>
            </w:tcBorders>
            <w:vAlign w:val="center"/>
          </w:tcPr>
          <w:p w14:paraId="7575F6DD" w14:textId="41DECDA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13.73</w:t>
            </w:r>
          </w:p>
        </w:tc>
        <w:tc>
          <w:tcPr>
            <w:tcW w:w="1798" w:type="dxa"/>
            <w:tcBorders>
              <w:top w:val="nil"/>
              <w:bottom w:val="nil"/>
            </w:tcBorders>
            <w:vAlign w:val="center"/>
          </w:tcPr>
          <w:p w14:paraId="498C6F26" w14:textId="5524C7A7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107,763,479,801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center"/>
          </w:tcPr>
          <w:p w14:paraId="2B90F02E" w14:textId="11A8C37F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13.83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25AD359" w14:textId="1DF0E231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12,653,102,082</w:t>
            </w:r>
          </w:p>
        </w:tc>
        <w:tc>
          <w:tcPr>
            <w:tcW w:w="678" w:type="dxa"/>
            <w:tcBorders>
              <w:top w:val="nil"/>
              <w:bottom w:val="nil"/>
              <w:right w:val="nil"/>
            </w:tcBorders>
            <w:vAlign w:val="center"/>
          </w:tcPr>
          <w:p w14:paraId="216AF7D8" w14:textId="6533017A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11.74</w:t>
            </w:r>
          </w:p>
        </w:tc>
      </w:tr>
      <w:tr w:rsidR="003D265D" w14:paraId="05A78A1D" w14:textId="77777777" w:rsidTr="003D26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1"/>
        </w:trPr>
        <w:tc>
          <w:tcPr>
            <w:tcW w:w="308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956329F" w14:textId="77777777" w:rsidR="003D265D" w:rsidRPr="00206A83" w:rsidRDefault="003D265D" w:rsidP="003D265D">
            <w:pPr>
              <w:ind w:rightChars="10" w:right="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206A83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812" w:type="dxa"/>
            <w:tcBorders>
              <w:top w:val="nil"/>
              <w:bottom w:val="single" w:sz="8" w:space="0" w:color="auto"/>
            </w:tcBorders>
            <w:vAlign w:val="center"/>
          </w:tcPr>
          <w:p w14:paraId="6AE0D1C1" w14:textId="71BE07FA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876,771,939,254</w:t>
            </w:r>
          </w:p>
        </w:tc>
        <w:tc>
          <w:tcPr>
            <w:tcW w:w="671" w:type="dxa"/>
            <w:tcBorders>
              <w:top w:val="nil"/>
              <w:bottom w:val="single" w:sz="8" w:space="0" w:color="auto"/>
            </w:tcBorders>
            <w:vAlign w:val="center"/>
          </w:tcPr>
          <w:p w14:paraId="4DDBCAB4" w14:textId="48DF1ACB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98" w:type="dxa"/>
            <w:tcBorders>
              <w:top w:val="nil"/>
              <w:bottom w:val="single" w:sz="8" w:space="0" w:color="auto"/>
            </w:tcBorders>
            <w:vAlign w:val="center"/>
          </w:tcPr>
          <w:p w14:paraId="03FC4352" w14:textId="3A205F89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779,331,393,137</w:t>
            </w:r>
          </w:p>
        </w:tc>
        <w:tc>
          <w:tcPr>
            <w:tcW w:w="685" w:type="dxa"/>
            <w:tcBorders>
              <w:top w:val="nil"/>
              <w:bottom w:val="single" w:sz="8" w:space="0" w:color="auto"/>
            </w:tcBorders>
            <w:vAlign w:val="center"/>
          </w:tcPr>
          <w:p w14:paraId="7FAF51CA" w14:textId="53357D7E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3E1AAA6" w14:textId="41F47E5A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97,440,546,117</w:t>
            </w:r>
          </w:p>
        </w:tc>
        <w:tc>
          <w:tcPr>
            <w:tcW w:w="67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35C43F4" w14:textId="28D2612D" w:rsidR="003D265D" w:rsidRPr="00190A22" w:rsidRDefault="003D265D" w:rsidP="00206A8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12.50</w:t>
            </w:r>
          </w:p>
        </w:tc>
      </w:tr>
    </w:tbl>
    <w:p w14:paraId="6FD223C6" w14:textId="4C6AEDEA" w:rsidR="00B35980" w:rsidRDefault="008A630F" w:rsidP="00CC47B9">
      <w:pPr>
        <w:tabs>
          <w:tab w:val="left" w:pos="308"/>
        </w:tabs>
        <w:adjustRightInd w:val="0"/>
        <w:snapToGrid w:val="0"/>
        <w:spacing w:line="240" w:lineRule="exact"/>
        <w:ind w:leftChars="25" w:left="478" w:hangingChars="232" w:hanging="418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：1.</w:t>
      </w:r>
      <w:r w:rsidR="003D265D" w:rsidRPr="009C22C9">
        <w:rPr>
          <w:rFonts w:ascii="標楷體" w:eastAsia="標楷體" w:hAnsi="標楷體"/>
          <w:sz w:val="18"/>
          <w:szCs w:val="18"/>
        </w:rPr>
        <w:t>信託代理與保證資產（負債），114年底及113年底各有122,368,402元及120,618,402元。</w:t>
      </w:r>
    </w:p>
    <w:p w14:paraId="116386C1" w14:textId="795D23F4" w:rsidR="008A630F" w:rsidRPr="006B03FB" w:rsidRDefault="00B35980" w:rsidP="00CC47B9">
      <w:pPr>
        <w:tabs>
          <w:tab w:val="left" w:pos="308"/>
        </w:tabs>
        <w:adjustRightInd w:val="0"/>
        <w:snapToGrid w:val="0"/>
        <w:spacing w:line="240" w:lineRule="exact"/>
        <w:ind w:leftChars="175" w:left="586" w:hangingChars="92" w:hanging="166"/>
        <w:jc w:val="both"/>
        <w:rPr>
          <w:rFonts w:ascii="標楷體" w:eastAsia="標楷體" w:hAnsi="標楷體"/>
          <w:sz w:val="18"/>
          <w:szCs w:val="18"/>
        </w:rPr>
      </w:pPr>
      <w:r w:rsidRPr="009C22C9">
        <w:rPr>
          <w:rFonts w:ascii="標楷體" w:eastAsia="標楷體" w:hAnsi="標楷體"/>
          <w:sz w:val="18"/>
          <w:szCs w:val="18"/>
        </w:rPr>
        <w:t>2.</w:t>
      </w:r>
      <w:r w:rsidR="003D265D" w:rsidRPr="009C22C9">
        <w:rPr>
          <w:rFonts w:ascii="標楷體" w:eastAsia="標楷體" w:hAnsi="標楷體"/>
          <w:sz w:val="18"/>
          <w:szCs w:val="18"/>
        </w:rPr>
        <w:t>114年底因擔保、保證或契約可能造成未來會計年度支出事項（包括或有負債）為1,439,037,959,000元，係</w:t>
      </w:r>
      <w:r w:rsidRPr="00532EA2">
        <w:rPr>
          <w:rFonts w:ascii="標楷體" w:eastAsia="標楷體" w:hAnsi="標楷體" w:hint="eastAsia"/>
          <w:sz w:val="18"/>
          <w:szCs w:val="18"/>
        </w:rPr>
        <w:t>該基金以11</w:t>
      </w:r>
      <w:r w:rsidR="003D265D">
        <w:rPr>
          <w:rFonts w:ascii="標楷體" w:eastAsia="標楷體" w:hAnsi="標楷體" w:hint="eastAsia"/>
          <w:sz w:val="18"/>
          <w:szCs w:val="18"/>
        </w:rPr>
        <w:t>4</w:t>
      </w:r>
      <w:r w:rsidRPr="00532EA2">
        <w:rPr>
          <w:rFonts w:ascii="標楷體" w:eastAsia="標楷體" w:hAnsi="標楷體" w:hint="eastAsia"/>
          <w:sz w:val="18"/>
          <w:szCs w:val="18"/>
        </w:rPr>
        <w:t>年12月31日為基準日，精算其未來淨保險給付現值金</w:t>
      </w:r>
      <w:r w:rsidRPr="006B03FB">
        <w:rPr>
          <w:rFonts w:ascii="標楷體" w:eastAsia="標楷體" w:hAnsi="標楷體" w:hint="eastAsia"/>
          <w:sz w:val="18"/>
          <w:szCs w:val="18"/>
        </w:rPr>
        <w:t>額；截至11</w:t>
      </w:r>
      <w:r w:rsidR="003D265D" w:rsidRPr="006B03FB">
        <w:rPr>
          <w:rFonts w:ascii="標楷體" w:eastAsia="標楷體" w:hAnsi="標楷體" w:hint="eastAsia"/>
          <w:sz w:val="18"/>
          <w:szCs w:val="18"/>
        </w:rPr>
        <w:t>4</w:t>
      </w:r>
      <w:r w:rsidRPr="006B03FB">
        <w:rPr>
          <w:rFonts w:ascii="標楷體" w:eastAsia="標楷體" w:hAnsi="標楷體" w:hint="eastAsia"/>
          <w:sz w:val="18"/>
          <w:szCs w:val="18"/>
        </w:rPr>
        <w:t>年底止已提存安全準備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870</w:t>
      </w:r>
      <w:r w:rsidRPr="006B03FB">
        <w:rPr>
          <w:rFonts w:ascii="標楷體" w:eastAsia="標楷體" w:hAnsi="標楷體" w:hint="eastAsia"/>
          <w:sz w:val="18"/>
          <w:szCs w:val="18"/>
        </w:rPr>
        <w:t>,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650</w:t>
      </w:r>
      <w:r w:rsidRPr="006B03FB">
        <w:rPr>
          <w:rFonts w:ascii="標楷體" w:eastAsia="標楷體" w:hAnsi="標楷體" w:hint="eastAsia"/>
          <w:sz w:val="18"/>
          <w:szCs w:val="18"/>
        </w:rPr>
        <w:t>,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267</w:t>
      </w:r>
      <w:r w:rsidRPr="006B03FB">
        <w:rPr>
          <w:rFonts w:ascii="標楷體" w:eastAsia="標楷體" w:hAnsi="標楷體" w:hint="eastAsia"/>
          <w:sz w:val="18"/>
          <w:szCs w:val="18"/>
        </w:rPr>
        <w:t>,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983</w:t>
      </w:r>
      <w:r w:rsidRPr="006B03FB">
        <w:rPr>
          <w:rFonts w:ascii="標楷體" w:eastAsia="標楷體" w:hAnsi="標楷體" w:hint="eastAsia"/>
          <w:sz w:val="18"/>
          <w:szCs w:val="18"/>
        </w:rPr>
        <w:t>元，未提存金</w:t>
      </w:r>
      <w:r w:rsidR="008A630F" w:rsidRPr="006B03FB">
        <w:rPr>
          <w:rFonts w:ascii="標楷體" w:eastAsia="標楷體" w:hAnsi="標楷體" w:hint="eastAsia"/>
          <w:sz w:val="18"/>
          <w:szCs w:val="18"/>
        </w:rPr>
        <w:t>額為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56</w:t>
      </w:r>
      <w:r w:rsidR="00D649EC" w:rsidRPr="006B03FB">
        <w:rPr>
          <w:rFonts w:ascii="標楷體" w:eastAsia="標楷體" w:hAnsi="標楷體" w:hint="eastAsia"/>
          <w:sz w:val="18"/>
          <w:szCs w:val="18"/>
        </w:rPr>
        <w:t>8</w:t>
      </w:r>
      <w:r w:rsidR="008A630F" w:rsidRPr="006B03FB">
        <w:rPr>
          <w:rFonts w:ascii="標楷體" w:eastAsia="標楷體" w:hAnsi="標楷體" w:hint="eastAsia"/>
          <w:sz w:val="18"/>
          <w:szCs w:val="18"/>
        </w:rPr>
        <w:t>,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38</w:t>
      </w:r>
      <w:r w:rsidR="00D649EC" w:rsidRPr="006B03FB">
        <w:rPr>
          <w:rFonts w:ascii="標楷體" w:eastAsia="標楷體" w:hAnsi="標楷體" w:hint="eastAsia"/>
          <w:sz w:val="18"/>
          <w:szCs w:val="18"/>
        </w:rPr>
        <w:t>7</w:t>
      </w:r>
      <w:r w:rsidR="008A630F" w:rsidRPr="006B03FB">
        <w:rPr>
          <w:rFonts w:ascii="標楷體" w:eastAsia="標楷體" w:hAnsi="標楷體" w:hint="eastAsia"/>
          <w:sz w:val="18"/>
          <w:szCs w:val="18"/>
        </w:rPr>
        <w:t>,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69</w:t>
      </w:r>
      <w:r w:rsidR="00D649EC" w:rsidRPr="006B03FB">
        <w:rPr>
          <w:rFonts w:ascii="標楷體" w:eastAsia="標楷體" w:hAnsi="標楷體" w:hint="eastAsia"/>
          <w:sz w:val="18"/>
          <w:szCs w:val="18"/>
        </w:rPr>
        <w:t>1</w:t>
      </w:r>
      <w:r w:rsidR="008A630F" w:rsidRPr="006B03FB">
        <w:rPr>
          <w:rFonts w:ascii="標楷體" w:eastAsia="標楷體" w:hAnsi="標楷體" w:hint="eastAsia"/>
          <w:sz w:val="18"/>
          <w:szCs w:val="18"/>
        </w:rPr>
        <w:t>,</w:t>
      </w:r>
      <w:r w:rsidR="006B03FB" w:rsidRPr="006B03FB">
        <w:rPr>
          <w:rFonts w:ascii="標楷體" w:eastAsia="標楷體" w:hAnsi="標楷體" w:hint="eastAsia"/>
          <w:sz w:val="18"/>
          <w:szCs w:val="18"/>
        </w:rPr>
        <w:t>017</w:t>
      </w:r>
      <w:r w:rsidR="008A630F" w:rsidRPr="006B03FB">
        <w:rPr>
          <w:rFonts w:ascii="標楷體" w:eastAsia="標楷體" w:hAnsi="標楷體" w:hint="eastAsia"/>
          <w:sz w:val="18"/>
          <w:szCs w:val="18"/>
        </w:rPr>
        <w:t>元。</w:t>
      </w:r>
    </w:p>
    <w:tbl>
      <w:tblPr>
        <w:tblW w:w="1017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8"/>
        <w:gridCol w:w="1811"/>
        <w:gridCol w:w="670"/>
        <w:gridCol w:w="1794"/>
        <w:gridCol w:w="687"/>
        <w:gridCol w:w="1438"/>
        <w:gridCol w:w="696"/>
      </w:tblGrid>
      <w:tr w:rsidR="00EF014D" w14:paraId="51A45045" w14:textId="77777777" w:rsidTr="00416ECD">
        <w:trPr>
          <w:trHeight w:val="749"/>
          <w:tblHeader/>
        </w:trPr>
        <w:tc>
          <w:tcPr>
            <w:tcW w:w="10174" w:type="dxa"/>
            <w:gridSpan w:val="7"/>
            <w:tcBorders>
              <w:bottom w:val="single" w:sz="8" w:space="0" w:color="auto"/>
            </w:tcBorders>
          </w:tcPr>
          <w:p w14:paraId="6C71F8D7" w14:textId="3D14A77D" w:rsidR="00EF014D" w:rsidRDefault="001C067D" w:rsidP="00934BF4">
            <w:pPr>
              <w:snapToGrid w:val="0"/>
              <w:spacing w:after="60"/>
              <w:ind w:firstLineChars="286" w:firstLine="916"/>
              <w:jc w:val="center"/>
              <w:rPr>
                <w:rFonts w:ascii="標楷體" w:eastAsia="標楷體" w:hAnsi="標楷體"/>
                <w:bCs/>
                <w:sz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國民年金保險基金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Pr="001C067D">
              <w:rPr>
                <w:rFonts w:ascii="標楷體" w:eastAsia="標楷體" w:hAnsi="標楷體" w:hint="eastAsia"/>
                <w:bCs/>
                <w:sz w:val="32"/>
              </w:rPr>
              <w:t>（續）</w:t>
            </w:r>
          </w:p>
          <w:p w14:paraId="1D6F4B31" w14:textId="68D9F1C5" w:rsidR="00EF014D" w:rsidRPr="00EF014D" w:rsidRDefault="00EF014D" w:rsidP="00934BF4">
            <w:pPr>
              <w:tabs>
                <w:tab w:val="left" w:pos="3760"/>
                <w:tab w:val="left" w:pos="8679"/>
              </w:tabs>
              <w:snapToGrid w:val="0"/>
              <w:spacing w:before="20"/>
              <w:ind w:rightChars="-12" w:right="-29"/>
              <w:rPr>
                <w:rFonts w:ascii="標楷體" w:eastAsia="標楷體" w:hAnsi="標楷體"/>
                <w:spacing w:val="-20"/>
                <w:kern w:val="0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6B03FB"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 w:rsidR="0067167C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F014D" w14:paraId="3C37C540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573"/>
          <w:tblHeader/>
        </w:trPr>
        <w:tc>
          <w:tcPr>
            <w:tcW w:w="307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A84D1F" w14:textId="77777777" w:rsidR="00EF014D" w:rsidRPr="00770251" w:rsidRDefault="00EF014D" w:rsidP="005B0C37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EA360DF" w14:textId="603C9558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/>
              </w:rPr>
              <w:t>11</w:t>
            </w:r>
            <w:r w:rsidR="00081A01" w:rsidRPr="00770251">
              <w:rPr>
                <w:rFonts w:ascii="標楷體" w:eastAsia="標楷體" w:hAnsi="標楷體"/>
              </w:rPr>
              <w:t>4</w:t>
            </w:r>
            <w:r w:rsidRPr="0077025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8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CC83735" w14:textId="46F068B5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/>
              </w:rPr>
              <w:t>11</w:t>
            </w:r>
            <w:r w:rsidR="00081A01" w:rsidRPr="00770251">
              <w:rPr>
                <w:rFonts w:ascii="標楷體" w:eastAsia="標楷體" w:hAnsi="標楷體"/>
              </w:rPr>
              <w:t>3</w:t>
            </w:r>
            <w:r w:rsidRPr="0077025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13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7FAD130" w14:textId="77777777" w:rsidR="00EF014D" w:rsidRPr="00770251" w:rsidRDefault="00EF014D" w:rsidP="00620F6E">
            <w:pPr>
              <w:spacing w:line="240" w:lineRule="exact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F014D" w14:paraId="2999F160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tblHeader/>
        </w:trPr>
        <w:tc>
          <w:tcPr>
            <w:tcW w:w="307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970589" w14:textId="77777777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811" w:type="dxa"/>
            <w:tcBorders>
              <w:bottom w:val="single" w:sz="8" w:space="0" w:color="auto"/>
            </w:tcBorders>
            <w:vAlign w:val="center"/>
          </w:tcPr>
          <w:p w14:paraId="36BC3814" w14:textId="77777777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70" w:type="dxa"/>
            <w:tcBorders>
              <w:bottom w:val="single" w:sz="8" w:space="0" w:color="auto"/>
            </w:tcBorders>
            <w:vAlign w:val="center"/>
          </w:tcPr>
          <w:p w14:paraId="6DC032E7" w14:textId="77777777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794" w:type="dxa"/>
            <w:tcBorders>
              <w:bottom w:val="single" w:sz="8" w:space="0" w:color="auto"/>
            </w:tcBorders>
            <w:vAlign w:val="center"/>
          </w:tcPr>
          <w:p w14:paraId="016DA761" w14:textId="77777777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7" w:type="dxa"/>
            <w:tcBorders>
              <w:bottom w:val="single" w:sz="8" w:space="0" w:color="auto"/>
            </w:tcBorders>
            <w:vAlign w:val="center"/>
          </w:tcPr>
          <w:p w14:paraId="66BAF799" w14:textId="77777777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vAlign w:val="center"/>
          </w:tcPr>
          <w:p w14:paraId="2DB98DBD" w14:textId="77777777" w:rsidR="00EF014D" w:rsidRPr="00770251" w:rsidRDefault="00EF014D" w:rsidP="00EC73BD">
            <w:pPr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96" w:type="dxa"/>
            <w:tcBorders>
              <w:bottom w:val="single" w:sz="8" w:space="0" w:color="auto"/>
              <w:right w:val="nil"/>
            </w:tcBorders>
            <w:vAlign w:val="center"/>
          </w:tcPr>
          <w:p w14:paraId="427F52D8" w14:textId="77777777" w:rsidR="00EF014D" w:rsidRPr="00770251" w:rsidRDefault="00EF014D" w:rsidP="0077025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0251">
              <w:rPr>
                <w:rFonts w:ascii="標楷體" w:eastAsia="標楷體" w:hAnsi="標楷體" w:hint="eastAsia"/>
              </w:rPr>
              <w:t>％</w:t>
            </w:r>
          </w:p>
        </w:tc>
      </w:tr>
      <w:tr w:rsidR="006B03FB" w14:paraId="664D01CC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11CDBF9A" w14:textId="77777777" w:rsidR="006B03FB" w:rsidRPr="00770251" w:rsidRDefault="006B03FB" w:rsidP="0077025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1D3C349D" w14:textId="414116C4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876,361,770,223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29BB3152" w14:textId="7307FD96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99.95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0D5FD8CE" w14:textId="3238D7D0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778,871,005,482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310D0B49" w14:textId="4FBB5208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99.94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5C76CF0D" w14:textId="19024B0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97,490,764,741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54F21644" w14:textId="68FF5B9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12.52</w:t>
            </w:r>
          </w:p>
        </w:tc>
      </w:tr>
      <w:tr w:rsidR="006B03FB" w14:paraId="005CA20B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334AD9CF" w14:textId="77777777" w:rsidR="006B03FB" w:rsidRPr="00770251" w:rsidRDefault="006B03FB" w:rsidP="007702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5992A6DA" w14:textId="3DD921EE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5,398,645,239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6A17CC10" w14:textId="296AACB1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0.62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2DFC7DF8" w14:textId="68495AA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6,338,621,582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4A796C1C" w14:textId="67E192A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0.81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F353FEC" w14:textId="2C7328D8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- 939,976,343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28E1FABB" w14:textId="741EA47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- 14.83</w:t>
            </w:r>
          </w:p>
        </w:tc>
      </w:tr>
      <w:tr w:rsidR="006B03FB" w14:paraId="2D55FB3D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7CC125C2" w14:textId="77777777" w:rsidR="006B03FB" w:rsidRPr="00770251" w:rsidRDefault="006B03FB" w:rsidP="007702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18D2724D" w14:textId="51371B4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5,231,679,824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5C77A859" w14:textId="2A46433A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758236E5" w14:textId="30296FF3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6,267,683,205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1F80E3DB" w14:textId="0350D9A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EB21B5B" w14:textId="5E137916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- 1,036,003,381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01D040E3" w14:textId="5B85DF46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- 16.53</w:t>
            </w:r>
          </w:p>
        </w:tc>
      </w:tr>
      <w:tr w:rsidR="006B03FB" w14:paraId="25F1F984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56942489" w14:textId="77777777" w:rsidR="006B03FB" w:rsidRPr="00770251" w:rsidRDefault="006B03FB" w:rsidP="007702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0C4A704B" w14:textId="7B8E627F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124,402,546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1EC29C87" w14:textId="72D01ADB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2AFBB21F" w14:textId="7285EE63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24,223,835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14ED2941" w14:textId="6F963032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69545BDB" w14:textId="49BF07EE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100,178,711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6454D811" w14:textId="554FE77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413.55</w:t>
            </w:r>
          </w:p>
        </w:tc>
      </w:tr>
      <w:tr w:rsidR="006B03FB" w14:paraId="72F473F7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4EFE01A9" w14:textId="77777777" w:rsidR="006B03FB" w:rsidRPr="00770251" w:rsidRDefault="006B03FB" w:rsidP="007702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流動金融負債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01929FE4" w14:textId="647C892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42,562,869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710CAC17" w14:textId="636A7D40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0E32EC64" w14:textId="3B88807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46,714,542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52A364E9" w14:textId="279129FF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61631B67" w14:textId="622DB34E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- 4,151,673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321F39AD" w14:textId="789070D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- 8.89</w:t>
            </w:r>
          </w:p>
        </w:tc>
      </w:tr>
      <w:tr w:rsidR="006B03FB" w14:paraId="10A117C6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2711CDEF" w14:textId="77777777" w:rsidR="006B03FB" w:rsidRPr="00770251" w:rsidRDefault="006B03FB" w:rsidP="007702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7115FF65" w14:textId="290BAC9E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870,963,124,984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73F3C105" w14:textId="0ADC62C4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99.34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6940DC6B" w14:textId="103F4F3E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772,532,383,900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7854DB98" w14:textId="2544C47E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99.13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6A79578B" w14:textId="6E19977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98,430,741,084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4C205D1E" w14:textId="12A50F5E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12.74</w:t>
            </w:r>
          </w:p>
        </w:tc>
      </w:tr>
      <w:tr w:rsidR="006B03FB" w14:paraId="573738BF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0F19D289" w14:textId="77777777" w:rsidR="006B03FB" w:rsidRPr="00770251" w:rsidRDefault="006B03FB" w:rsidP="007702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負債準備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6CAE8FCF" w14:textId="206420A6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870,650,267,983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7FCFE152" w14:textId="4A3E7F05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99.30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650400FF" w14:textId="24C95D62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772,264,608,384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65A71A5D" w14:textId="78C76FC3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99.09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56AB58EC" w14:textId="2169E80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98,385,659,599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067F283C" w14:textId="23C9E60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12.74</w:t>
            </w:r>
          </w:p>
        </w:tc>
      </w:tr>
      <w:tr w:rsidR="006B03FB" w14:paraId="29B116AD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7C88E501" w14:textId="77777777" w:rsidR="006B03FB" w:rsidRPr="00770251" w:rsidRDefault="006B03FB" w:rsidP="007702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2AC64D9A" w14:textId="60190648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312,857,001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149BD8B3" w14:textId="5E9E57D2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39D51701" w14:textId="2ABEFBD0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267,775,516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3EE0623F" w14:textId="556538BF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4125DF68" w14:textId="31C4DA8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45,081,485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64F86E6C" w14:textId="758E02F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16.84</w:t>
            </w:r>
          </w:p>
        </w:tc>
      </w:tr>
      <w:tr w:rsidR="006B03FB" w14:paraId="727CF9B0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09BFC4D7" w14:textId="77777777" w:rsidR="006B03FB" w:rsidRPr="00770251" w:rsidRDefault="006B03FB" w:rsidP="0077025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1CEF255A" w14:textId="25191C6F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410,169,031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1D78BED8" w14:textId="5FF96E71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0.05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3C3E3372" w14:textId="7672C354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460,387,655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39486120" w14:textId="775F76D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0.06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8C2D1C2" w14:textId="0F01D4C8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- 50,218,624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54F5BDBE" w14:textId="1E63EAA3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- 10.91</w:t>
            </w:r>
          </w:p>
        </w:tc>
      </w:tr>
      <w:tr w:rsidR="006B03FB" w14:paraId="6E8B5A6D" w14:textId="77777777" w:rsidTr="006B03F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7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3F83C2B5" w14:textId="77777777" w:rsidR="006B03FB" w:rsidRPr="00770251" w:rsidRDefault="006B03FB" w:rsidP="007702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3CD177A4" w14:textId="31C68465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4AE798E8" w14:textId="3A5BF638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31E1DD51" w14:textId="592AD03F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40F42885" w14:textId="10ACD4C3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71C343B7" w14:textId="0E52E7F2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6B09B5AB" w14:textId="0F3750BA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B03FB" w14:paraId="3DD41C35" w14:textId="77777777" w:rsidTr="007702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2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73190ACB" w14:textId="77777777" w:rsidR="006B03FB" w:rsidRPr="00770251" w:rsidRDefault="006B03FB" w:rsidP="007702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22C0100C" w14:textId="751C2C0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3D347167" w14:textId="360606D1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1FEF5C7A" w14:textId="60A39BA8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1,000,000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3CBB88EA" w14:textId="6EA8DC72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018055A0" w14:textId="19A48504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33617BB8" w14:textId="3C541D81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B03FB" w14:paraId="49364E3F" w14:textId="77777777" w:rsidTr="007702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2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0D4B04D8" w14:textId="77777777" w:rsidR="006B03FB" w:rsidRPr="00770251" w:rsidRDefault="006B03FB" w:rsidP="0077025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12059DB3" w14:textId="551DBD36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409,169,031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7C7F9D96" w14:textId="5AA174D2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46CD8139" w14:textId="7A826AD3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459,387,655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54E339C1" w14:textId="254DE80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C2B76FC" w14:textId="6F67480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- 50,218,624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1A805B2B" w14:textId="158521F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- 10.93</w:t>
            </w:r>
          </w:p>
        </w:tc>
      </w:tr>
      <w:tr w:rsidR="006B03FB" w14:paraId="0F6CE798" w14:textId="77777777" w:rsidTr="007702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2"/>
        </w:trPr>
        <w:tc>
          <w:tcPr>
            <w:tcW w:w="3078" w:type="dxa"/>
            <w:tcBorders>
              <w:top w:val="nil"/>
              <w:left w:val="nil"/>
              <w:bottom w:val="nil"/>
            </w:tcBorders>
            <w:vAlign w:val="center"/>
          </w:tcPr>
          <w:p w14:paraId="4364A79F" w14:textId="77777777" w:rsidR="006B03FB" w:rsidRPr="00770251" w:rsidRDefault="006B03FB" w:rsidP="0077025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811" w:type="dxa"/>
            <w:tcBorders>
              <w:top w:val="nil"/>
              <w:bottom w:val="nil"/>
            </w:tcBorders>
            <w:vAlign w:val="center"/>
          </w:tcPr>
          <w:p w14:paraId="077F4559" w14:textId="35F10B2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409,169,031</w:t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14:paraId="38941EDB" w14:textId="4834FAAF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794" w:type="dxa"/>
            <w:tcBorders>
              <w:top w:val="nil"/>
              <w:bottom w:val="nil"/>
            </w:tcBorders>
            <w:vAlign w:val="center"/>
          </w:tcPr>
          <w:p w14:paraId="257081E4" w14:textId="180EB36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459,387,655</w:t>
            </w:r>
          </w:p>
        </w:tc>
        <w:tc>
          <w:tcPr>
            <w:tcW w:w="687" w:type="dxa"/>
            <w:tcBorders>
              <w:top w:val="nil"/>
              <w:bottom w:val="nil"/>
            </w:tcBorders>
            <w:vAlign w:val="center"/>
          </w:tcPr>
          <w:p w14:paraId="6833C27F" w14:textId="7685105D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0.06</w:t>
            </w:r>
          </w:p>
        </w:tc>
        <w:tc>
          <w:tcPr>
            <w:tcW w:w="1438" w:type="dxa"/>
            <w:tcBorders>
              <w:top w:val="nil"/>
              <w:bottom w:val="nil"/>
            </w:tcBorders>
            <w:vAlign w:val="center"/>
          </w:tcPr>
          <w:p w14:paraId="24B96498" w14:textId="2D327081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- 50,218,624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  <w:vAlign w:val="center"/>
          </w:tcPr>
          <w:p w14:paraId="7754E89E" w14:textId="05EDD174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- 10.93</w:t>
            </w:r>
          </w:p>
        </w:tc>
      </w:tr>
      <w:tr w:rsidR="006B03FB" w14:paraId="0248B918" w14:textId="77777777" w:rsidTr="007702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62"/>
        </w:trPr>
        <w:tc>
          <w:tcPr>
            <w:tcW w:w="307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FD5ECD" w14:textId="77777777" w:rsidR="006B03FB" w:rsidRPr="00770251" w:rsidRDefault="006B03FB" w:rsidP="00770251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70251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811" w:type="dxa"/>
            <w:tcBorders>
              <w:top w:val="nil"/>
              <w:bottom w:val="single" w:sz="8" w:space="0" w:color="auto"/>
            </w:tcBorders>
            <w:vAlign w:val="center"/>
          </w:tcPr>
          <w:p w14:paraId="162ABB3D" w14:textId="17FF5B81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876,771,939,254</w:t>
            </w:r>
          </w:p>
        </w:tc>
        <w:tc>
          <w:tcPr>
            <w:tcW w:w="670" w:type="dxa"/>
            <w:tcBorders>
              <w:top w:val="nil"/>
              <w:bottom w:val="single" w:sz="8" w:space="0" w:color="auto"/>
            </w:tcBorders>
            <w:vAlign w:val="center"/>
          </w:tcPr>
          <w:p w14:paraId="005DC1B2" w14:textId="7B2E141B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94" w:type="dxa"/>
            <w:tcBorders>
              <w:top w:val="nil"/>
              <w:bottom w:val="single" w:sz="8" w:space="0" w:color="auto"/>
            </w:tcBorders>
            <w:vAlign w:val="center"/>
          </w:tcPr>
          <w:p w14:paraId="27DC756D" w14:textId="1C801CE0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779,331,393,137</w:t>
            </w:r>
          </w:p>
        </w:tc>
        <w:tc>
          <w:tcPr>
            <w:tcW w:w="687" w:type="dxa"/>
            <w:tcBorders>
              <w:top w:val="nil"/>
              <w:bottom w:val="single" w:sz="8" w:space="0" w:color="auto"/>
            </w:tcBorders>
            <w:vAlign w:val="center"/>
          </w:tcPr>
          <w:p w14:paraId="4F918D12" w14:textId="357828C9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38" w:type="dxa"/>
            <w:tcBorders>
              <w:top w:val="nil"/>
              <w:bottom w:val="single" w:sz="8" w:space="0" w:color="auto"/>
            </w:tcBorders>
            <w:vAlign w:val="center"/>
          </w:tcPr>
          <w:p w14:paraId="1DDDD5CA" w14:textId="6396084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97,440,546,117</w:t>
            </w:r>
          </w:p>
        </w:tc>
        <w:tc>
          <w:tcPr>
            <w:tcW w:w="6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25F6F96" w14:textId="7DEFC1EC" w:rsidR="006B03FB" w:rsidRPr="00190A22" w:rsidRDefault="006B03FB" w:rsidP="00770251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12.50</w:t>
            </w:r>
          </w:p>
        </w:tc>
      </w:tr>
    </w:tbl>
    <w:p w14:paraId="40234F23" w14:textId="77777777" w:rsidR="003B7927" w:rsidRPr="00377AD9" w:rsidRDefault="003B7927" w:rsidP="00452093">
      <w:pPr>
        <w:overflowPunct w:val="0"/>
        <w:spacing w:line="0" w:lineRule="atLeast"/>
        <w:jc w:val="both"/>
        <w:outlineLvl w:val="0"/>
        <w:rPr>
          <w:rFonts w:ascii="標楷體" w:eastAsia="標楷體"/>
          <w:bCs/>
          <w:sz w:val="2"/>
          <w:szCs w:val="2"/>
        </w:rPr>
      </w:pPr>
    </w:p>
    <w:sectPr w:rsidR="003B7927" w:rsidRPr="00377AD9" w:rsidSect="00AE6A74">
      <w:footerReference w:type="even" r:id="rId7"/>
      <w:pgSz w:w="11906" w:h="16838" w:code="9"/>
      <w:pgMar w:top="1418" w:right="851" w:bottom="1418" w:left="851" w:header="1021" w:footer="737" w:gutter="0"/>
      <w:pgNumType w:start="14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FD04" w14:textId="77777777" w:rsidR="00CA3D0E" w:rsidRDefault="00CA3D0E" w:rsidP="00A11CE0">
      <w:r>
        <w:separator/>
      </w:r>
    </w:p>
  </w:endnote>
  <w:endnote w:type="continuationSeparator" w:id="0">
    <w:p w14:paraId="33323DC4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00000000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FE50A" w14:textId="77777777" w:rsidR="008714EA" w:rsidRDefault="008714EA" w:rsidP="00EB7F6D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8CDA" w14:textId="77777777" w:rsidR="00CA3D0E" w:rsidRDefault="00CA3D0E" w:rsidP="00A11CE0">
      <w:r>
        <w:separator/>
      </w:r>
    </w:p>
  </w:footnote>
  <w:footnote w:type="continuationSeparator" w:id="0">
    <w:p w14:paraId="6587AF71" w14:textId="77777777" w:rsidR="00CA3D0E" w:rsidRDefault="00CA3D0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81A01"/>
    <w:rsid w:val="000F4BF0"/>
    <w:rsid w:val="00135DDD"/>
    <w:rsid w:val="00154976"/>
    <w:rsid w:val="00180787"/>
    <w:rsid w:val="001A3CF4"/>
    <w:rsid w:val="001C067D"/>
    <w:rsid w:val="00206A83"/>
    <w:rsid w:val="0021600D"/>
    <w:rsid w:val="0023106E"/>
    <w:rsid w:val="00240D25"/>
    <w:rsid w:val="00244B27"/>
    <w:rsid w:val="002A7B2B"/>
    <w:rsid w:val="002E480E"/>
    <w:rsid w:val="002E6286"/>
    <w:rsid w:val="0030784A"/>
    <w:rsid w:val="003110A3"/>
    <w:rsid w:val="00377AD9"/>
    <w:rsid w:val="003B7927"/>
    <w:rsid w:val="003D265D"/>
    <w:rsid w:val="003F2FD9"/>
    <w:rsid w:val="00416ECD"/>
    <w:rsid w:val="00452093"/>
    <w:rsid w:val="00500EAC"/>
    <w:rsid w:val="005041F2"/>
    <w:rsid w:val="00515C39"/>
    <w:rsid w:val="00527668"/>
    <w:rsid w:val="00532EA2"/>
    <w:rsid w:val="00571258"/>
    <w:rsid w:val="0057236D"/>
    <w:rsid w:val="005B0C37"/>
    <w:rsid w:val="005F4018"/>
    <w:rsid w:val="00620F6E"/>
    <w:rsid w:val="00621D9A"/>
    <w:rsid w:val="00654A29"/>
    <w:rsid w:val="0067167C"/>
    <w:rsid w:val="006B03FB"/>
    <w:rsid w:val="006B210C"/>
    <w:rsid w:val="006F1458"/>
    <w:rsid w:val="00770251"/>
    <w:rsid w:val="00780E5F"/>
    <w:rsid w:val="007C6DAE"/>
    <w:rsid w:val="007D0A85"/>
    <w:rsid w:val="00812D23"/>
    <w:rsid w:val="008431D6"/>
    <w:rsid w:val="00853FE3"/>
    <w:rsid w:val="008714EA"/>
    <w:rsid w:val="00873128"/>
    <w:rsid w:val="00885193"/>
    <w:rsid w:val="008A630F"/>
    <w:rsid w:val="009337DE"/>
    <w:rsid w:val="00934BF4"/>
    <w:rsid w:val="0098218C"/>
    <w:rsid w:val="009D4CB4"/>
    <w:rsid w:val="009F1796"/>
    <w:rsid w:val="00A11CE0"/>
    <w:rsid w:val="00AC525A"/>
    <w:rsid w:val="00AD3734"/>
    <w:rsid w:val="00AE6A74"/>
    <w:rsid w:val="00AF01BD"/>
    <w:rsid w:val="00B2592A"/>
    <w:rsid w:val="00B35980"/>
    <w:rsid w:val="00B515E0"/>
    <w:rsid w:val="00C477C3"/>
    <w:rsid w:val="00C84BF7"/>
    <w:rsid w:val="00CA3D0E"/>
    <w:rsid w:val="00CC47B9"/>
    <w:rsid w:val="00D107C9"/>
    <w:rsid w:val="00D11617"/>
    <w:rsid w:val="00D26F04"/>
    <w:rsid w:val="00D649EC"/>
    <w:rsid w:val="00D732FC"/>
    <w:rsid w:val="00E03369"/>
    <w:rsid w:val="00E1173F"/>
    <w:rsid w:val="00E408CC"/>
    <w:rsid w:val="00E74F02"/>
    <w:rsid w:val="00E82C09"/>
    <w:rsid w:val="00E86D98"/>
    <w:rsid w:val="00EB7F6D"/>
    <w:rsid w:val="00EC6D6B"/>
    <w:rsid w:val="00EC73BD"/>
    <w:rsid w:val="00EF014D"/>
    <w:rsid w:val="00F22084"/>
    <w:rsid w:val="00F22D15"/>
    <w:rsid w:val="00F9579A"/>
    <w:rsid w:val="00FA0465"/>
    <w:rsid w:val="00FA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3E38BA7F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5276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527668"/>
    <w:rPr>
      <w:kern w:val="2"/>
    </w:rPr>
  </w:style>
  <w:style w:type="paragraph" w:styleId="af">
    <w:name w:val="footer"/>
    <w:basedOn w:val="a"/>
    <w:link w:val="af0"/>
    <w:uiPriority w:val="99"/>
    <w:unhideWhenUsed/>
    <w:rsid w:val="005276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52766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103</TotalTime>
  <Pages>4</Pages>
  <Words>1523</Words>
  <Characters>3856</Characters>
  <Application>Microsoft Office Word</Application>
  <DocSecurity>0</DocSecurity>
  <Lines>32</Lines>
  <Paragraphs>10</Paragraphs>
  <ScaleCrop>false</ScaleCrop>
  <Company>審計部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蔡欣晏</cp:lastModifiedBy>
  <cp:revision>34</cp:revision>
  <cp:lastPrinted>2026-07-07T06:05:00Z</cp:lastPrinted>
  <dcterms:created xsi:type="dcterms:W3CDTF">2025-06-25T09:38:00Z</dcterms:created>
  <dcterms:modified xsi:type="dcterms:W3CDTF">2026-07-16T03:19:00Z</dcterms:modified>
</cp:coreProperties>
</file>