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9A345" w14:textId="4D6F4BAD" w:rsidR="006C2E92" w:rsidRDefault="00040D73" w:rsidP="0027007E">
      <w:pPr>
        <w:tabs>
          <w:tab w:val="left" w:pos="540"/>
          <w:tab w:val="center" w:pos="4800"/>
        </w:tabs>
        <w:overflowPunct/>
        <w:adjustRightInd w:val="0"/>
        <w:snapToGrid w:val="0"/>
        <w:spacing w:afterLines="20" w:after="72" w:line="0" w:lineRule="atLeast"/>
        <w:ind w:firstLineChars="300" w:firstLine="901"/>
        <w:jc w:val="left"/>
        <w:rPr>
          <w:b/>
          <w:spacing w:val="-10"/>
          <w:sz w:val="32"/>
        </w:rPr>
      </w:pPr>
      <w:r>
        <w:rPr>
          <w:rFonts w:hint="eastAsia"/>
          <w:b/>
          <w:spacing w:val="-10"/>
          <w:sz w:val="32"/>
        </w:rPr>
        <w:t>2.</w:t>
      </w:r>
      <w:r w:rsidR="006C2E92" w:rsidRPr="006C2E92">
        <w:rPr>
          <w:rFonts w:hint="eastAsia"/>
          <w:b/>
          <w:spacing w:val="-10"/>
          <w:sz w:val="32"/>
        </w:rPr>
        <w:t>管制藥品製藥工廠作業基金</w:t>
      </w:r>
    </w:p>
    <w:p w14:paraId="28E94BCF" w14:textId="1AD92702" w:rsidR="00DF534C" w:rsidRDefault="00DF534C" w:rsidP="001038BF">
      <w:pPr>
        <w:tabs>
          <w:tab w:val="left" w:pos="602"/>
        </w:tabs>
        <w:overflowPunct/>
        <w:adjustRightInd w:val="0"/>
        <w:snapToGrid w:val="0"/>
        <w:ind w:left="-322" w:firstLineChars="0" w:firstLine="0"/>
        <w:jc w:val="center"/>
        <w:rPr>
          <w:b/>
          <w:spacing w:val="-10"/>
          <w:sz w:val="32"/>
          <w:u w:val="single" w:color="000000"/>
        </w:rPr>
      </w:pPr>
      <w:r w:rsidRPr="0068082D">
        <w:rPr>
          <w:rFonts w:hint="eastAsia"/>
          <w:b/>
          <w:spacing w:val="-10"/>
          <w:sz w:val="32"/>
          <w:u w:val="single" w:color="000000"/>
        </w:rPr>
        <w:t xml:space="preserve">　管制藥品製藥工廠作業基金收支餘</w:t>
      </w:r>
      <w:proofErr w:type="gramStart"/>
      <w:r w:rsidRPr="0068082D">
        <w:rPr>
          <w:rFonts w:hint="eastAsia"/>
          <w:b/>
          <w:spacing w:val="-10"/>
          <w:sz w:val="32"/>
          <w:u w:val="single" w:color="000000"/>
        </w:rPr>
        <w:t>絀</w:t>
      </w:r>
      <w:proofErr w:type="gramEnd"/>
      <w:r w:rsidRPr="0068082D">
        <w:rPr>
          <w:rFonts w:hint="eastAsia"/>
          <w:b/>
          <w:spacing w:val="-10"/>
          <w:sz w:val="32"/>
          <w:u w:val="single" w:color="000000"/>
        </w:rPr>
        <w:t xml:space="preserve">審定表　</w:t>
      </w:r>
    </w:p>
    <w:p w14:paraId="190E1174" w14:textId="73CB9FCF" w:rsidR="00DF534C" w:rsidRPr="0068082D" w:rsidRDefault="00DF534C" w:rsidP="001038BF">
      <w:pPr>
        <w:tabs>
          <w:tab w:val="left" w:pos="4522"/>
        </w:tabs>
        <w:overflowPunct/>
        <w:snapToGrid w:val="0"/>
        <w:ind w:leftChars="-50" w:left="-120" w:rightChars="11" w:right="26" w:firstLineChars="0" w:firstLine="0"/>
        <w:jc w:val="right"/>
      </w:pPr>
      <w:r w:rsidRPr="0068082D">
        <w:rPr>
          <w:rFonts w:hint="eastAsia"/>
        </w:rPr>
        <w:t>中華民國</w:t>
      </w:r>
      <w:proofErr w:type="gramStart"/>
      <w:r w:rsidRPr="0068082D">
        <w:rPr>
          <w:rFonts w:hint="eastAsia"/>
        </w:rPr>
        <w:t>1</w:t>
      </w:r>
      <w:r w:rsidR="007331F9" w:rsidRPr="0068082D">
        <w:rPr>
          <w:rFonts w:hint="eastAsia"/>
        </w:rPr>
        <w:t>1</w:t>
      </w:r>
      <w:r w:rsidR="00204AAB">
        <w:rPr>
          <w:rFonts w:hint="eastAsia"/>
        </w:rPr>
        <w:t>4</w:t>
      </w:r>
      <w:proofErr w:type="gramEnd"/>
      <w:r w:rsidRPr="0068082D">
        <w:rPr>
          <w:rFonts w:hint="eastAsia"/>
        </w:rPr>
        <w:t>年度</w:t>
      </w:r>
      <w:r w:rsidRPr="0068082D">
        <w:tab/>
      </w:r>
      <w:r w:rsidRPr="0068082D">
        <w:rPr>
          <w:rFonts w:hint="eastAsia"/>
          <w:spacing w:val="-20"/>
        </w:rPr>
        <w:t>單位：新臺幣元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1"/>
        <w:gridCol w:w="1327"/>
        <w:gridCol w:w="1328"/>
        <w:gridCol w:w="1328"/>
        <w:gridCol w:w="1453"/>
        <w:gridCol w:w="1330"/>
        <w:gridCol w:w="1092"/>
      </w:tblGrid>
      <w:tr w:rsidR="004A1112" w:rsidRPr="0068082D" w14:paraId="47139AE1" w14:textId="77777777" w:rsidTr="005776F5">
        <w:trPr>
          <w:cantSplit/>
          <w:trHeight w:val="380"/>
        </w:trPr>
        <w:tc>
          <w:tcPr>
            <w:tcW w:w="236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BC04D08" w14:textId="77777777" w:rsidR="00DF534C" w:rsidRPr="004A1112" w:rsidRDefault="00DF534C" w:rsidP="00CF6C6B">
            <w:pPr>
              <w:snapToGrid w:val="0"/>
              <w:ind w:leftChars="20" w:left="50" w:rightChars="20" w:right="48" w:hangingChars="1" w:hanging="2"/>
              <w:jc w:val="distribute"/>
            </w:pPr>
            <w:r w:rsidRPr="004A1112">
              <w:rPr>
                <w:rFonts w:hint="eastAsia"/>
              </w:rPr>
              <w:t>科目</w:t>
            </w:r>
          </w:p>
        </w:tc>
        <w:tc>
          <w:tcPr>
            <w:tcW w:w="1327" w:type="dxa"/>
            <w:vMerge w:val="restart"/>
            <w:tcBorders>
              <w:top w:val="single" w:sz="8" w:space="0" w:color="auto"/>
            </w:tcBorders>
            <w:vAlign w:val="center"/>
          </w:tcPr>
          <w:p w14:paraId="2B580718" w14:textId="77777777" w:rsidR="00DF534C" w:rsidRPr="0068082D" w:rsidRDefault="00DF534C" w:rsidP="00CF6C6B">
            <w:pPr>
              <w:snapToGrid w:val="0"/>
              <w:ind w:leftChars="20" w:left="77" w:rightChars="20" w:right="48" w:hangingChars="12" w:hanging="29"/>
              <w:jc w:val="distribute"/>
            </w:pPr>
            <w:r w:rsidRPr="0068082D">
              <w:rPr>
                <w:rFonts w:hint="eastAsia"/>
              </w:rPr>
              <w:t>預算數</w:t>
            </w:r>
          </w:p>
        </w:tc>
        <w:tc>
          <w:tcPr>
            <w:tcW w:w="1328" w:type="dxa"/>
            <w:vMerge w:val="restart"/>
            <w:tcBorders>
              <w:top w:val="single" w:sz="8" w:space="0" w:color="auto"/>
            </w:tcBorders>
            <w:vAlign w:val="center"/>
          </w:tcPr>
          <w:p w14:paraId="6B14FFBA" w14:textId="77777777" w:rsidR="00DF534C" w:rsidRPr="0068082D" w:rsidRDefault="00DF534C" w:rsidP="00CF6C6B">
            <w:pPr>
              <w:snapToGrid w:val="0"/>
              <w:ind w:leftChars="20" w:left="106" w:rightChars="20" w:right="48" w:hangingChars="24" w:hanging="58"/>
              <w:jc w:val="distribute"/>
            </w:pPr>
            <w:r w:rsidRPr="0068082D">
              <w:rPr>
                <w:rFonts w:hint="eastAsia"/>
              </w:rPr>
              <w:t>決算數</w:t>
            </w:r>
          </w:p>
        </w:tc>
        <w:tc>
          <w:tcPr>
            <w:tcW w:w="1328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FA384DF" w14:textId="77777777" w:rsidR="00DF534C" w:rsidRPr="0068082D" w:rsidRDefault="00DF534C" w:rsidP="00CF6C6B">
            <w:pPr>
              <w:snapToGrid w:val="0"/>
              <w:ind w:leftChars="20" w:left="96" w:rightChars="20" w:right="48" w:hangingChars="20" w:hanging="48"/>
              <w:jc w:val="distribute"/>
            </w:pPr>
            <w:r w:rsidRPr="0068082D">
              <w:rPr>
                <w:rFonts w:hint="eastAsia"/>
              </w:rPr>
              <w:t>修正數</w:t>
            </w:r>
          </w:p>
        </w:tc>
        <w:tc>
          <w:tcPr>
            <w:tcW w:w="1453" w:type="dxa"/>
            <w:vMerge w:val="restart"/>
            <w:tcBorders>
              <w:top w:val="single" w:sz="8" w:space="0" w:color="auto"/>
            </w:tcBorders>
            <w:vAlign w:val="center"/>
          </w:tcPr>
          <w:p w14:paraId="5F2D340E" w14:textId="77777777" w:rsidR="00DF534C" w:rsidRPr="0068082D" w:rsidRDefault="00DF534C" w:rsidP="00CF6C6B">
            <w:pPr>
              <w:snapToGrid w:val="0"/>
              <w:ind w:leftChars="20" w:left="82" w:rightChars="20" w:right="48" w:hangingChars="14" w:hanging="34"/>
              <w:jc w:val="distribute"/>
            </w:pPr>
            <w:r w:rsidRPr="0068082D">
              <w:rPr>
                <w:rFonts w:hint="eastAsia"/>
              </w:rPr>
              <w:t>決算審定數</w:t>
            </w:r>
          </w:p>
        </w:tc>
        <w:tc>
          <w:tcPr>
            <w:tcW w:w="242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432DD24" w14:textId="77777777" w:rsidR="00DF534C" w:rsidRPr="0068082D" w:rsidRDefault="00DF534C" w:rsidP="00990545">
            <w:pPr>
              <w:spacing w:line="240" w:lineRule="exact"/>
              <w:ind w:leftChars="20" w:left="48" w:rightChars="-12" w:right="-29" w:firstLineChars="0" w:firstLine="0"/>
              <w:jc w:val="distribute"/>
            </w:pPr>
            <w:r w:rsidRPr="0068082D">
              <w:rPr>
                <w:rFonts w:hint="eastAsia"/>
              </w:rPr>
              <w:t>審定數與預算數</w:t>
            </w:r>
          </w:p>
          <w:p w14:paraId="0E5AA90A" w14:textId="77777777" w:rsidR="00DF534C" w:rsidRPr="0068082D" w:rsidRDefault="00DF534C" w:rsidP="00990545">
            <w:pPr>
              <w:spacing w:line="240" w:lineRule="exact"/>
              <w:ind w:leftChars="20" w:left="48" w:rightChars="-12" w:right="-29" w:firstLineChars="0" w:firstLine="0"/>
              <w:jc w:val="distribute"/>
            </w:pPr>
            <w:r w:rsidRPr="0068082D">
              <w:rPr>
                <w:rFonts w:hint="eastAsia"/>
              </w:rPr>
              <w:t>比較增減</w:t>
            </w:r>
          </w:p>
        </w:tc>
      </w:tr>
      <w:tr w:rsidR="004A1112" w:rsidRPr="0068082D" w14:paraId="74DE448D" w14:textId="77777777" w:rsidTr="005776F5">
        <w:trPr>
          <w:cantSplit/>
          <w:trHeight w:hRule="exact" w:val="340"/>
        </w:trPr>
        <w:tc>
          <w:tcPr>
            <w:tcW w:w="236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629970F" w14:textId="77777777" w:rsidR="00DF534C" w:rsidRPr="004A1112" w:rsidRDefault="00DF534C" w:rsidP="00CF6C6B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27" w:type="dxa"/>
            <w:vMerge/>
            <w:tcBorders>
              <w:bottom w:val="single" w:sz="8" w:space="0" w:color="auto"/>
            </w:tcBorders>
            <w:vAlign w:val="center"/>
          </w:tcPr>
          <w:p w14:paraId="1494F4D1" w14:textId="77777777" w:rsidR="00DF534C" w:rsidRPr="0068082D" w:rsidRDefault="00DF534C" w:rsidP="00CF6C6B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28" w:type="dxa"/>
            <w:vMerge/>
            <w:tcBorders>
              <w:bottom w:val="single" w:sz="8" w:space="0" w:color="auto"/>
            </w:tcBorders>
            <w:vAlign w:val="center"/>
          </w:tcPr>
          <w:p w14:paraId="3180ABA7" w14:textId="77777777" w:rsidR="00DF534C" w:rsidRPr="0068082D" w:rsidRDefault="00DF534C" w:rsidP="00CF6C6B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28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045E236" w14:textId="77777777" w:rsidR="00DF534C" w:rsidRPr="0068082D" w:rsidRDefault="00DF534C" w:rsidP="00CF6C6B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53" w:type="dxa"/>
            <w:vMerge/>
            <w:tcBorders>
              <w:bottom w:val="single" w:sz="8" w:space="0" w:color="auto"/>
            </w:tcBorders>
            <w:vAlign w:val="center"/>
          </w:tcPr>
          <w:p w14:paraId="04040278" w14:textId="77777777" w:rsidR="00DF534C" w:rsidRPr="0068082D" w:rsidRDefault="00DF534C" w:rsidP="00CF6C6B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30" w:type="dxa"/>
            <w:tcBorders>
              <w:bottom w:val="single" w:sz="8" w:space="0" w:color="auto"/>
            </w:tcBorders>
            <w:vAlign w:val="center"/>
          </w:tcPr>
          <w:p w14:paraId="28DF68B2" w14:textId="77777777" w:rsidR="00DF534C" w:rsidRPr="0068082D" w:rsidRDefault="00DF534C" w:rsidP="00CF6C6B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金額</w:t>
            </w:r>
          </w:p>
        </w:tc>
        <w:tc>
          <w:tcPr>
            <w:tcW w:w="1092" w:type="dxa"/>
            <w:tcBorders>
              <w:bottom w:val="single" w:sz="8" w:space="0" w:color="auto"/>
              <w:right w:val="nil"/>
            </w:tcBorders>
            <w:vAlign w:val="center"/>
          </w:tcPr>
          <w:p w14:paraId="1DC049DC" w14:textId="77777777" w:rsidR="00DF534C" w:rsidRPr="0068082D" w:rsidRDefault="00DF534C" w:rsidP="00CF6C6B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％</w:t>
            </w:r>
          </w:p>
        </w:tc>
      </w:tr>
      <w:tr w:rsidR="00204AAB" w:rsidRPr="008C413D" w14:paraId="28C57C58" w14:textId="77777777" w:rsidTr="00F034C6">
        <w:trPr>
          <w:cantSplit/>
          <w:trHeight w:val="454"/>
        </w:trPr>
        <w:tc>
          <w:tcPr>
            <w:tcW w:w="2361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DF8C7F1" w14:textId="77777777" w:rsidR="00204AAB" w:rsidRPr="004A1112" w:rsidRDefault="00204AAB" w:rsidP="00ED3DCB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業務收入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1C1B1FA0" w14:textId="47A9395A" w:rsidR="00204AAB" w:rsidRPr="00204AAB" w:rsidRDefault="00204AAB" w:rsidP="00204AA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965,397,000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57990402" w14:textId="141C12F5" w:rsidR="00204AAB" w:rsidRPr="00204AAB" w:rsidRDefault="00204AAB" w:rsidP="00204AA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987,530,840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243B9420" w14:textId="433143B5" w:rsidR="00204AAB" w:rsidRPr="00204AAB" w:rsidRDefault="00204AAB" w:rsidP="00204AA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CAE4979" w14:textId="075BAB05" w:rsidR="00204AAB" w:rsidRPr="00204AAB" w:rsidRDefault="00204AAB" w:rsidP="00204AA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987,530,840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545631F" w14:textId="7844ED68" w:rsidR="00204AAB" w:rsidRPr="00204AAB" w:rsidRDefault="00204AAB" w:rsidP="00204AA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22,133,840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31F896FF" w14:textId="537F9143" w:rsidR="00204AAB" w:rsidRPr="00204AAB" w:rsidRDefault="00204AAB" w:rsidP="00204AA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204AAB">
              <w:rPr>
                <w:rFonts w:ascii="新細明體" w:hAnsi="新細明體" w:hint="eastAsia"/>
                <w:b/>
                <w:sz w:val="18"/>
                <w:szCs w:val="18"/>
              </w:rPr>
              <w:t>2.29</w:t>
            </w:r>
          </w:p>
        </w:tc>
      </w:tr>
      <w:tr w:rsidR="00204AAB" w:rsidRPr="008C413D" w14:paraId="478A1082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3B400F4A" w14:textId="77777777" w:rsidR="00204AAB" w:rsidRPr="004A1112" w:rsidRDefault="00204AAB" w:rsidP="00ED3DCB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銷貨收入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3976320" w14:textId="43728EE5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965,247,000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01C282EB" w14:textId="72C21F73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987,180,840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1E251F01" w14:textId="7D1AE210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1233499" w14:textId="6AE6FDF4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987,180,840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EA583CA" w14:textId="0E9AF47F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21,933,840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7EBD8451" w14:textId="1873D698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2.27</w:t>
            </w:r>
          </w:p>
        </w:tc>
      </w:tr>
      <w:tr w:rsidR="00204AAB" w:rsidRPr="008C413D" w14:paraId="09999BC7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16A83973" w14:textId="77777777" w:rsidR="00204AAB" w:rsidRPr="004A1112" w:rsidRDefault="00204AAB" w:rsidP="00ED3DCB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其他業務收入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4EB0ABAC" w14:textId="1E00ABDD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150,000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6AB6B67B" w14:textId="6B40C780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350,000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7E837415" w14:textId="39D65537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4093CF2" w14:textId="251578C8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173D85F" w14:textId="50A445F8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200,000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144080CB" w14:textId="7BC465FA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133.33</w:t>
            </w:r>
          </w:p>
        </w:tc>
      </w:tr>
      <w:tr w:rsidR="00204AAB" w:rsidRPr="008C413D" w14:paraId="771FB4B8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64F9E553" w14:textId="77777777" w:rsidR="00204AAB" w:rsidRPr="004A1112" w:rsidRDefault="00204AAB" w:rsidP="00ED3DCB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業務成本與費用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1DF9EA8" w14:textId="7E479D27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719,946,000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5AD67663" w14:textId="61F94FC8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684,621,193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70888842" w14:textId="44283113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40E03314" w14:textId="00C8676F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684,621,193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4145DB4" w14:textId="3BEED1F6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- 35,324,807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4C5BC19E" w14:textId="2C43F9A2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- 4.91</w:t>
            </w:r>
          </w:p>
        </w:tc>
      </w:tr>
      <w:tr w:rsidR="00204AAB" w:rsidRPr="008C413D" w14:paraId="7104D2D2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1664ED62" w14:textId="77777777" w:rsidR="00204AAB" w:rsidRPr="004A1112" w:rsidRDefault="00204AAB" w:rsidP="00ED3DCB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銷貨成本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8F389DD" w14:textId="30F0C07A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623,712,000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71FCC524" w14:textId="7AB7444B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603,242,229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0923D876" w14:textId="6ED35D5E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3F33ED60" w14:textId="69235046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603,242,229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62652CB" w14:textId="3C1407E6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- 20,469,771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47430432" w14:textId="2CC15CB0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- 3.28</w:t>
            </w:r>
          </w:p>
        </w:tc>
      </w:tr>
      <w:tr w:rsidR="00204AAB" w:rsidRPr="008C413D" w14:paraId="3DA358CF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6118A844" w14:textId="77777777" w:rsidR="00204AAB" w:rsidRPr="004A1112" w:rsidRDefault="00204AAB" w:rsidP="00ED3DCB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業務費用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09FC1ACA" w14:textId="50D1D52B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21,622,000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279C61F2" w14:textId="16BFEE00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17,719,712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35663AFC" w14:textId="75877E87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2DF1A69F" w14:textId="3677FDE1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17,719,712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A91E9C5" w14:textId="7F398C77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- 3,902,288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3AC1F366" w14:textId="5A40C61C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- 18.05</w:t>
            </w:r>
          </w:p>
        </w:tc>
      </w:tr>
      <w:tr w:rsidR="00204AAB" w:rsidRPr="008C413D" w14:paraId="4896BF52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3E92E55A" w14:textId="77777777" w:rsidR="00204AAB" w:rsidRPr="004A1112" w:rsidRDefault="00204AAB" w:rsidP="00ED3DCB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管理及總務費用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475739B" w14:textId="65C48092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19,725,000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48E0C6D8" w14:textId="1DD0D1A0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17,085,348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72391585" w14:textId="6B041C03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2FB9358" w14:textId="5EE1E9CA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17,085,348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8504C8B" w14:textId="7F5FB4A5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- 2,639,652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1B954578" w14:textId="04BC4207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- 13.38</w:t>
            </w:r>
          </w:p>
        </w:tc>
      </w:tr>
      <w:tr w:rsidR="00204AAB" w:rsidRPr="008C413D" w14:paraId="54CB7481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5A368581" w14:textId="77777777" w:rsidR="00204AAB" w:rsidRPr="004A1112" w:rsidRDefault="00204AAB" w:rsidP="00ED3DCB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研究發展及訓練費用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78AC8219" w14:textId="6A24D9DC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54,887,000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0D07E9ED" w14:textId="3D42929F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46,573,904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03A5F1DB" w14:textId="1367A0D3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03C2059" w14:textId="2A501F1F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46,573,904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DB1BC3D" w14:textId="0722F2E0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- 8,313,096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568F5C0E" w14:textId="4E53912F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- 15.15</w:t>
            </w:r>
          </w:p>
        </w:tc>
      </w:tr>
      <w:tr w:rsidR="00204AAB" w:rsidRPr="008C413D" w14:paraId="793D4573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1C415687" w14:textId="77777777" w:rsidR="00204AAB" w:rsidRPr="004A1112" w:rsidRDefault="00204AAB" w:rsidP="00ED3DCB">
            <w:pPr>
              <w:snapToGrid w:val="0"/>
              <w:spacing w:line="240" w:lineRule="exact"/>
              <w:ind w:rightChars="-2" w:right="-5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業務賸餘（短絀）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11A12E78" w14:textId="4952887E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245,451,000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6F8078A0" w14:textId="262BB27B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302,909,647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2EA07375" w14:textId="213D637E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5C7A278B" w14:textId="731609F2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302,909,647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54BE9BE" w14:textId="2406D563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57,458,647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5C530D97" w14:textId="4F90637B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23.41</w:t>
            </w:r>
          </w:p>
        </w:tc>
      </w:tr>
      <w:tr w:rsidR="00204AAB" w:rsidRPr="008C413D" w14:paraId="6120D57A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3E9E46B0" w14:textId="77777777" w:rsidR="00204AAB" w:rsidRPr="004A1112" w:rsidRDefault="00204AAB" w:rsidP="00ED3DCB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業務外收入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590A95CB" w14:textId="0B464AF7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7,461,000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06216E02" w14:textId="50AAA8BD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8,317,508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4B85ED5C" w14:textId="415DE747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6BEFC9D2" w14:textId="6C02BD3B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8,317,508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91E709A" w14:textId="05BC49D4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856,508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4FD2B2C3" w14:textId="0EEE2FA5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11.48</w:t>
            </w:r>
          </w:p>
        </w:tc>
      </w:tr>
      <w:tr w:rsidR="00204AAB" w:rsidRPr="008C413D" w14:paraId="4D6F5CEF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43AAA613" w14:textId="77777777" w:rsidR="00204AAB" w:rsidRPr="004A1112" w:rsidRDefault="00204AAB" w:rsidP="00ED3DCB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財務收入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04B2114E" w14:textId="2AA1A323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4,847,000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3E4E8E1D" w14:textId="08E70A65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6,179,301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66AED1E3" w14:textId="1BD6BA22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5BB6EC1F" w14:textId="3DCEFE44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6,179,301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38D485E" w14:textId="37EB22F9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1,332,301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2E1DEF3A" w14:textId="4A1A623E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27.49</w:t>
            </w:r>
          </w:p>
        </w:tc>
      </w:tr>
      <w:tr w:rsidR="00204AAB" w:rsidRPr="008C413D" w14:paraId="770BBD2B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444D26FF" w14:textId="77777777" w:rsidR="00204AAB" w:rsidRPr="004A1112" w:rsidRDefault="00204AAB" w:rsidP="00ED3DCB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其他業務外收入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5EDDED3C" w14:textId="00F3B9F4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2,614,000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02E30685" w14:textId="0405AE4C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2,138,207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5A7DC91F" w14:textId="31DFA9D5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26999BEF" w14:textId="7FA6D020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2,138,207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DFFD8FE" w14:textId="2312CB03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- 475,793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0B3478D2" w14:textId="41CBD63C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- 18.20</w:t>
            </w:r>
          </w:p>
        </w:tc>
      </w:tr>
      <w:tr w:rsidR="00204AAB" w:rsidRPr="008C413D" w14:paraId="283E7388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18651342" w14:textId="77777777" w:rsidR="00204AAB" w:rsidRPr="004A1112" w:rsidRDefault="00204AAB" w:rsidP="00ED3DCB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業務外費用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78A08F88" w14:textId="007D3A97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793,000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42AF5C54" w14:textId="4F275819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794,239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5C75C92C" w14:textId="419AB449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2DB381D7" w14:textId="7EA661A5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794,239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A88DB50" w14:textId="3520E985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1,239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4F526D78" w14:textId="2B06660B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0.16</w:t>
            </w:r>
          </w:p>
        </w:tc>
      </w:tr>
      <w:tr w:rsidR="00204AAB" w:rsidRPr="008C413D" w14:paraId="01262D65" w14:textId="77777777" w:rsidTr="00F034C6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7EE2E133" w14:textId="77777777" w:rsidR="00204AAB" w:rsidRPr="004A1112" w:rsidRDefault="00204AAB" w:rsidP="00ED3DCB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noProof/>
                <w:kern w:val="0"/>
                <w:sz w:val="22"/>
                <w:szCs w:val="16"/>
              </w:rPr>
              <w:t>其他業務外費用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0E65597" w14:textId="314BC02A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793,000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7F6E69A1" w14:textId="2A551AE7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794,239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49D73548" w14:textId="7A07D7D5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6023E54B" w14:textId="26E34331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794,239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C205BCA" w14:textId="3D577C62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1,239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606E43A6" w14:textId="4C273EF3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0.16</w:t>
            </w:r>
          </w:p>
        </w:tc>
      </w:tr>
      <w:tr w:rsidR="00204AAB" w:rsidRPr="008C413D" w14:paraId="03BFB84D" w14:textId="77777777" w:rsidTr="00990545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nil"/>
            </w:tcBorders>
            <w:vAlign w:val="center"/>
          </w:tcPr>
          <w:p w14:paraId="30A8395C" w14:textId="77777777" w:rsidR="00204AAB" w:rsidRPr="004A1112" w:rsidRDefault="00204AAB" w:rsidP="00ED3DCB">
            <w:pPr>
              <w:snapToGrid w:val="0"/>
              <w:spacing w:line="240" w:lineRule="exact"/>
              <w:ind w:rightChars="-2" w:right="-5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業務外賸餘（短絀）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40AD44B5" w14:textId="532BA0FB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6,668,000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5231A144" w14:textId="5E9B39C3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7,523,269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55049734" w14:textId="20EAA60E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2C297624" w14:textId="1551E169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7,523,269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DA60B29" w14:textId="401F75FB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855,269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7606F3B1" w14:textId="5685A24C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12.83</w:t>
            </w:r>
          </w:p>
        </w:tc>
      </w:tr>
      <w:tr w:rsidR="00204AAB" w:rsidRPr="003D1EA2" w14:paraId="52035794" w14:textId="77777777" w:rsidTr="00990545">
        <w:trPr>
          <w:cantSplit/>
          <w:trHeight w:val="454"/>
        </w:trPr>
        <w:tc>
          <w:tcPr>
            <w:tcW w:w="236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D0E2422" w14:textId="77777777" w:rsidR="00204AAB" w:rsidRPr="004A1112" w:rsidRDefault="00204AAB" w:rsidP="00ED3DCB">
            <w:pPr>
              <w:snapToGrid w:val="0"/>
              <w:spacing w:line="240" w:lineRule="exact"/>
              <w:ind w:right="20" w:firstLineChars="0" w:firstLine="0"/>
              <w:jc w:val="distribute"/>
              <w:rPr>
                <w:b/>
                <w:kern w:val="0"/>
                <w:sz w:val="22"/>
                <w:szCs w:val="16"/>
              </w:rPr>
            </w:pPr>
            <w:r w:rsidRPr="004A1112">
              <w:rPr>
                <w:rFonts w:hint="eastAsia"/>
                <w:b/>
                <w:noProof/>
                <w:kern w:val="0"/>
                <w:sz w:val="22"/>
                <w:szCs w:val="16"/>
              </w:rPr>
              <w:t>本期賸餘（短絀）</w:t>
            </w:r>
          </w:p>
        </w:tc>
        <w:tc>
          <w:tcPr>
            <w:tcW w:w="1327" w:type="dxa"/>
            <w:tcBorders>
              <w:top w:val="nil"/>
              <w:bottom w:val="single" w:sz="8" w:space="0" w:color="auto"/>
            </w:tcBorders>
            <w:vAlign w:val="center"/>
          </w:tcPr>
          <w:p w14:paraId="528D151A" w14:textId="04D6220B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252,119,000</w:t>
            </w:r>
          </w:p>
        </w:tc>
        <w:tc>
          <w:tcPr>
            <w:tcW w:w="1328" w:type="dxa"/>
            <w:tcBorders>
              <w:top w:val="nil"/>
              <w:bottom w:val="single" w:sz="8" w:space="0" w:color="auto"/>
            </w:tcBorders>
            <w:vAlign w:val="center"/>
          </w:tcPr>
          <w:p w14:paraId="096F5DE4" w14:textId="52419511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310,432,916</w:t>
            </w:r>
          </w:p>
        </w:tc>
        <w:tc>
          <w:tcPr>
            <w:tcW w:w="1328" w:type="dxa"/>
            <w:tcBorders>
              <w:top w:val="nil"/>
              <w:bottom w:val="single" w:sz="8" w:space="0" w:color="auto"/>
            </w:tcBorders>
            <w:vAlign w:val="center"/>
          </w:tcPr>
          <w:p w14:paraId="1071A655" w14:textId="6667BDAE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3" w:type="dxa"/>
            <w:tcBorders>
              <w:top w:val="nil"/>
              <w:bottom w:val="single" w:sz="8" w:space="0" w:color="auto"/>
            </w:tcBorders>
            <w:vAlign w:val="center"/>
          </w:tcPr>
          <w:p w14:paraId="7306CEB0" w14:textId="444E3500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310,432,916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67341E89" w14:textId="42374906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58,313,916</w:t>
            </w:r>
          </w:p>
        </w:tc>
        <w:tc>
          <w:tcPr>
            <w:tcW w:w="109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5845D7D" w14:textId="41382733" w:rsidR="00204AAB" w:rsidRPr="0027007E" w:rsidRDefault="00204AAB" w:rsidP="00204AA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23.13</w:t>
            </w:r>
          </w:p>
        </w:tc>
      </w:tr>
    </w:tbl>
    <w:p w14:paraId="6543BA6E" w14:textId="0A9B2239" w:rsidR="00DF534C" w:rsidRDefault="00DF534C" w:rsidP="001038BF">
      <w:pPr>
        <w:tabs>
          <w:tab w:val="center" w:pos="4800"/>
        </w:tabs>
        <w:snapToGrid w:val="0"/>
        <w:spacing w:beforeLines="85" w:before="306"/>
        <w:ind w:left="-322" w:firstLineChars="0" w:firstLine="0"/>
        <w:jc w:val="center"/>
        <w:rPr>
          <w:b/>
          <w:spacing w:val="-10"/>
          <w:sz w:val="32"/>
          <w:u w:val="single" w:color="000000"/>
        </w:rPr>
      </w:pPr>
      <w:r w:rsidRPr="0068082D">
        <w:rPr>
          <w:rFonts w:hint="eastAsia"/>
          <w:b/>
          <w:spacing w:val="-10"/>
          <w:sz w:val="32"/>
          <w:u w:val="single" w:color="000000"/>
        </w:rPr>
        <w:t xml:space="preserve">　管制藥品製藥工廠作業基金餘</w:t>
      </w:r>
      <w:proofErr w:type="gramStart"/>
      <w:r w:rsidRPr="0068082D">
        <w:rPr>
          <w:rFonts w:hint="eastAsia"/>
          <w:b/>
          <w:spacing w:val="-10"/>
          <w:sz w:val="32"/>
          <w:u w:val="single" w:color="000000"/>
        </w:rPr>
        <w:t>絀</w:t>
      </w:r>
      <w:proofErr w:type="gramEnd"/>
      <w:r w:rsidRPr="0068082D">
        <w:rPr>
          <w:rFonts w:hint="eastAsia"/>
          <w:b/>
          <w:spacing w:val="-10"/>
          <w:sz w:val="32"/>
          <w:u w:val="single" w:color="000000"/>
        </w:rPr>
        <w:t xml:space="preserve">撥補審定表　</w:t>
      </w:r>
    </w:p>
    <w:p w14:paraId="7253FCDA" w14:textId="5625320F" w:rsidR="00DF534C" w:rsidRPr="0068082D" w:rsidRDefault="00DF534C" w:rsidP="001038BF">
      <w:pPr>
        <w:tabs>
          <w:tab w:val="left" w:pos="4634"/>
        </w:tabs>
        <w:overflowPunct/>
        <w:snapToGrid w:val="0"/>
        <w:ind w:rightChars="11" w:right="26" w:firstLineChars="0" w:firstLine="0"/>
        <w:jc w:val="right"/>
      </w:pPr>
      <w:r w:rsidRPr="0068082D">
        <w:rPr>
          <w:rFonts w:hint="eastAsia"/>
        </w:rPr>
        <w:t>中華民國</w:t>
      </w:r>
      <w:proofErr w:type="gramStart"/>
      <w:r w:rsidR="007331F9" w:rsidRPr="0068082D">
        <w:rPr>
          <w:rFonts w:hint="eastAsia"/>
        </w:rPr>
        <w:t>11</w:t>
      </w:r>
      <w:r w:rsidR="00204AAB">
        <w:rPr>
          <w:rFonts w:hint="eastAsia"/>
        </w:rPr>
        <w:t>4</w:t>
      </w:r>
      <w:proofErr w:type="gramEnd"/>
      <w:r w:rsidRPr="0068082D">
        <w:rPr>
          <w:rFonts w:hint="eastAsia"/>
        </w:rPr>
        <w:t>年度</w:t>
      </w:r>
      <w:r w:rsidRPr="0068082D">
        <w:tab/>
      </w:r>
      <w:r w:rsidRPr="0068082D">
        <w:rPr>
          <w:rFonts w:hint="eastAsia"/>
          <w:spacing w:val="-20"/>
          <w:kern w:val="0"/>
        </w:rPr>
        <w:t>單位：新臺幣元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6"/>
        <w:gridCol w:w="1316"/>
        <w:gridCol w:w="1330"/>
        <w:gridCol w:w="1329"/>
        <w:gridCol w:w="1456"/>
        <w:gridCol w:w="1330"/>
        <w:gridCol w:w="1092"/>
      </w:tblGrid>
      <w:tr w:rsidR="005C45CF" w:rsidRPr="0068082D" w14:paraId="42B681D8" w14:textId="77777777" w:rsidTr="005776F5">
        <w:trPr>
          <w:cantSplit/>
          <w:trHeight w:val="380"/>
        </w:trPr>
        <w:tc>
          <w:tcPr>
            <w:tcW w:w="236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B1830CE" w14:textId="77777777" w:rsidR="00DF534C" w:rsidRPr="00ED3DCB" w:rsidRDefault="00DF534C" w:rsidP="006E2D90">
            <w:pPr>
              <w:snapToGrid w:val="0"/>
              <w:ind w:leftChars="20" w:left="50" w:rightChars="20" w:right="48" w:hangingChars="1" w:hanging="2"/>
              <w:jc w:val="distribute"/>
            </w:pPr>
            <w:r w:rsidRPr="00ED3DCB">
              <w:rPr>
                <w:rFonts w:hint="eastAsia"/>
              </w:rPr>
              <w:t>項目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</w:tcBorders>
            <w:vAlign w:val="center"/>
          </w:tcPr>
          <w:p w14:paraId="0A152130" w14:textId="77777777" w:rsidR="00DF534C" w:rsidRPr="00ED3DCB" w:rsidRDefault="00DF534C" w:rsidP="006E2D90">
            <w:pPr>
              <w:snapToGrid w:val="0"/>
              <w:ind w:leftChars="20" w:left="77" w:rightChars="20" w:right="48" w:hangingChars="12" w:hanging="29"/>
              <w:jc w:val="distribute"/>
            </w:pPr>
            <w:r w:rsidRPr="00ED3DCB">
              <w:rPr>
                <w:rFonts w:hint="eastAsia"/>
              </w:rPr>
              <w:t>預算數</w:t>
            </w:r>
          </w:p>
        </w:tc>
        <w:tc>
          <w:tcPr>
            <w:tcW w:w="1330" w:type="dxa"/>
            <w:vMerge w:val="restart"/>
            <w:tcBorders>
              <w:top w:val="single" w:sz="8" w:space="0" w:color="auto"/>
            </w:tcBorders>
            <w:vAlign w:val="center"/>
          </w:tcPr>
          <w:p w14:paraId="67A6D373" w14:textId="77777777" w:rsidR="00DF534C" w:rsidRPr="00ED3DCB" w:rsidRDefault="00DF534C" w:rsidP="006E2D90">
            <w:pPr>
              <w:snapToGrid w:val="0"/>
              <w:ind w:leftChars="20" w:left="106" w:rightChars="20" w:right="48" w:hangingChars="24" w:hanging="58"/>
              <w:jc w:val="distribute"/>
            </w:pPr>
            <w:r w:rsidRPr="00ED3DCB">
              <w:rPr>
                <w:rFonts w:hint="eastAsia"/>
              </w:rPr>
              <w:t>決算數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60AD8A5" w14:textId="77777777" w:rsidR="00DF534C" w:rsidRPr="00ED3DCB" w:rsidRDefault="00DF534C" w:rsidP="006E2D90">
            <w:pPr>
              <w:snapToGrid w:val="0"/>
              <w:ind w:leftChars="20" w:left="96" w:rightChars="20" w:right="48" w:hangingChars="20" w:hanging="48"/>
              <w:jc w:val="distribute"/>
            </w:pPr>
            <w:r w:rsidRPr="00ED3DCB">
              <w:rPr>
                <w:rFonts w:hint="eastAsia"/>
              </w:rPr>
              <w:t>修正數</w:t>
            </w:r>
          </w:p>
        </w:tc>
        <w:tc>
          <w:tcPr>
            <w:tcW w:w="1456" w:type="dxa"/>
            <w:vMerge w:val="restart"/>
            <w:tcBorders>
              <w:top w:val="single" w:sz="8" w:space="0" w:color="auto"/>
            </w:tcBorders>
            <w:vAlign w:val="center"/>
          </w:tcPr>
          <w:p w14:paraId="6925DAB3" w14:textId="77777777" w:rsidR="00DF534C" w:rsidRPr="00ED3DCB" w:rsidRDefault="00DF534C" w:rsidP="006E2D90">
            <w:pPr>
              <w:snapToGrid w:val="0"/>
              <w:ind w:leftChars="20" w:left="82" w:rightChars="20" w:right="48" w:hangingChars="14" w:hanging="34"/>
              <w:jc w:val="distribute"/>
            </w:pPr>
            <w:r w:rsidRPr="00ED3DCB">
              <w:rPr>
                <w:rFonts w:hint="eastAsia"/>
              </w:rPr>
              <w:t>決算審定數</w:t>
            </w:r>
          </w:p>
        </w:tc>
        <w:tc>
          <w:tcPr>
            <w:tcW w:w="242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C43FE09" w14:textId="05415CF6" w:rsidR="00283BA6" w:rsidRPr="00ED3DCB" w:rsidRDefault="00DF534C" w:rsidP="00990545">
            <w:pPr>
              <w:spacing w:line="240" w:lineRule="exact"/>
              <w:ind w:leftChars="20" w:left="48" w:rightChars="-12" w:right="-29" w:firstLineChars="0" w:firstLine="0"/>
              <w:jc w:val="distribute"/>
            </w:pPr>
            <w:r w:rsidRPr="00ED3DCB">
              <w:rPr>
                <w:rFonts w:hint="eastAsia"/>
              </w:rPr>
              <w:t>審定數與預算數</w:t>
            </w:r>
          </w:p>
          <w:p w14:paraId="07758686" w14:textId="77777777" w:rsidR="00DF534C" w:rsidRPr="00ED3DCB" w:rsidRDefault="00DF534C" w:rsidP="00990545">
            <w:pPr>
              <w:spacing w:line="240" w:lineRule="exact"/>
              <w:ind w:leftChars="20" w:left="48" w:rightChars="-12" w:right="-29" w:firstLineChars="0" w:firstLine="0"/>
              <w:jc w:val="distribute"/>
            </w:pPr>
            <w:r w:rsidRPr="00ED3DCB">
              <w:rPr>
                <w:rFonts w:hint="eastAsia"/>
              </w:rPr>
              <w:t>比較增減</w:t>
            </w:r>
          </w:p>
        </w:tc>
      </w:tr>
      <w:tr w:rsidR="005C45CF" w:rsidRPr="0068082D" w14:paraId="63671EF2" w14:textId="77777777" w:rsidTr="005776F5">
        <w:trPr>
          <w:cantSplit/>
          <w:trHeight w:hRule="exact" w:val="340"/>
        </w:trPr>
        <w:tc>
          <w:tcPr>
            <w:tcW w:w="236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EA01A07" w14:textId="77777777" w:rsidR="00DF534C" w:rsidRPr="00ED3DCB" w:rsidRDefault="00DF534C" w:rsidP="006E2D90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16" w:type="dxa"/>
            <w:vMerge/>
            <w:tcBorders>
              <w:bottom w:val="single" w:sz="8" w:space="0" w:color="auto"/>
            </w:tcBorders>
            <w:vAlign w:val="center"/>
          </w:tcPr>
          <w:p w14:paraId="0F13613A" w14:textId="77777777" w:rsidR="00DF534C" w:rsidRPr="00ED3DCB" w:rsidRDefault="00DF534C" w:rsidP="006E2D90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30" w:type="dxa"/>
            <w:vMerge/>
            <w:tcBorders>
              <w:bottom w:val="single" w:sz="8" w:space="0" w:color="auto"/>
            </w:tcBorders>
            <w:vAlign w:val="center"/>
          </w:tcPr>
          <w:p w14:paraId="7585AA16" w14:textId="77777777" w:rsidR="00DF534C" w:rsidRPr="00ED3DCB" w:rsidRDefault="00DF534C" w:rsidP="006E2D90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29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3DAFACA" w14:textId="77777777" w:rsidR="00DF534C" w:rsidRPr="00ED3DCB" w:rsidRDefault="00DF534C" w:rsidP="006E2D90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56" w:type="dxa"/>
            <w:vMerge/>
            <w:tcBorders>
              <w:bottom w:val="single" w:sz="8" w:space="0" w:color="auto"/>
            </w:tcBorders>
            <w:vAlign w:val="center"/>
          </w:tcPr>
          <w:p w14:paraId="22D3E755" w14:textId="77777777" w:rsidR="00DF534C" w:rsidRPr="00ED3DCB" w:rsidRDefault="00DF534C" w:rsidP="006E2D90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30" w:type="dxa"/>
            <w:tcBorders>
              <w:bottom w:val="single" w:sz="8" w:space="0" w:color="auto"/>
            </w:tcBorders>
            <w:vAlign w:val="center"/>
          </w:tcPr>
          <w:p w14:paraId="365E7A73" w14:textId="77777777" w:rsidR="00DF534C" w:rsidRPr="00ED3DCB" w:rsidRDefault="00DF534C" w:rsidP="006E2D90">
            <w:pPr>
              <w:snapToGrid w:val="0"/>
              <w:ind w:leftChars="20" w:left="48" w:rightChars="20" w:right="48" w:firstLineChars="0" w:firstLine="0"/>
              <w:jc w:val="distribute"/>
            </w:pPr>
            <w:r w:rsidRPr="00ED3DCB">
              <w:rPr>
                <w:rFonts w:hint="eastAsia"/>
              </w:rPr>
              <w:t>金額</w:t>
            </w:r>
          </w:p>
        </w:tc>
        <w:tc>
          <w:tcPr>
            <w:tcW w:w="1092" w:type="dxa"/>
            <w:tcBorders>
              <w:bottom w:val="single" w:sz="8" w:space="0" w:color="auto"/>
              <w:right w:val="nil"/>
            </w:tcBorders>
            <w:vAlign w:val="center"/>
          </w:tcPr>
          <w:p w14:paraId="618C6E0F" w14:textId="77777777" w:rsidR="00DF534C" w:rsidRPr="00ED3DCB" w:rsidRDefault="00DF534C" w:rsidP="006E2D90">
            <w:pPr>
              <w:snapToGrid w:val="0"/>
              <w:ind w:leftChars="20" w:left="48" w:rightChars="20" w:right="48" w:firstLineChars="0" w:firstLine="0"/>
              <w:jc w:val="center"/>
            </w:pPr>
            <w:r w:rsidRPr="00ED3DCB">
              <w:rPr>
                <w:rFonts w:hint="eastAsia"/>
              </w:rPr>
              <w:t>％</w:t>
            </w:r>
          </w:p>
        </w:tc>
      </w:tr>
      <w:tr w:rsidR="002813A9" w:rsidRPr="008C413D" w14:paraId="11536DB7" w14:textId="77777777" w:rsidTr="00F034C6">
        <w:trPr>
          <w:cantSplit/>
          <w:trHeight w:val="454"/>
        </w:trPr>
        <w:tc>
          <w:tcPr>
            <w:tcW w:w="2366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61B2088" w14:textId="77777777" w:rsidR="002813A9" w:rsidRPr="003D1EA2" w:rsidRDefault="002813A9" w:rsidP="002813A9">
            <w:pPr>
              <w:snapToGrid w:val="0"/>
              <w:spacing w:line="220" w:lineRule="exact"/>
              <w:ind w:rightChars="20" w:right="48" w:firstLineChars="0" w:firstLine="0"/>
              <w:jc w:val="distribute"/>
              <w:rPr>
                <w:rFonts w:cs="Times New Roman"/>
                <w:b/>
                <w:kern w:val="0"/>
                <w:sz w:val="22"/>
                <w:szCs w:val="20"/>
              </w:rPr>
            </w:pPr>
            <w:r w:rsidRPr="003D1EA2">
              <w:rPr>
                <w:rFonts w:cs="Times New Roman" w:hint="eastAsia"/>
                <w:b/>
                <w:noProof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59BBA31F" w14:textId="07099802" w:rsidR="002813A9" w:rsidRPr="00CC21E6" w:rsidRDefault="002813A9" w:rsidP="002813A9">
            <w:pPr>
              <w:spacing w:line="220" w:lineRule="exact"/>
              <w:ind w:rightChars="10" w:right="24" w:firstLineChars="124" w:firstLine="223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1,220,033,000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E6DD26D" w14:textId="60CA51D8" w:rsidR="002813A9" w:rsidRPr="00CC21E6" w:rsidRDefault="002813A9" w:rsidP="002813A9">
            <w:pPr>
              <w:spacing w:line="220" w:lineRule="exact"/>
              <w:ind w:rightChars="10" w:right="24" w:firstLineChars="145" w:firstLine="261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1,332,237,282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262E643C" w14:textId="00B288E1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CC813F5" w14:textId="2FB6AA2F" w:rsidR="002813A9" w:rsidRPr="00CC21E6" w:rsidRDefault="002813A9" w:rsidP="002813A9">
            <w:pPr>
              <w:spacing w:line="220" w:lineRule="exact"/>
              <w:ind w:rightChars="10" w:right="24" w:firstLineChars="102" w:firstLine="18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1,332,237,282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2B286C2" w14:textId="0A5AD146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112,204,282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15E87168" w14:textId="00AD5B14" w:rsidR="002813A9" w:rsidRPr="00CC21E6" w:rsidRDefault="002813A9" w:rsidP="002813A9">
            <w:pPr>
              <w:spacing w:line="220" w:lineRule="exact"/>
              <w:ind w:rightChars="10" w:right="24" w:firstLineChars="143" w:firstLine="258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9.20</w:t>
            </w:r>
          </w:p>
        </w:tc>
      </w:tr>
      <w:tr w:rsidR="002813A9" w:rsidRPr="008C413D" w14:paraId="491EBDB2" w14:textId="77777777" w:rsidTr="00F034C6">
        <w:trPr>
          <w:cantSplit/>
          <w:trHeight w:val="454"/>
        </w:trPr>
        <w:tc>
          <w:tcPr>
            <w:tcW w:w="2366" w:type="dxa"/>
            <w:tcBorders>
              <w:top w:val="nil"/>
              <w:left w:val="nil"/>
              <w:bottom w:val="nil"/>
            </w:tcBorders>
            <w:vAlign w:val="center"/>
          </w:tcPr>
          <w:p w14:paraId="48A4C22C" w14:textId="77777777" w:rsidR="002813A9" w:rsidRPr="003D1EA2" w:rsidRDefault="002813A9" w:rsidP="002813A9">
            <w:pPr>
              <w:snapToGrid w:val="0"/>
              <w:spacing w:line="2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D1EA2">
              <w:rPr>
                <w:rFonts w:cs="Times New Roman" w:hint="eastAsia"/>
                <w:noProof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73B9F0C4" w14:textId="2C3B7738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252,119,000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F5686CA" w14:textId="7ED21820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310,432,916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757DC953" w14:textId="297CA2C1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5A15C1A" w14:textId="2061CD34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310,432,916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A574176" w14:textId="137FDF00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58,313,916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10773AFD" w14:textId="6AAD489A" w:rsidR="002813A9" w:rsidRPr="00CC21E6" w:rsidRDefault="002813A9" w:rsidP="002813A9">
            <w:pPr>
              <w:spacing w:line="220" w:lineRule="exact"/>
              <w:ind w:rightChars="10" w:right="24" w:firstLineChars="65" w:firstLine="117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23.13</w:t>
            </w:r>
          </w:p>
        </w:tc>
      </w:tr>
      <w:tr w:rsidR="002813A9" w:rsidRPr="008C413D" w14:paraId="7C205CBC" w14:textId="77777777" w:rsidTr="00F034C6">
        <w:trPr>
          <w:cantSplit/>
          <w:trHeight w:val="454"/>
        </w:trPr>
        <w:tc>
          <w:tcPr>
            <w:tcW w:w="2366" w:type="dxa"/>
            <w:tcBorders>
              <w:top w:val="nil"/>
              <w:left w:val="nil"/>
              <w:bottom w:val="nil"/>
            </w:tcBorders>
            <w:vAlign w:val="center"/>
          </w:tcPr>
          <w:p w14:paraId="3B6041F0" w14:textId="77777777" w:rsidR="002813A9" w:rsidRPr="003D1EA2" w:rsidRDefault="002813A9" w:rsidP="002813A9">
            <w:pPr>
              <w:snapToGrid w:val="0"/>
              <w:spacing w:line="2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D1EA2">
              <w:rPr>
                <w:rFonts w:cs="Times New Roman" w:hint="eastAsia"/>
                <w:noProof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76CE59B8" w14:textId="35C9641D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967,914,000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554D743" w14:textId="020D95D2" w:rsidR="002813A9" w:rsidRPr="00CC21E6" w:rsidRDefault="002813A9" w:rsidP="002813A9">
            <w:pPr>
              <w:spacing w:line="220" w:lineRule="exact"/>
              <w:ind w:rightChars="10" w:right="24" w:firstLineChars="143" w:firstLine="257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1,021,804,366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02D30314" w14:textId="573A2D44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429D2A8" w14:textId="605E631E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1,021,804,366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3836050" w14:textId="39515BFD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53,890,366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6212890B" w14:textId="7AC72AFD" w:rsidR="002813A9" w:rsidRPr="00CC21E6" w:rsidRDefault="002813A9" w:rsidP="002813A9">
            <w:pPr>
              <w:spacing w:line="220" w:lineRule="exact"/>
              <w:ind w:rightChars="10" w:right="24" w:firstLineChars="65" w:firstLine="117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5.57</w:t>
            </w:r>
          </w:p>
        </w:tc>
      </w:tr>
      <w:tr w:rsidR="002813A9" w:rsidRPr="008C413D" w14:paraId="22BF03EB" w14:textId="77777777" w:rsidTr="00F034C6">
        <w:trPr>
          <w:cantSplit/>
          <w:trHeight w:val="454"/>
        </w:trPr>
        <w:tc>
          <w:tcPr>
            <w:tcW w:w="2366" w:type="dxa"/>
            <w:tcBorders>
              <w:top w:val="nil"/>
              <w:left w:val="nil"/>
              <w:bottom w:val="nil"/>
            </w:tcBorders>
            <w:vAlign w:val="center"/>
          </w:tcPr>
          <w:p w14:paraId="00928E2A" w14:textId="77777777" w:rsidR="002813A9" w:rsidRPr="003D1EA2" w:rsidRDefault="002813A9" w:rsidP="002813A9">
            <w:pPr>
              <w:snapToGrid w:val="0"/>
              <w:spacing w:line="220" w:lineRule="exact"/>
              <w:ind w:rightChars="20" w:right="48" w:firstLineChars="0" w:firstLine="0"/>
              <w:jc w:val="distribute"/>
              <w:rPr>
                <w:rFonts w:cs="Times New Roman"/>
                <w:b/>
                <w:kern w:val="0"/>
                <w:sz w:val="22"/>
                <w:szCs w:val="20"/>
              </w:rPr>
            </w:pPr>
            <w:r w:rsidRPr="003D1EA2">
              <w:rPr>
                <w:rFonts w:cs="Times New Roman" w:hint="eastAsia"/>
                <w:b/>
                <w:noProof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11648A19" w14:textId="515235F5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200,000,000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9129455" w14:textId="7090D6BA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200,000,000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38D16F83" w14:textId="044F2132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5AFC2AA" w14:textId="5BB82CD6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200,000,000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2CBD7F0" w14:textId="78DCA939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7127E667" w14:textId="0A3107A3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2813A9" w:rsidRPr="008C413D" w14:paraId="133EEB41" w14:textId="77777777" w:rsidTr="0027007E">
        <w:trPr>
          <w:cantSplit/>
          <w:trHeight w:val="454"/>
        </w:trPr>
        <w:tc>
          <w:tcPr>
            <w:tcW w:w="2366" w:type="dxa"/>
            <w:tcBorders>
              <w:top w:val="nil"/>
              <w:left w:val="nil"/>
              <w:bottom w:val="nil"/>
            </w:tcBorders>
            <w:vAlign w:val="center"/>
          </w:tcPr>
          <w:p w14:paraId="150603A6" w14:textId="77777777" w:rsidR="002813A9" w:rsidRPr="003D1EA2" w:rsidRDefault="002813A9" w:rsidP="002813A9">
            <w:pPr>
              <w:snapToGrid w:val="0"/>
              <w:spacing w:line="2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D1EA2">
              <w:rPr>
                <w:rFonts w:cs="Times New Roman" w:hint="eastAsia"/>
                <w:noProof/>
                <w:kern w:val="0"/>
                <w:sz w:val="22"/>
                <w:szCs w:val="20"/>
              </w:rPr>
              <w:t>解繳公庫淨額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22C6B067" w14:textId="64782935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200,000,000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B6A22A1" w14:textId="3823B178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200,000,000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71BF51B4" w14:textId="0334E9EF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3AE50B7" w14:textId="1BF9F3FA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200,000,000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15B4CBA" w14:textId="3B8D5E46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069B6A05" w14:textId="29E9885F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2813A9" w:rsidRPr="008C413D" w14:paraId="0B734AAB" w14:textId="77777777" w:rsidTr="0027007E">
        <w:trPr>
          <w:cantSplit/>
          <w:trHeight w:val="454"/>
        </w:trPr>
        <w:tc>
          <w:tcPr>
            <w:tcW w:w="236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FD3E13F" w14:textId="77777777" w:rsidR="002813A9" w:rsidRPr="003D1EA2" w:rsidRDefault="002813A9" w:rsidP="002813A9">
            <w:pPr>
              <w:snapToGrid w:val="0"/>
              <w:spacing w:line="220" w:lineRule="exact"/>
              <w:ind w:rightChars="20" w:right="48" w:firstLineChars="0" w:firstLine="0"/>
              <w:jc w:val="distribute"/>
              <w:rPr>
                <w:rFonts w:cs="Times New Roman"/>
                <w:b/>
                <w:kern w:val="0"/>
                <w:sz w:val="22"/>
                <w:szCs w:val="20"/>
              </w:rPr>
            </w:pPr>
            <w:r w:rsidRPr="003D1EA2">
              <w:rPr>
                <w:rFonts w:cs="Times New Roman" w:hint="eastAsia"/>
                <w:b/>
                <w:noProof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316" w:type="dxa"/>
            <w:tcBorders>
              <w:top w:val="nil"/>
              <w:bottom w:val="single" w:sz="8" w:space="0" w:color="auto"/>
            </w:tcBorders>
            <w:vAlign w:val="center"/>
          </w:tcPr>
          <w:p w14:paraId="2E75166A" w14:textId="41BFC277" w:rsidR="002813A9" w:rsidRPr="00CC21E6" w:rsidRDefault="002813A9" w:rsidP="002813A9">
            <w:pPr>
              <w:spacing w:line="220" w:lineRule="exact"/>
              <w:ind w:rightChars="10" w:right="24" w:firstLineChars="90" w:firstLine="16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1,020,033,000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5CE9A2F8" w14:textId="713DBD20" w:rsidR="002813A9" w:rsidRPr="00CC21E6" w:rsidRDefault="002813A9" w:rsidP="002813A9">
            <w:pPr>
              <w:spacing w:line="220" w:lineRule="exact"/>
              <w:ind w:rightChars="10" w:right="24" w:firstLineChars="90" w:firstLine="16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1,132,237,282</w:t>
            </w:r>
          </w:p>
        </w:tc>
        <w:tc>
          <w:tcPr>
            <w:tcW w:w="1329" w:type="dxa"/>
            <w:tcBorders>
              <w:top w:val="nil"/>
              <w:bottom w:val="single" w:sz="8" w:space="0" w:color="auto"/>
            </w:tcBorders>
            <w:vAlign w:val="center"/>
          </w:tcPr>
          <w:p w14:paraId="0A1DE25B" w14:textId="1315D9CE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single" w:sz="8" w:space="0" w:color="auto"/>
            </w:tcBorders>
            <w:vAlign w:val="center"/>
          </w:tcPr>
          <w:p w14:paraId="378183DE" w14:textId="75AD5CF7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1,132,237,282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7EACA812" w14:textId="6CF6EB17" w:rsidR="002813A9" w:rsidRPr="00CC21E6" w:rsidRDefault="002813A9" w:rsidP="002813A9">
            <w:pPr>
              <w:spacing w:line="220" w:lineRule="exact"/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112,204,282</w:t>
            </w:r>
          </w:p>
        </w:tc>
        <w:tc>
          <w:tcPr>
            <w:tcW w:w="109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0B8C53B" w14:textId="0EFAD18F" w:rsidR="002813A9" w:rsidRPr="00CC21E6" w:rsidRDefault="002813A9" w:rsidP="002813A9">
            <w:pPr>
              <w:spacing w:line="220" w:lineRule="exact"/>
              <w:ind w:rightChars="10" w:right="24" w:firstLineChars="65" w:firstLine="117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11.00</w:t>
            </w:r>
          </w:p>
        </w:tc>
      </w:tr>
    </w:tbl>
    <w:p w14:paraId="61043A9E" w14:textId="73EB5BD2" w:rsidR="00DF534C" w:rsidRDefault="00DF534C" w:rsidP="001038BF">
      <w:pPr>
        <w:tabs>
          <w:tab w:val="left" w:pos="518"/>
          <w:tab w:val="center" w:pos="4690"/>
        </w:tabs>
        <w:overflowPunct/>
        <w:adjustRightInd w:val="0"/>
        <w:snapToGrid w:val="0"/>
        <w:ind w:left="-308" w:firstLineChars="0" w:firstLine="0"/>
        <w:jc w:val="center"/>
        <w:rPr>
          <w:b/>
          <w:spacing w:val="-10"/>
          <w:sz w:val="32"/>
          <w:u w:val="single" w:color="000000"/>
        </w:rPr>
      </w:pPr>
      <w:r w:rsidRPr="0068082D">
        <w:rPr>
          <w:rFonts w:hint="eastAsia"/>
          <w:b/>
          <w:spacing w:val="-10"/>
          <w:sz w:val="32"/>
          <w:u w:val="single" w:color="000000"/>
        </w:rPr>
        <w:lastRenderedPageBreak/>
        <w:t xml:space="preserve">　管制藥品製藥工廠作業基金餘</w:t>
      </w:r>
      <w:proofErr w:type="gramStart"/>
      <w:r w:rsidRPr="0068082D">
        <w:rPr>
          <w:rFonts w:hint="eastAsia"/>
          <w:b/>
          <w:spacing w:val="-10"/>
          <w:sz w:val="32"/>
          <w:u w:val="single" w:color="000000"/>
        </w:rPr>
        <w:t>絀</w:t>
      </w:r>
      <w:proofErr w:type="gramEnd"/>
      <w:r w:rsidRPr="0068082D">
        <w:rPr>
          <w:rFonts w:hint="eastAsia"/>
          <w:b/>
          <w:spacing w:val="-10"/>
          <w:sz w:val="32"/>
          <w:u w:val="single" w:color="000000"/>
        </w:rPr>
        <w:t xml:space="preserve">審定後現金流量表　</w:t>
      </w:r>
    </w:p>
    <w:p w14:paraId="7A499796" w14:textId="7600C45A" w:rsidR="00DF534C" w:rsidRPr="0068082D" w:rsidRDefault="00DF534C" w:rsidP="0065357C">
      <w:pPr>
        <w:tabs>
          <w:tab w:val="left" w:pos="4648"/>
        </w:tabs>
        <w:overflowPunct/>
        <w:snapToGrid w:val="0"/>
        <w:ind w:rightChars="11" w:right="26" w:firstLineChars="0" w:firstLine="0"/>
        <w:jc w:val="right"/>
      </w:pPr>
      <w:r w:rsidRPr="0068082D">
        <w:rPr>
          <w:rFonts w:hint="eastAsia"/>
        </w:rPr>
        <w:t>中華民國</w:t>
      </w:r>
      <w:proofErr w:type="gramStart"/>
      <w:r w:rsidRPr="0068082D">
        <w:rPr>
          <w:rFonts w:hint="eastAsia"/>
        </w:rPr>
        <w:t>1</w:t>
      </w:r>
      <w:r w:rsidR="007331F9" w:rsidRPr="0068082D">
        <w:rPr>
          <w:rFonts w:hint="eastAsia"/>
        </w:rPr>
        <w:t>1</w:t>
      </w:r>
      <w:r w:rsidR="00204AAB">
        <w:rPr>
          <w:rFonts w:hint="eastAsia"/>
        </w:rPr>
        <w:t>4</w:t>
      </w:r>
      <w:proofErr w:type="gramEnd"/>
      <w:r w:rsidRPr="0068082D">
        <w:rPr>
          <w:rFonts w:hint="eastAsia"/>
        </w:rPr>
        <w:t>年度</w:t>
      </w:r>
      <w:r w:rsidRPr="0068082D">
        <w:tab/>
      </w:r>
      <w:r w:rsidRPr="0068082D">
        <w:rPr>
          <w:rFonts w:hint="eastAsia"/>
          <w:spacing w:val="-20"/>
        </w:rPr>
        <w:t>單位：新臺幣元</w:t>
      </w:r>
    </w:p>
    <w:tbl>
      <w:tblPr>
        <w:tblW w:w="10177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1106"/>
      </w:tblGrid>
      <w:tr w:rsidR="00D3527B" w:rsidRPr="00D3527B" w14:paraId="79FA486C" w14:textId="77777777" w:rsidTr="00EC5DC2">
        <w:trPr>
          <w:cantSplit/>
          <w:trHeight w:val="380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4494DAD" w14:textId="77777777" w:rsidR="00DF534C" w:rsidRPr="00D3527B" w:rsidRDefault="00DF534C" w:rsidP="00ED3DCB">
            <w:pPr>
              <w:snapToGrid w:val="0"/>
              <w:ind w:leftChars="20" w:left="50" w:rightChars="20" w:right="48" w:hangingChars="1" w:hanging="2"/>
              <w:jc w:val="distribute"/>
            </w:pPr>
            <w:r w:rsidRPr="00D3527B">
              <w:rPr>
                <w:rFonts w:hint="eastAsia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B35CD2D" w14:textId="77777777" w:rsidR="00DF534C" w:rsidRPr="00D3527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  <w:r w:rsidRPr="00D3527B">
              <w:rPr>
                <w:rFonts w:hint="eastAsia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1A0CFD69" w14:textId="77777777" w:rsidR="00DF534C" w:rsidRPr="00D3527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  <w:r w:rsidRPr="00D3527B">
              <w:rPr>
                <w:rFonts w:hint="eastAsia"/>
              </w:rPr>
              <w:t>決算數</w:t>
            </w:r>
          </w:p>
        </w:tc>
        <w:tc>
          <w:tcPr>
            <w:tcW w:w="257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F62523F" w14:textId="77777777" w:rsidR="00DF534C" w:rsidRPr="00D3527B" w:rsidRDefault="00DF534C" w:rsidP="00990545">
            <w:pPr>
              <w:snapToGrid w:val="0"/>
              <w:ind w:leftChars="20" w:left="48" w:rightChars="-17" w:right="-41" w:firstLineChars="0" w:firstLine="0"/>
              <w:jc w:val="distribute"/>
            </w:pPr>
            <w:r w:rsidRPr="00D3527B">
              <w:rPr>
                <w:rFonts w:hint="eastAsia"/>
              </w:rPr>
              <w:t>比較增減</w:t>
            </w:r>
          </w:p>
        </w:tc>
      </w:tr>
      <w:tr w:rsidR="00D3527B" w:rsidRPr="00D3527B" w14:paraId="4FAD3343" w14:textId="77777777" w:rsidTr="00EC5DC2">
        <w:trPr>
          <w:cantSplit/>
          <w:trHeight w:hRule="exact" w:val="454"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B95C16" w14:textId="77777777" w:rsidR="00DF534C" w:rsidRPr="00D3527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F0E6D6B" w14:textId="77777777" w:rsidR="00DF534C" w:rsidRPr="00D3527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378868E7" w14:textId="77777777" w:rsidR="00DF534C" w:rsidRPr="00D3527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2D4741" w14:textId="77777777" w:rsidR="00DF534C" w:rsidRPr="00D3527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  <w:r w:rsidRPr="00D3527B">
              <w:rPr>
                <w:rFonts w:hint="eastAsia"/>
              </w:rPr>
              <w:t>金額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F133A37" w14:textId="77777777" w:rsidR="00DF534C" w:rsidRPr="00D3527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  <w:r w:rsidRPr="00D3527B">
              <w:rPr>
                <w:rFonts w:hint="eastAsia"/>
              </w:rPr>
              <w:t>％</w:t>
            </w:r>
          </w:p>
        </w:tc>
      </w:tr>
      <w:tr w:rsidR="00957AD4" w:rsidRPr="00D3527B" w14:paraId="146D9433" w14:textId="77777777" w:rsidTr="002813A9">
        <w:trPr>
          <w:cantSplit/>
          <w:trHeight w:val="579"/>
        </w:trPr>
        <w:tc>
          <w:tcPr>
            <w:tcW w:w="421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2945EBE" w14:textId="0B3C4EF8" w:rsidR="00957AD4" w:rsidRPr="00D3527B" w:rsidRDefault="00957AD4" w:rsidP="00ED3DCB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1036ADA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B270025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23D41D6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3313AA00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</w:tr>
      <w:tr w:rsidR="002813A9" w:rsidRPr="00D3527B" w14:paraId="7994607C" w14:textId="77777777" w:rsidTr="002813A9">
        <w:trPr>
          <w:cantSplit/>
          <w:trHeight w:val="57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ADB25F8" w14:textId="252E636F" w:rsidR="002813A9" w:rsidRPr="00D3527B" w:rsidRDefault="002813A9" w:rsidP="00ED3DCB">
            <w:pPr>
              <w:snapToGrid w:val="0"/>
              <w:spacing w:line="240" w:lineRule="exact"/>
              <w:ind w:leftChars="200" w:left="480" w:rightChars="-17" w:right="-41" w:firstLineChars="0" w:firstLine="0"/>
              <w:jc w:val="distribute"/>
              <w:rPr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44C72D5" w14:textId="308EDB4B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252,119,000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3DE4A1F" w14:textId="00AC4758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310,432,916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1CE3A96" w14:textId="7BC39EA3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58,313,916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6FAA7697" w14:textId="7DB39D8C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Chars="125" w:firstLine="22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23.13</w:t>
            </w:r>
          </w:p>
        </w:tc>
      </w:tr>
      <w:tr w:rsidR="002813A9" w:rsidRPr="00D3527B" w14:paraId="4F4F7BF7" w14:textId="77777777" w:rsidTr="002813A9">
        <w:trPr>
          <w:cantSplit/>
          <w:trHeight w:val="57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C4668F6" w14:textId="748D1255" w:rsidR="002813A9" w:rsidRPr="00D3527B" w:rsidRDefault="002813A9" w:rsidP="00ED3DCB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4357F35" w14:textId="73BDB2EE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- 4,847,000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5DE5ED" w14:textId="6E795A5E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- 6,179,301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44A8E7C" w14:textId="6F4BCBED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- 1,332,301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B491FA3" w14:textId="7A10E58B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Chars="125" w:firstLine="22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27.49</w:t>
            </w:r>
          </w:p>
        </w:tc>
      </w:tr>
      <w:tr w:rsidR="002813A9" w:rsidRPr="00D3527B" w14:paraId="08CBC694" w14:textId="77777777" w:rsidTr="002813A9">
        <w:trPr>
          <w:cantSplit/>
          <w:trHeight w:val="57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753A512" w14:textId="55AB187D" w:rsidR="002813A9" w:rsidRPr="00D3527B" w:rsidRDefault="002813A9" w:rsidP="00ED3DCB">
            <w:pPr>
              <w:snapToGrid w:val="0"/>
              <w:spacing w:line="240" w:lineRule="exact"/>
              <w:ind w:leftChars="200" w:left="480" w:rightChars="6" w:right="14" w:firstLineChars="0" w:firstLine="0"/>
              <w:jc w:val="distribute"/>
              <w:rPr>
                <w:kern w:val="0"/>
                <w:sz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EF0846C" w14:textId="26D41AA3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247,272,000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C14F7C2" w14:textId="76014C3E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304,253,615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B717CC2" w14:textId="11080333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56,981,615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6BCBE98D" w14:textId="7F441109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23.04</w:t>
            </w:r>
          </w:p>
        </w:tc>
      </w:tr>
      <w:tr w:rsidR="002813A9" w:rsidRPr="00D3527B" w14:paraId="4A22BC1B" w14:textId="77777777" w:rsidTr="002813A9">
        <w:trPr>
          <w:cantSplit/>
          <w:trHeight w:val="57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C8DD517" w14:textId="6355BC47" w:rsidR="002813A9" w:rsidRPr="00D3527B" w:rsidRDefault="002813A9" w:rsidP="00ED3DCB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834851C" w14:textId="6ED40752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95,636,000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1E34E06" w14:textId="76989729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13,469,071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83527A1" w14:textId="36BE318D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- 82,166,929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A3E1119" w14:textId="758706DA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Chars="99" w:firstLine="178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- 85.92</w:t>
            </w:r>
          </w:p>
        </w:tc>
      </w:tr>
      <w:tr w:rsidR="002813A9" w:rsidRPr="00D3527B" w14:paraId="1205C810" w14:textId="77777777" w:rsidTr="002813A9">
        <w:trPr>
          <w:cantSplit/>
          <w:trHeight w:val="57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1973159" w14:textId="777DE8EE" w:rsidR="002813A9" w:rsidRPr="00D3527B" w:rsidRDefault="002813A9" w:rsidP="00ED3DCB">
            <w:pPr>
              <w:snapToGrid w:val="0"/>
              <w:spacing w:line="240" w:lineRule="exact"/>
              <w:ind w:leftChars="200" w:left="480" w:rightChars="2" w:right="5" w:firstLineChars="0" w:firstLine="0"/>
              <w:jc w:val="distribute"/>
              <w:rPr>
                <w:kern w:val="0"/>
                <w:sz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04CFF7F" w14:textId="332AC85B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342,908,000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4F26EA5" w14:textId="5BAF0626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317,722,686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38BA309" w14:textId="61AB061A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- 25,185,314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6EFA43BE" w14:textId="590BFD64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- 7.34</w:t>
            </w:r>
          </w:p>
        </w:tc>
      </w:tr>
      <w:tr w:rsidR="002813A9" w:rsidRPr="00D3527B" w14:paraId="751D2F78" w14:textId="77777777" w:rsidTr="002813A9">
        <w:trPr>
          <w:cantSplit/>
          <w:trHeight w:val="57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2D8C0FE" w14:textId="5C8D7282" w:rsidR="002813A9" w:rsidRPr="00D3527B" w:rsidRDefault="002813A9" w:rsidP="00ED3DCB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0708612" w14:textId="1C187274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4,818,000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7D44A6B" w14:textId="160A1C62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6,149,901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637A83C" w14:textId="2ED7B25A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1,331,901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503DFCEF" w14:textId="2CA94292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Chars="46" w:firstLine="83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27.64</w:t>
            </w:r>
          </w:p>
        </w:tc>
      </w:tr>
      <w:tr w:rsidR="002813A9" w:rsidRPr="00D3527B" w14:paraId="1F2F6F0A" w14:textId="77777777" w:rsidTr="002449FE"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BB2F5D7" w14:textId="66D8FB52" w:rsidR="002813A9" w:rsidRPr="00D3527B" w:rsidRDefault="002813A9" w:rsidP="00ED3DCB">
            <w:pPr>
              <w:snapToGrid w:val="0"/>
              <w:spacing w:line="240" w:lineRule="exact"/>
              <w:ind w:leftChars="100" w:left="240" w:rightChars="6" w:right="14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B8E4500" w14:textId="5E21A5CB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347,726,000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BF9C946" w14:textId="4517B354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323,872,587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8AB45B6" w14:textId="08445282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- 23,853,413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5D9E5BAA" w14:textId="57317634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- 6.86</w:t>
            </w:r>
          </w:p>
        </w:tc>
      </w:tr>
      <w:tr w:rsidR="00957AD4" w:rsidRPr="00D3527B" w14:paraId="2FCDE308" w14:textId="77777777" w:rsidTr="002449FE"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9C383C8" w14:textId="0A75521E" w:rsidR="00957AD4" w:rsidRPr="00D3527B" w:rsidRDefault="00957AD4" w:rsidP="00ED3DCB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CA395DA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AB8B253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A9DE3BB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6366502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</w:tr>
      <w:tr w:rsidR="002813A9" w:rsidRPr="00D3527B" w14:paraId="380B7E80" w14:textId="77777777" w:rsidTr="002449FE"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936F489" w14:textId="5423E220" w:rsidR="002813A9" w:rsidRPr="00383507" w:rsidRDefault="002813A9" w:rsidP="00ED3DCB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noProof/>
                <w:kern w:val="0"/>
                <w:sz w:val="22"/>
              </w:rPr>
            </w:pPr>
            <w:r w:rsidRPr="00383507">
              <w:rPr>
                <w:rFonts w:hint="eastAsia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5005AF" w14:textId="3C3AA122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- 115,743,000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4F6E336" w14:textId="49AD1C07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- 64,388,864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E778A3F" w14:textId="0B083E16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51,354,136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7AFF87D9" w14:textId="51351C32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- 44.37</w:t>
            </w:r>
          </w:p>
        </w:tc>
      </w:tr>
      <w:tr w:rsidR="002813A9" w:rsidRPr="00D3527B" w14:paraId="521707E3" w14:textId="77777777" w:rsidTr="002449FE"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C00D948" w14:textId="0073F9DD" w:rsidR="002813A9" w:rsidRPr="00D3527B" w:rsidRDefault="002813A9" w:rsidP="00ED3DCB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noProof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79C5E66" w14:textId="546C9A30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- 5,357,000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4DE2E39" w14:textId="48E9D39A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- 4,988,540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A9FF8E7" w14:textId="198FF706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368,460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61C9899" w14:textId="17BD87E1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Chars="128" w:firstLine="23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- 6.88</w:t>
            </w:r>
          </w:p>
        </w:tc>
      </w:tr>
      <w:tr w:rsidR="002813A9" w:rsidRPr="00D3527B" w14:paraId="76DE8B3E" w14:textId="77777777" w:rsidTr="002449FE"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896754B" w14:textId="26C19DCA" w:rsidR="002813A9" w:rsidRPr="00D3527B" w:rsidRDefault="002813A9" w:rsidP="00ED3DCB">
            <w:pPr>
              <w:snapToGrid w:val="0"/>
              <w:spacing w:line="240" w:lineRule="exact"/>
              <w:ind w:leftChars="100" w:left="240" w:rightChars="8" w:right="19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F1E9251" w14:textId="29F19AC6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- 121,100,000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DFFF9F" w14:textId="78BF4046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- 69,377,404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65E5A92" w14:textId="30F7F257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51,722,596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3CC5446B" w14:textId="56A5E195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Chars="46" w:firstLine="83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- 42.71</w:t>
            </w:r>
          </w:p>
        </w:tc>
      </w:tr>
      <w:tr w:rsidR="00957AD4" w:rsidRPr="00D3527B" w14:paraId="6DCB9FE7" w14:textId="77777777" w:rsidTr="002449FE"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290C993" w14:textId="5ED8421D" w:rsidR="00957AD4" w:rsidRPr="00D3527B" w:rsidRDefault="00957AD4" w:rsidP="00ED3DCB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91F694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5AD4E00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49645B7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3FD7704" w14:textId="77777777" w:rsidR="00957AD4" w:rsidRPr="00B34D78" w:rsidRDefault="00957AD4" w:rsidP="0027007E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</w:tr>
      <w:tr w:rsidR="002813A9" w:rsidRPr="00D3527B" w14:paraId="70FC8EA6" w14:textId="77777777" w:rsidTr="002449FE"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7C25DC0" w14:textId="5D99A18B" w:rsidR="002813A9" w:rsidRPr="001D3CE6" w:rsidRDefault="002813A9" w:rsidP="00ED3DCB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D3CE6">
              <w:rPr>
                <w:rFonts w:hint="eastAsia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69359E7" w14:textId="08AD6139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ECD3E0" w14:textId="483951B2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6,412,650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18913DE" w14:textId="4AC5F231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6,412,650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52CBD6CE" w14:textId="57017DD2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Chars="125" w:firstLine="22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2813A9" w:rsidRPr="00D3527B" w14:paraId="3FFA0F4E" w14:textId="77777777" w:rsidTr="002449FE"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3F97323" w14:textId="45925240" w:rsidR="002813A9" w:rsidRPr="001D3CE6" w:rsidRDefault="002813A9" w:rsidP="00ED3DCB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D3CE6">
              <w:rPr>
                <w:rFonts w:hint="eastAsia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3C2D0DE" w14:textId="3A6FB6CD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- 920,000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D3B59B" w14:textId="13656480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- 1,279,115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BEAD6CB" w14:textId="64A7B1F4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- 359,115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7B3F21A1" w14:textId="38A99E63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39.03</w:t>
            </w:r>
          </w:p>
        </w:tc>
      </w:tr>
      <w:tr w:rsidR="002813A9" w:rsidRPr="00D3527B" w14:paraId="1BC38431" w14:textId="77777777" w:rsidTr="002449FE"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729F9E0" w14:textId="62C0A509" w:rsidR="002813A9" w:rsidRPr="00D3527B" w:rsidRDefault="002813A9" w:rsidP="00ED3DCB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賸餘</w:t>
            </w:r>
            <w:r w:rsidRPr="00896A9E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分配</w:t>
            </w: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063FEB6" w14:textId="289A166D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- 200,000,000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72F5B2B" w14:textId="5192B0EB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- 200,000,000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EC94C4D" w14:textId="46DF7E45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7B80EAFA" w14:textId="0D1EDE3B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2813A9" w:rsidRPr="00D3527B" w14:paraId="7F7090EB" w14:textId="77777777" w:rsidTr="002449FE"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6B2F995" w14:textId="3BA06152" w:rsidR="002813A9" w:rsidRPr="00D3527B" w:rsidRDefault="002813A9" w:rsidP="00ED3DCB">
            <w:pPr>
              <w:snapToGrid w:val="0"/>
              <w:spacing w:line="240" w:lineRule="exact"/>
              <w:ind w:leftChars="100" w:left="240" w:rightChars="8" w:right="19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B1DA24C" w14:textId="5D4AF032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- 200,920,000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AE7F6EF" w14:textId="1ABDD212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- 194,866,465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FF8E093" w14:textId="0C168186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6,053,535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09CC589F" w14:textId="2BF5D3D4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- 3.01</w:t>
            </w:r>
          </w:p>
        </w:tc>
      </w:tr>
      <w:tr w:rsidR="002813A9" w:rsidRPr="00D3527B" w14:paraId="4047B843" w14:textId="77777777" w:rsidTr="002449FE"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C747A50" w14:textId="43CC7FFB" w:rsidR="002813A9" w:rsidRPr="00D3527B" w:rsidRDefault="002813A9" w:rsidP="00ED3DCB">
            <w:pPr>
              <w:snapToGrid w:val="0"/>
              <w:spacing w:line="240" w:lineRule="exact"/>
              <w:ind w:rightChars="6" w:right="14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B851B1E" w14:textId="04819830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25,706,000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C6E0F62" w14:textId="035F9883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59,628,718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551195D" w14:textId="64988C80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33,922,718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3346DAE1" w14:textId="48535527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131.96</w:t>
            </w:r>
          </w:p>
        </w:tc>
      </w:tr>
      <w:tr w:rsidR="002813A9" w:rsidRPr="00D3527B" w14:paraId="6685C488" w14:textId="77777777" w:rsidTr="002449FE"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2E4273A" w14:textId="399A31A1" w:rsidR="002813A9" w:rsidRPr="00D3527B" w:rsidRDefault="002813A9" w:rsidP="00ED3DCB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noProof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5C19EAF" w14:textId="731BF241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372,090,000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FF16569" w14:textId="639C08B9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392,801,968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ACC2BB6" w14:textId="5F589DE6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20,711,968</w:t>
            </w:r>
          </w:p>
        </w:tc>
        <w:tc>
          <w:tcPr>
            <w:tcW w:w="1106" w:type="dxa"/>
            <w:tcBorders>
              <w:top w:val="nil"/>
              <w:bottom w:val="nil"/>
              <w:right w:val="nil"/>
            </w:tcBorders>
            <w:vAlign w:val="center"/>
          </w:tcPr>
          <w:p w14:paraId="45B5B24B" w14:textId="6F3B8A6D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5.57</w:t>
            </w:r>
          </w:p>
        </w:tc>
      </w:tr>
      <w:tr w:rsidR="002813A9" w:rsidRPr="00D3527B" w14:paraId="34640A60" w14:textId="77777777" w:rsidTr="002449FE"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A74C9F8" w14:textId="4A2AFA46" w:rsidR="002813A9" w:rsidRPr="00D3527B" w:rsidRDefault="002813A9" w:rsidP="00ED3DCB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0D74EA97" w14:textId="0ED69373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397,796,000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59585EDF" w14:textId="245CAE31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452,430,686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14:paraId="2E3C7DCF" w14:textId="3A7D8173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54,634,686</w:t>
            </w:r>
          </w:p>
        </w:tc>
        <w:tc>
          <w:tcPr>
            <w:tcW w:w="110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1B33E25" w14:textId="418CB6D6" w:rsidR="002813A9" w:rsidRPr="00B34D78" w:rsidRDefault="002813A9" w:rsidP="002813A9">
            <w:pPr>
              <w:autoSpaceDE w:val="0"/>
              <w:autoSpaceDN w:val="0"/>
              <w:adjustRightInd w:val="0"/>
              <w:spacing w:line="240" w:lineRule="exact"/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13.73</w:t>
            </w:r>
          </w:p>
        </w:tc>
      </w:tr>
    </w:tbl>
    <w:p w14:paraId="7CEEE528" w14:textId="77777777" w:rsidR="00DF534C" w:rsidRPr="0068082D" w:rsidRDefault="00DF534C" w:rsidP="00EE0A06">
      <w:pPr>
        <w:tabs>
          <w:tab w:val="center" w:pos="4800"/>
        </w:tabs>
        <w:snapToGrid w:val="0"/>
        <w:spacing w:line="240" w:lineRule="exact"/>
        <w:ind w:leftChars="3" w:left="293" w:hangingChars="159" w:hanging="286"/>
        <w:rPr>
          <w:sz w:val="18"/>
        </w:rPr>
      </w:pPr>
      <w:proofErr w:type="gramStart"/>
      <w:r w:rsidRPr="0068082D">
        <w:rPr>
          <w:rFonts w:hint="eastAsia"/>
          <w:sz w:val="18"/>
        </w:rPr>
        <w:t>註</w:t>
      </w:r>
      <w:proofErr w:type="gramEnd"/>
      <w:r w:rsidRPr="0068082D">
        <w:rPr>
          <w:rFonts w:hint="eastAsia"/>
          <w:sz w:val="18"/>
        </w:rPr>
        <w:t>：1.本表係</w:t>
      </w:r>
      <w:proofErr w:type="gramStart"/>
      <w:r w:rsidRPr="0068082D">
        <w:rPr>
          <w:rFonts w:hint="eastAsia"/>
          <w:sz w:val="18"/>
        </w:rPr>
        <w:t>採</w:t>
      </w:r>
      <w:proofErr w:type="gramEnd"/>
      <w:r w:rsidRPr="0068082D">
        <w:rPr>
          <w:rFonts w:hint="eastAsia"/>
          <w:sz w:val="18"/>
        </w:rPr>
        <w:t>現金及約當現金基礎，包括現金及自投資日起3個月內到期或清償之債權證券。</w:t>
      </w:r>
    </w:p>
    <w:p w14:paraId="73DA1907" w14:textId="77777777" w:rsidR="00DF534C" w:rsidRPr="0068082D" w:rsidRDefault="00DF534C" w:rsidP="00EE0A06">
      <w:pPr>
        <w:tabs>
          <w:tab w:val="center" w:pos="4800"/>
        </w:tabs>
        <w:snapToGrid w:val="0"/>
        <w:spacing w:line="240" w:lineRule="exact"/>
        <w:ind w:leftChars="152" w:left="545" w:hangingChars="100" w:hanging="180"/>
        <w:rPr>
          <w:sz w:val="18"/>
        </w:rPr>
      </w:pPr>
      <w:r w:rsidRPr="0068082D">
        <w:rPr>
          <w:rFonts w:hint="eastAsia"/>
          <w:sz w:val="18"/>
        </w:rPr>
        <w:t>2.</w:t>
      </w:r>
      <w:r w:rsidR="00AE024A" w:rsidRPr="0068082D">
        <w:rPr>
          <w:rFonts w:hint="eastAsia"/>
          <w:sz w:val="18"/>
        </w:rPr>
        <w:t>本表「調整項目」欄所列，包括提存呆帳、</w:t>
      </w:r>
      <w:proofErr w:type="gramStart"/>
      <w:r w:rsidR="00AE024A" w:rsidRPr="0068082D">
        <w:rPr>
          <w:rFonts w:hint="eastAsia"/>
          <w:sz w:val="18"/>
        </w:rPr>
        <w:t>醫療折</w:t>
      </w:r>
      <w:proofErr w:type="gramEnd"/>
      <w:r w:rsidR="00AE024A" w:rsidRPr="0068082D">
        <w:rPr>
          <w:rFonts w:hint="eastAsia"/>
          <w:sz w:val="18"/>
        </w:rPr>
        <w:t>讓及評價短</w:t>
      </w:r>
      <w:proofErr w:type="gramStart"/>
      <w:r w:rsidR="00AE024A" w:rsidRPr="0068082D">
        <w:rPr>
          <w:rFonts w:hint="eastAsia"/>
          <w:sz w:val="18"/>
        </w:rPr>
        <w:t>絀</w:t>
      </w:r>
      <w:proofErr w:type="gramEnd"/>
      <w:r w:rsidR="00AE024A" w:rsidRPr="0068082D">
        <w:rPr>
          <w:rFonts w:hint="eastAsia"/>
          <w:sz w:val="18"/>
        </w:rPr>
        <w:t>、提存各項準備、折舊、減損及折耗、攤銷、兌換短</w:t>
      </w:r>
      <w:proofErr w:type="gramStart"/>
      <w:r w:rsidR="00AE024A" w:rsidRPr="0068082D">
        <w:rPr>
          <w:rFonts w:hint="eastAsia"/>
          <w:sz w:val="18"/>
        </w:rPr>
        <w:t>絀</w:t>
      </w:r>
      <w:proofErr w:type="gramEnd"/>
      <w:r w:rsidR="00AE024A" w:rsidRPr="0068082D">
        <w:rPr>
          <w:rFonts w:hint="eastAsia"/>
          <w:sz w:val="18"/>
        </w:rPr>
        <w:t>（賸餘）、處理資產短</w:t>
      </w:r>
      <w:proofErr w:type="gramStart"/>
      <w:r w:rsidR="00AE024A" w:rsidRPr="0068082D">
        <w:rPr>
          <w:rFonts w:hint="eastAsia"/>
          <w:sz w:val="18"/>
        </w:rPr>
        <w:t>絀</w:t>
      </w:r>
      <w:proofErr w:type="gramEnd"/>
      <w:r w:rsidR="00AE024A" w:rsidRPr="0068082D">
        <w:rPr>
          <w:rFonts w:hint="eastAsia"/>
          <w:sz w:val="18"/>
        </w:rPr>
        <w:t>（賸餘）、債務整理短</w:t>
      </w:r>
      <w:proofErr w:type="gramStart"/>
      <w:r w:rsidR="00AE024A" w:rsidRPr="0068082D">
        <w:rPr>
          <w:rFonts w:hint="eastAsia"/>
          <w:sz w:val="18"/>
        </w:rPr>
        <w:t>絀</w:t>
      </w:r>
      <w:proofErr w:type="gramEnd"/>
      <w:r w:rsidR="00AE024A" w:rsidRPr="0068082D">
        <w:rPr>
          <w:rFonts w:hint="eastAsia"/>
          <w:sz w:val="18"/>
        </w:rPr>
        <w:t>（賸餘）、其他、</w:t>
      </w:r>
      <w:proofErr w:type="gramStart"/>
      <w:r w:rsidR="00AE024A" w:rsidRPr="0068082D">
        <w:rPr>
          <w:rFonts w:hint="eastAsia"/>
          <w:sz w:val="18"/>
        </w:rPr>
        <w:t>流動資產淨減</w:t>
      </w:r>
      <w:proofErr w:type="gramEnd"/>
      <w:r w:rsidR="00AE024A" w:rsidRPr="0068082D">
        <w:rPr>
          <w:rFonts w:hint="eastAsia"/>
          <w:sz w:val="18"/>
        </w:rPr>
        <w:t>（淨增）及流動負債淨增（淨減）</w:t>
      </w:r>
      <w:r w:rsidRPr="0068082D">
        <w:rPr>
          <w:rFonts w:hint="eastAsia"/>
          <w:sz w:val="18"/>
        </w:rPr>
        <w:t>。</w:t>
      </w:r>
    </w:p>
    <w:p w14:paraId="254E7EB0" w14:textId="4E58FB7C" w:rsidR="00DF534C" w:rsidRDefault="00DF534C" w:rsidP="001038BF">
      <w:pPr>
        <w:overflowPunct/>
        <w:adjustRightInd w:val="0"/>
        <w:snapToGrid w:val="0"/>
        <w:ind w:left="1792" w:firstLineChars="0" w:firstLine="0"/>
        <w:jc w:val="left"/>
        <w:rPr>
          <w:b/>
          <w:spacing w:val="-10"/>
          <w:sz w:val="32"/>
          <w:u w:val="single" w:color="000000"/>
        </w:rPr>
      </w:pPr>
      <w:r w:rsidRPr="0068082D">
        <w:rPr>
          <w:rFonts w:hint="eastAsia"/>
          <w:b/>
          <w:spacing w:val="-10"/>
          <w:sz w:val="32"/>
          <w:u w:val="single" w:color="000000"/>
        </w:rPr>
        <w:lastRenderedPageBreak/>
        <w:t xml:space="preserve">　管制藥品製藥工廠作業基金餘</w:t>
      </w:r>
      <w:proofErr w:type="gramStart"/>
      <w:r w:rsidRPr="0068082D">
        <w:rPr>
          <w:rFonts w:hint="eastAsia"/>
          <w:b/>
          <w:spacing w:val="-10"/>
          <w:sz w:val="32"/>
          <w:u w:val="single" w:color="000000"/>
        </w:rPr>
        <w:t>絀</w:t>
      </w:r>
      <w:proofErr w:type="gramEnd"/>
      <w:r w:rsidRPr="0068082D">
        <w:rPr>
          <w:rFonts w:hint="eastAsia"/>
          <w:b/>
          <w:spacing w:val="-10"/>
          <w:sz w:val="32"/>
          <w:u w:val="single" w:color="000000"/>
        </w:rPr>
        <w:t xml:space="preserve">審定後平衡表　</w:t>
      </w:r>
    </w:p>
    <w:p w14:paraId="4F5EFCB4" w14:textId="51973596" w:rsidR="00DF534C" w:rsidRPr="0068082D" w:rsidRDefault="00DF534C" w:rsidP="001038BF">
      <w:pPr>
        <w:tabs>
          <w:tab w:val="left" w:pos="4998"/>
        </w:tabs>
        <w:overflowPunct/>
        <w:snapToGrid w:val="0"/>
        <w:ind w:leftChars="-50" w:left="-120" w:rightChars="11" w:right="26" w:firstLineChars="0" w:firstLine="0"/>
        <w:jc w:val="right"/>
      </w:pPr>
      <w:r w:rsidRPr="0068082D">
        <w:rPr>
          <w:rFonts w:hint="eastAsia"/>
        </w:rPr>
        <w:t>中華民國1</w:t>
      </w:r>
      <w:r w:rsidR="007331F9" w:rsidRPr="0068082D">
        <w:rPr>
          <w:rFonts w:hint="eastAsia"/>
        </w:rPr>
        <w:t>1</w:t>
      </w:r>
      <w:r w:rsidR="00204AAB">
        <w:rPr>
          <w:rFonts w:hint="eastAsia"/>
        </w:rPr>
        <w:t>4</w:t>
      </w:r>
      <w:r w:rsidRPr="0068082D">
        <w:rPr>
          <w:rFonts w:hint="eastAsia"/>
        </w:rPr>
        <w:t>年12月31日</w:t>
      </w:r>
      <w:r w:rsidRPr="0068082D">
        <w:rPr>
          <w:rFonts w:hint="eastAsia"/>
        </w:rPr>
        <w:tab/>
      </w:r>
      <w:r w:rsidRPr="0068082D">
        <w:rPr>
          <w:rFonts w:hint="eastAsia"/>
          <w:spacing w:val="-2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0"/>
        <w:gridCol w:w="1562"/>
        <w:gridCol w:w="787"/>
        <w:gridCol w:w="1564"/>
        <w:gridCol w:w="784"/>
        <w:gridCol w:w="1541"/>
        <w:gridCol w:w="727"/>
      </w:tblGrid>
      <w:tr w:rsidR="00425EA1" w:rsidRPr="00425EA1" w14:paraId="64062D12" w14:textId="77777777" w:rsidTr="0065357C">
        <w:trPr>
          <w:cantSplit/>
          <w:trHeight w:val="412"/>
        </w:trPr>
        <w:tc>
          <w:tcPr>
            <w:tcW w:w="324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A116C45" w14:textId="77777777" w:rsidR="00DF534C" w:rsidRPr="00ED3DCB" w:rsidRDefault="00DF534C" w:rsidP="00ED3DCB">
            <w:pPr>
              <w:snapToGrid w:val="0"/>
              <w:ind w:leftChars="20" w:left="48" w:rightChars="20" w:right="48" w:firstLineChars="10" w:firstLine="24"/>
              <w:jc w:val="distribute"/>
            </w:pPr>
            <w:r w:rsidRPr="00ED3DCB">
              <w:rPr>
                <w:rFonts w:hint="eastAsia"/>
              </w:rPr>
              <w:t>科目</w:t>
            </w:r>
          </w:p>
        </w:tc>
        <w:tc>
          <w:tcPr>
            <w:tcW w:w="234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973559A" w14:textId="290BE140" w:rsidR="00DF534C" w:rsidRPr="009E0CAB" w:rsidRDefault="00DF534C" w:rsidP="00ED3DCB">
            <w:pPr>
              <w:snapToGrid w:val="0"/>
              <w:ind w:leftChars="20" w:left="48" w:rightChars="20" w:right="48" w:firstLineChars="0" w:firstLine="0"/>
              <w:jc w:val="center"/>
              <w:rPr>
                <w:spacing w:val="20"/>
              </w:rPr>
            </w:pPr>
            <w:r w:rsidRPr="009E0CAB">
              <w:rPr>
                <w:rFonts w:hint="eastAsia"/>
                <w:spacing w:val="20"/>
              </w:rPr>
              <w:t>1</w:t>
            </w:r>
            <w:r w:rsidR="007331F9" w:rsidRPr="009E0CAB">
              <w:rPr>
                <w:rFonts w:hint="eastAsia"/>
                <w:spacing w:val="20"/>
              </w:rPr>
              <w:t>1</w:t>
            </w:r>
            <w:r w:rsidR="00204AAB" w:rsidRPr="009E0CAB">
              <w:rPr>
                <w:rFonts w:hint="eastAsia"/>
                <w:spacing w:val="20"/>
              </w:rPr>
              <w:t>4</w:t>
            </w:r>
            <w:r w:rsidRPr="009E0CAB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34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8A7DA2D" w14:textId="252EBCE0" w:rsidR="00DF534C" w:rsidRPr="009E0CAB" w:rsidRDefault="0068082D" w:rsidP="009E0CAB">
            <w:pPr>
              <w:snapToGrid w:val="0"/>
              <w:ind w:leftChars="20" w:left="48" w:rightChars="20" w:right="48" w:firstLineChars="0" w:firstLine="0"/>
              <w:jc w:val="center"/>
              <w:rPr>
                <w:spacing w:val="20"/>
              </w:rPr>
            </w:pPr>
            <w:r w:rsidRPr="009E0CAB">
              <w:rPr>
                <w:rFonts w:hint="eastAsia"/>
                <w:spacing w:val="20"/>
              </w:rPr>
              <w:t>11</w:t>
            </w:r>
            <w:r w:rsidR="00204AAB" w:rsidRPr="009E0CAB">
              <w:rPr>
                <w:rFonts w:hint="eastAsia"/>
                <w:spacing w:val="20"/>
              </w:rPr>
              <w:t>3</w:t>
            </w:r>
            <w:r w:rsidR="00DF534C" w:rsidRPr="009E0CAB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A69B309" w14:textId="77777777" w:rsidR="00DF534C" w:rsidRPr="00ED3DCB" w:rsidRDefault="00DF534C" w:rsidP="00990545">
            <w:pPr>
              <w:snapToGrid w:val="0"/>
              <w:ind w:leftChars="20" w:left="48" w:rightChars="-17" w:right="-41" w:firstLineChars="0" w:firstLine="0"/>
              <w:jc w:val="distribute"/>
            </w:pPr>
            <w:r w:rsidRPr="00ED3DCB">
              <w:rPr>
                <w:rFonts w:hint="eastAsia"/>
              </w:rPr>
              <w:t>比較增減</w:t>
            </w:r>
          </w:p>
        </w:tc>
      </w:tr>
      <w:tr w:rsidR="00425EA1" w:rsidRPr="00425EA1" w14:paraId="1F979F16" w14:textId="77777777" w:rsidTr="0065357C">
        <w:trPr>
          <w:cantSplit/>
          <w:trHeight w:val="412"/>
        </w:trPr>
        <w:tc>
          <w:tcPr>
            <w:tcW w:w="324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BFBEC58" w14:textId="77777777" w:rsidR="00DF534C" w:rsidRPr="00ED3DC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562" w:type="dxa"/>
            <w:tcBorders>
              <w:bottom w:val="single" w:sz="8" w:space="0" w:color="auto"/>
            </w:tcBorders>
            <w:vAlign w:val="center"/>
          </w:tcPr>
          <w:p w14:paraId="6AA6DFE1" w14:textId="77777777" w:rsidR="00DF534C" w:rsidRPr="00ED3DC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  <w:r w:rsidRPr="00ED3DCB">
              <w:rPr>
                <w:rFonts w:hint="eastAsia"/>
              </w:rPr>
              <w:t>金額</w:t>
            </w:r>
          </w:p>
        </w:tc>
        <w:tc>
          <w:tcPr>
            <w:tcW w:w="787" w:type="dxa"/>
            <w:tcBorders>
              <w:bottom w:val="single" w:sz="8" w:space="0" w:color="auto"/>
            </w:tcBorders>
            <w:vAlign w:val="center"/>
          </w:tcPr>
          <w:p w14:paraId="1EE7BADE" w14:textId="77777777" w:rsidR="00DF534C" w:rsidRPr="00ED3DC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  <w:r w:rsidRPr="00ED3DCB">
              <w:rPr>
                <w:rFonts w:hint="eastAsia"/>
              </w:rPr>
              <w:t>％</w:t>
            </w:r>
          </w:p>
        </w:tc>
        <w:tc>
          <w:tcPr>
            <w:tcW w:w="1564" w:type="dxa"/>
            <w:tcBorders>
              <w:bottom w:val="single" w:sz="8" w:space="0" w:color="auto"/>
            </w:tcBorders>
            <w:vAlign w:val="center"/>
          </w:tcPr>
          <w:p w14:paraId="3AF8A15A" w14:textId="77777777" w:rsidR="00DF534C" w:rsidRPr="00ED3DC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  <w:r w:rsidRPr="00ED3DCB">
              <w:rPr>
                <w:rFonts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6F52D734" w14:textId="77777777" w:rsidR="00DF534C" w:rsidRPr="00ED3DC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  <w:r w:rsidRPr="00ED3DCB">
              <w:rPr>
                <w:rFonts w:hint="eastAsia"/>
              </w:rPr>
              <w:t>％</w:t>
            </w:r>
          </w:p>
        </w:tc>
        <w:tc>
          <w:tcPr>
            <w:tcW w:w="1541" w:type="dxa"/>
            <w:tcBorders>
              <w:bottom w:val="single" w:sz="8" w:space="0" w:color="auto"/>
            </w:tcBorders>
            <w:vAlign w:val="center"/>
          </w:tcPr>
          <w:p w14:paraId="5816DA1A" w14:textId="77777777" w:rsidR="00DF534C" w:rsidRPr="00ED3DC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  <w:r w:rsidRPr="00ED3DCB">
              <w:rPr>
                <w:rFonts w:hint="eastAsia"/>
              </w:rPr>
              <w:t>金額</w:t>
            </w:r>
          </w:p>
        </w:tc>
        <w:tc>
          <w:tcPr>
            <w:tcW w:w="727" w:type="dxa"/>
            <w:tcBorders>
              <w:bottom w:val="single" w:sz="8" w:space="0" w:color="auto"/>
              <w:right w:val="nil"/>
            </w:tcBorders>
            <w:vAlign w:val="center"/>
          </w:tcPr>
          <w:p w14:paraId="7FBA0D27" w14:textId="77777777" w:rsidR="00DF534C" w:rsidRPr="00ED3DCB" w:rsidRDefault="00DF534C" w:rsidP="00ED3DCB">
            <w:pPr>
              <w:snapToGrid w:val="0"/>
              <w:ind w:leftChars="20" w:left="48" w:rightChars="20" w:right="48" w:firstLineChars="0" w:firstLine="0"/>
              <w:jc w:val="distribute"/>
            </w:pPr>
            <w:r w:rsidRPr="00ED3DCB">
              <w:rPr>
                <w:rFonts w:hint="eastAsia"/>
              </w:rPr>
              <w:t>％</w:t>
            </w:r>
          </w:p>
        </w:tc>
      </w:tr>
      <w:tr w:rsidR="00AE0350" w:rsidRPr="00425EA1" w14:paraId="28DA61E9" w14:textId="77777777" w:rsidTr="0065357C">
        <w:trPr>
          <w:cantSplit/>
          <w:trHeight w:val="552"/>
        </w:trPr>
        <w:tc>
          <w:tcPr>
            <w:tcW w:w="3240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BEC3AB" w14:textId="77777777" w:rsidR="00AE0350" w:rsidRPr="00425EA1" w:rsidRDefault="00AE0350" w:rsidP="00AE0350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</w:rPr>
            </w:pPr>
            <w:r w:rsidRPr="00425EA1">
              <w:rPr>
                <w:rFonts w:hint="eastAsia"/>
                <w:b/>
                <w:noProof/>
                <w:kern w:val="0"/>
              </w:rPr>
              <w:t>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F654533" w14:textId="7AB06863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2,352,081,565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5B1C7358" w14:textId="3D0A42B7" w:rsidR="00AE0350" w:rsidRPr="00B34D78" w:rsidRDefault="00AE0350" w:rsidP="00AE0350">
            <w:pPr>
              <w:ind w:leftChars="-28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6D81CB30" w14:textId="3230EC97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2,078,198,360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75CD093" w14:textId="53B29485" w:rsidR="00AE0350" w:rsidRPr="00B34D78" w:rsidRDefault="00AE0350" w:rsidP="00AE0350">
            <w:pPr>
              <w:ind w:leftChars="-37" w:left="1" w:rightChars="10" w:right="24" w:hangingChars="50" w:hanging="9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2EBA4CAE" w14:textId="4E95C729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273,883,205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3C1C684F" w14:textId="021F704B" w:rsidR="00AE0350" w:rsidRPr="00B34D78" w:rsidRDefault="00AE0350" w:rsidP="00AE0350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13.18</w:t>
            </w:r>
          </w:p>
        </w:tc>
      </w:tr>
      <w:tr w:rsidR="00AE0350" w:rsidRPr="00425EA1" w14:paraId="5587EC45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5CEAFEDC" w14:textId="77777777" w:rsidR="00AE0350" w:rsidRPr="00425EA1" w:rsidRDefault="00AE0350" w:rsidP="00AE035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流動資產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3E40283F" w14:textId="71274763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1,249,647,077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3E54C90F" w14:textId="6469790C" w:rsidR="00AE0350" w:rsidRPr="00B34D78" w:rsidRDefault="00AE0350" w:rsidP="00AE0350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53.13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55B22BED" w14:textId="19ED5128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959,366,030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F4BF705" w14:textId="3856AB07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46.16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10503F14" w14:textId="492A99B8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290,281,047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7190A7F2" w14:textId="03DB388C" w:rsidR="00AE0350" w:rsidRPr="00B34D78" w:rsidRDefault="00AE0350" w:rsidP="00AE0350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30.26</w:t>
            </w:r>
          </w:p>
        </w:tc>
      </w:tr>
      <w:tr w:rsidR="00AE0350" w:rsidRPr="00425EA1" w14:paraId="3E2AB20C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5A7FE88F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現金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8099973" w14:textId="1AE39977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452,430,686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2350D960" w14:textId="4C574903" w:rsidR="00AE0350" w:rsidRPr="00B34D78" w:rsidRDefault="00AE0350" w:rsidP="00AE0350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19.24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6FAFF071" w14:textId="404D2E0C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392,801,968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BA82493" w14:textId="66015D8B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18.90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0C8FE942" w14:textId="729CE7A2" w:rsidR="00AE0350" w:rsidRPr="00B34D78" w:rsidRDefault="00AE0350" w:rsidP="00AE0350">
            <w:pPr>
              <w:ind w:leftChars="-38" w:left="1" w:rightChars="10" w:right="24" w:hangingChars="51" w:hanging="92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59,628,718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07F431E4" w14:textId="2D86CD55" w:rsidR="00AE0350" w:rsidRPr="00B34D78" w:rsidRDefault="00AE0350" w:rsidP="00AE0350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15.18</w:t>
            </w:r>
          </w:p>
        </w:tc>
      </w:tr>
      <w:tr w:rsidR="00AE0350" w:rsidRPr="00425EA1" w14:paraId="1833FA28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06FD555F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流動金融資產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3FC0DD47" w14:textId="768EBB86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35,000,000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64F5B65F" w14:textId="565F940F" w:rsidR="00AE0350" w:rsidRPr="00B34D78" w:rsidRDefault="00AE0350" w:rsidP="00AE0350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1.49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1624296" w14:textId="79B05C07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1A159CB" w14:textId="66A6FD9F" w:rsidR="00AE0350" w:rsidRPr="00B34D78" w:rsidRDefault="00AE0350" w:rsidP="00AE0350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1.68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55FEB0C3" w14:textId="0E71DEF7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26D017F6" w14:textId="684DC3E8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E0350" w:rsidRPr="00425EA1" w14:paraId="4917CAA7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1D109671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應收款項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0683296" w14:textId="59B9E235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10,700,101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58696D8C" w14:textId="54365F45" w:rsidR="00AE0350" w:rsidRPr="00B34D78" w:rsidRDefault="00AE0350" w:rsidP="00AE0350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0.45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5F9C7185" w14:textId="08C60EFD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2,640,626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FBBD71B" w14:textId="0FDCD509" w:rsidR="00AE0350" w:rsidRPr="00B34D78" w:rsidRDefault="00AE0350" w:rsidP="00AE0350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3437EDD7" w14:textId="6C121CAE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8,059,475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60AC3270" w14:textId="5EE57B35" w:rsidR="00AE0350" w:rsidRPr="00B34D78" w:rsidRDefault="00AE0350" w:rsidP="00AE0350">
            <w:pPr>
              <w:ind w:leftChars="-40" w:left="-1" w:rightChars="10" w:right="24" w:hangingChars="53" w:hanging="9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305.21</w:t>
            </w:r>
          </w:p>
        </w:tc>
      </w:tr>
      <w:tr w:rsidR="00AE0350" w:rsidRPr="00425EA1" w14:paraId="14097CDD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30C64BF3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存貨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25C769B" w14:textId="3AED9A31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581,202,366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703EDD2A" w14:textId="06EFB185" w:rsidR="00AE0350" w:rsidRPr="00B34D78" w:rsidRDefault="00AE0350" w:rsidP="00AE0350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24.71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36B791B0" w14:textId="45350EA2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478,539,032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B5CE979" w14:textId="6E761511" w:rsidR="00AE0350" w:rsidRPr="00B34D78" w:rsidRDefault="00AE0350" w:rsidP="00AE0350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23.03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7675AD4E" w14:textId="4D5CC67A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102,663,334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1B868E30" w14:textId="0A656737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21.45</w:t>
            </w:r>
          </w:p>
        </w:tc>
      </w:tr>
      <w:tr w:rsidR="00AE0350" w:rsidRPr="00425EA1" w14:paraId="127FD856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4B07F151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預付款項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0AC191C3" w14:textId="7030E341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170,313,924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3F019771" w14:textId="5D5F08B5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7.24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3B1BAD55" w14:textId="584F73F3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50,384,404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FD56335" w14:textId="1982169D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2.42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284BAD1D" w14:textId="54C23A31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119,929,520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7A3D0899" w14:textId="26F908ED" w:rsidR="00AE0350" w:rsidRPr="00B34D78" w:rsidRDefault="00AE0350" w:rsidP="00AE0350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238.03</w:t>
            </w:r>
          </w:p>
        </w:tc>
      </w:tr>
      <w:tr w:rsidR="00AE0350" w:rsidRPr="00425EA1" w14:paraId="1E1901E3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4D9B0D5E" w14:textId="77777777" w:rsidR="00AE0350" w:rsidRPr="0065357C" w:rsidRDefault="00AE0350" w:rsidP="00AE0350">
            <w:pPr>
              <w:snapToGrid w:val="0"/>
              <w:spacing w:line="240" w:lineRule="exact"/>
              <w:ind w:leftChars="100" w:left="240" w:rightChars="30" w:right="72" w:firstLineChars="0" w:firstLine="0"/>
              <w:jc w:val="distribute"/>
              <w:rPr>
                <w:spacing w:val="-20"/>
                <w:w w:val="98"/>
                <w:kern w:val="0"/>
                <w:sz w:val="22"/>
              </w:rPr>
            </w:pPr>
            <w:r w:rsidRPr="0065357C">
              <w:rPr>
                <w:rFonts w:hint="eastAsia"/>
                <w:noProof/>
                <w:spacing w:val="-20"/>
                <w:w w:val="98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505CBCD8" w14:textId="1336F9EF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250,000,000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10C58150" w14:textId="25EC6701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10.63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3FEA18C" w14:textId="01002366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A883646" w14:textId="1C1934E9" w:rsidR="00AE0350" w:rsidRPr="00B34D78" w:rsidRDefault="00AE0350" w:rsidP="00AE0350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12.03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36970109" w14:textId="03F43174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5A0F756F" w14:textId="607EBD65" w:rsidR="00AE0350" w:rsidRPr="00B34D78" w:rsidRDefault="00AE0350" w:rsidP="00AE0350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E0350" w:rsidRPr="00425EA1" w14:paraId="09D3F91B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406A1DC8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非流動金融資產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20563F6" w14:textId="73BF2413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250,000,000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63D8BA31" w14:textId="24A47713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10.63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C6BE43D" w14:textId="3BF81E35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21FA3FF" w14:textId="2DC416BF" w:rsidR="00AE0350" w:rsidRPr="00B34D78" w:rsidRDefault="00AE0350" w:rsidP="00AE0350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12.03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32E32B14" w14:textId="3B280215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4FF87602" w14:textId="4AABD6C1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E0350" w:rsidRPr="00425EA1" w14:paraId="04660E71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24083423" w14:textId="77777777" w:rsidR="00AE0350" w:rsidRPr="00425EA1" w:rsidRDefault="00AE0350" w:rsidP="00AE035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不動產、廠房及設備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69C4E673" w14:textId="56FA7CFD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841,887,758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41C9AB69" w14:textId="446D0BC6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35.79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0C1A89E" w14:textId="36628A68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858,114,600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06EAE8F" w14:textId="157E3A96" w:rsidR="00AE0350" w:rsidRPr="00B34D78" w:rsidRDefault="00AE0350" w:rsidP="00AE0350">
            <w:pPr>
              <w:ind w:leftChars="-37" w:left="1" w:rightChars="10" w:right="24" w:hangingChars="50" w:hanging="9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41.29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412B72D9" w14:textId="05306ECE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- 16,226,842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3AE1D2F0" w14:textId="599B624D" w:rsidR="00AE0350" w:rsidRPr="00B34D78" w:rsidRDefault="00AE0350" w:rsidP="00AE0350">
            <w:pPr>
              <w:ind w:leftChars="-40" w:left="-1" w:rightChars="10" w:right="24" w:hangingChars="53" w:hanging="9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- 1.89</w:t>
            </w:r>
          </w:p>
        </w:tc>
      </w:tr>
      <w:tr w:rsidR="00AE0350" w:rsidRPr="00425EA1" w14:paraId="7714B192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5A44C2F1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土地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AF772BE" w14:textId="422AE533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92,849,200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21F998AD" w14:textId="76BD3248" w:rsidR="00AE0350" w:rsidRPr="00B34D78" w:rsidRDefault="00AE0350" w:rsidP="00AE0350">
            <w:pPr>
              <w:ind w:leftChars="-28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3.95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F62DA6B" w14:textId="309BDCD3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92,849,200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E623635" w14:textId="70149349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4.47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68C64221" w14:textId="5ABC6D79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18E3D2A5" w14:textId="3CC2C027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E0350" w:rsidRPr="00425EA1" w14:paraId="68C07CC3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6FED1FA1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土地改良物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6E34B69" w14:textId="71E9FF8C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1,999,975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08D0F8F4" w14:textId="7024F17E" w:rsidR="00AE0350" w:rsidRPr="00B34D78" w:rsidRDefault="00AE0350" w:rsidP="00AE0350">
            <w:pPr>
              <w:ind w:leftChars="-28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53EB5B37" w14:textId="4FD10489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672,353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7173E20" w14:textId="60BABEDA" w:rsidR="00AE0350" w:rsidRPr="00B34D78" w:rsidRDefault="00AE0350" w:rsidP="00AE0350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21B70FBE" w14:textId="5262659A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1,327,622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06E3B5C2" w14:textId="7A18E39F" w:rsidR="00AE0350" w:rsidRPr="00B34D78" w:rsidRDefault="00AE0350" w:rsidP="00AE0350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197.46</w:t>
            </w:r>
          </w:p>
        </w:tc>
      </w:tr>
      <w:tr w:rsidR="00AE0350" w:rsidRPr="00425EA1" w14:paraId="467A4F51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3B7F21E7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房屋及建築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17446553" w14:textId="07790954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405,695,550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35EFE2CA" w14:textId="24DCD856" w:rsidR="00AE0350" w:rsidRPr="00B34D78" w:rsidRDefault="00AE0350" w:rsidP="00AE0350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17.25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EDC3DB8" w14:textId="665E85F3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404,316,424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238899E" w14:textId="34AF156F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19.46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7E046110" w14:textId="2060437A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1,379,126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090CADF5" w14:textId="086C9147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0.34</w:t>
            </w:r>
          </w:p>
        </w:tc>
      </w:tr>
      <w:tr w:rsidR="00AE0350" w:rsidRPr="00425EA1" w14:paraId="4DF7D0FC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5D41C2EC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機械及設備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3EDFB22C" w14:textId="5C22C41C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304,991,753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26C3250B" w14:textId="36AA5D64" w:rsidR="00AE0350" w:rsidRPr="00B34D78" w:rsidRDefault="00AE0350" w:rsidP="00AE0350">
            <w:pPr>
              <w:ind w:leftChars="-87" w:rightChars="10" w:right="24" w:hangingChars="116" w:hanging="209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12.97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2770CF6B" w14:textId="2A99AF38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248,061,095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DD20D18" w14:textId="0F6A5174" w:rsidR="00AE0350" w:rsidRPr="00B34D78" w:rsidRDefault="00AE0350" w:rsidP="00AE0350">
            <w:pPr>
              <w:ind w:leftChars="-96" w:rightChars="10" w:right="24" w:hangingChars="128" w:hanging="23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11.94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6E4D27A9" w14:textId="7345DB44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56,930,658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20F76559" w14:textId="5C35C52F" w:rsidR="00AE0350" w:rsidRPr="00B34D78" w:rsidRDefault="00AE0350" w:rsidP="00AE0350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22.95</w:t>
            </w:r>
          </w:p>
        </w:tc>
      </w:tr>
      <w:tr w:rsidR="00AE0350" w:rsidRPr="00425EA1" w14:paraId="2AD69CC4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37194297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425EA1">
              <w:rPr>
                <w:spacing w:val="-6"/>
                <w:kern w:val="0"/>
                <w:sz w:val="22"/>
              </w:rPr>
              <w:t>交通及</w:t>
            </w:r>
            <w:r w:rsidRPr="00425EA1">
              <w:rPr>
                <w:noProof/>
                <w:kern w:val="0"/>
                <w:sz w:val="22"/>
              </w:rPr>
              <w:t>運輸設備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5F1C7C09" w14:textId="7A7431F5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1,594,447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62CF55A9" w14:textId="5B454519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7161FEB" w14:textId="3185989A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1,739,583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6D346F3" w14:textId="36E448CE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6255A42E" w14:textId="5127A53E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- 145,136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0A8852A1" w14:textId="56C23C2D" w:rsidR="00AE0350" w:rsidRPr="00B34D78" w:rsidRDefault="00AE0350" w:rsidP="00AE0350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- 8.34</w:t>
            </w:r>
          </w:p>
        </w:tc>
      </w:tr>
      <w:tr w:rsidR="00AE0350" w:rsidRPr="00425EA1" w14:paraId="1EE9FBEF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0648E07A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什項設備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34D8508F" w14:textId="23AECA2E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20,140,836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6997462E" w14:textId="2090C48F" w:rsidR="00AE0350" w:rsidRPr="00B34D78" w:rsidRDefault="00AE0350" w:rsidP="00AE0350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0.86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6B6C3072" w14:textId="3725B87E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2,840,793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08B682C" w14:textId="18364778" w:rsidR="00AE0350" w:rsidRPr="00B34D78" w:rsidRDefault="00AE0350" w:rsidP="00AE0350">
            <w:pPr>
              <w:ind w:leftChars="-37" w:left="1" w:rightChars="10" w:right="24" w:hangingChars="50" w:hanging="9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6F28230B" w14:textId="13B5F981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17,300,043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71D54CA3" w14:textId="51713AF7" w:rsidR="00AE0350" w:rsidRPr="00B34D78" w:rsidRDefault="00AE0350" w:rsidP="00AE0350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608.99</w:t>
            </w:r>
          </w:p>
        </w:tc>
      </w:tr>
      <w:tr w:rsidR="00AE0350" w:rsidRPr="00425EA1" w14:paraId="42BEE966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1172B6E6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購建中固定資產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78DF5C6F" w14:textId="343C34E6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14,615,997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2BEA0816" w14:textId="431DB3D0" w:rsidR="00AE0350" w:rsidRPr="00B34D78" w:rsidRDefault="00AE0350" w:rsidP="00AE0350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0.62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4C44EDE9" w14:textId="2D95F102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107,635,152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B67ED26" w14:textId="2C82B263" w:rsidR="00AE0350" w:rsidRPr="00B34D78" w:rsidRDefault="00AE0350" w:rsidP="00AE0350">
            <w:pPr>
              <w:ind w:rightChars="10" w:right="24" w:firstLineChars="28" w:firstLine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5.18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2D0174B1" w14:textId="4CEE9482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- 93,019,155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2BE67262" w14:textId="3B97951A" w:rsidR="00AE0350" w:rsidRPr="00B34D78" w:rsidRDefault="00AE0350" w:rsidP="00AE0350">
            <w:pPr>
              <w:ind w:leftChars="-40" w:left="-1" w:rightChars="10" w:right="24" w:hangingChars="53" w:hanging="9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- 86.42</w:t>
            </w:r>
          </w:p>
        </w:tc>
      </w:tr>
      <w:tr w:rsidR="00AE0350" w:rsidRPr="00425EA1" w14:paraId="1631EDBC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310CD90E" w14:textId="77777777" w:rsidR="00AE0350" w:rsidRPr="00425EA1" w:rsidRDefault="00AE0350" w:rsidP="00AE0350">
            <w:pPr>
              <w:widowControl w:val="0"/>
              <w:overflowPunct/>
              <w:spacing w:line="240" w:lineRule="exact"/>
              <w:ind w:leftChars="100" w:left="240" w:right="42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25EA1">
              <w:rPr>
                <w:rFonts w:cs="Times New Roman" w:hint="eastAsia"/>
                <w:noProof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54EFB03F" w14:textId="4C2A0F91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7,046,730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0A4949A4" w14:textId="26BDC23A" w:rsidR="00AE0350" w:rsidRPr="00B34D78" w:rsidRDefault="00AE0350" w:rsidP="00AE0350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389AC982" w14:textId="6257D71D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7,217,730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5314B28" w14:textId="78B55F51" w:rsidR="00AE0350" w:rsidRPr="00B34D78" w:rsidRDefault="00AE0350" w:rsidP="00AE0350">
            <w:pPr>
              <w:ind w:rightChars="10" w:right="24" w:firstLineChars="92" w:firstLine="166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6F1D0995" w14:textId="3E0034DB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- 171,000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480580FB" w14:textId="6101407A" w:rsidR="00AE0350" w:rsidRPr="00B34D78" w:rsidRDefault="00AE0350" w:rsidP="00AE0350">
            <w:pPr>
              <w:ind w:leftChars="-40" w:left="-1" w:rightChars="10" w:right="24" w:hangingChars="53" w:hanging="9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- 2.37</w:t>
            </w:r>
          </w:p>
        </w:tc>
      </w:tr>
      <w:tr w:rsidR="00AE0350" w:rsidRPr="00425EA1" w14:paraId="59FDC036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147A02E4" w14:textId="77777777" w:rsidR="00AE0350" w:rsidRPr="00425EA1" w:rsidRDefault="00AE0350" w:rsidP="00AE0350">
            <w:pPr>
              <w:widowControl w:val="0"/>
              <w:overflowPunct/>
              <w:spacing w:line="240" w:lineRule="exact"/>
              <w:ind w:leftChars="200" w:left="480" w:right="42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25EA1">
              <w:rPr>
                <w:rFonts w:cs="Times New Roman" w:hint="eastAsia"/>
                <w:noProof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27CDA425" w14:textId="6DE84B30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7,046,730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171EE594" w14:textId="302FB927" w:rsidR="00AE0350" w:rsidRPr="00B34D78" w:rsidRDefault="00AE0350" w:rsidP="00AE0350">
            <w:pPr>
              <w:ind w:rightChars="10" w:right="24" w:firstLineChars="40" w:firstLine="72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175A12D8" w14:textId="4C404CB4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7,217,730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591A528" w14:textId="6E45C748" w:rsidR="00AE0350" w:rsidRPr="00B34D78" w:rsidRDefault="00AE0350" w:rsidP="00AE0350">
            <w:pPr>
              <w:ind w:rightChars="10" w:right="24" w:firstLineChars="92" w:firstLine="166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6F79F4AD" w14:textId="0AABF08D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- 171,000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34AC8882" w14:textId="5E582A58" w:rsidR="00AE0350" w:rsidRPr="00B34D78" w:rsidRDefault="00AE0350" w:rsidP="00AE0350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- 2.37</w:t>
            </w:r>
          </w:p>
        </w:tc>
      </w:tr>
      <w:tr w:rsidR="00AE0350" w:rsidRPr="00425EA1" w14:paraId="364A9AF0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76C3C16A" w14:textId="77777777" w:rsidR="00AE0350" w:rsidRPr="00425EA1" w:rsidRDefault="00AE0350" w:rsidP="00AE035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其他資產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4EDFEBA1" w14:textId="5190FD11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3,500,000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7F5F5D85" w14:textId="12C20E9C" w:rsidR="00AE0350" w:rsidRPr="00B34D78" w:rsidRDefault="00AE0350" w:rsidP="00AE0350">
            <w:pPr>
              <w:ind w:rightChars="10" w:right="24" w:firstLineChars="97" w:firstLine="175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0893B5F3" w14:textId="43687F03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5B7DDDB" w14:textId="39E8687B" w:rsidR="00AE0350" w:rsidRPr="00B34D78" w:rsidRDefault="00AE0350" w:rsidP="00AE0350">
            <w:pPr>
              <w:ind w:rightChars="10" w:right="24" w:firstLineChars="92" w:firstLine="166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19C6E557" w14:textId="3EAEF382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7E58F8B8" w14:textId="6E0822AD" w:rsidR="00AE0350" w:rsidRPr="00B34D78" w:rsidRDefault="00AE0350" w:rsidP="00AE0350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E0350" w:rsidRPr="00425EA1" w14:paraId="4D1E755C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nil"/>
            </w:tcBorders>
            <w:vAlign w:val="center"/>
          </w:tcPr>
          <w:p w14:paraId="6726B8D6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什項資產</w:t>
            </w:r>
          </w:p>
        </w:tc>
        <w:tc>
          <w:tcPr>
            <w:tcW w:w="1562" w:type="dxa"/>
            <w:tcBorders>
              <w:top w:val="nil"/>
              <w:bottom w:val="nil"/>
            </w:tcBorders>
            <w:vAlign w:val="center"/>
          </w:tcPr>
          <w:p w14:paraId="538DC6CD" w14:textId="00A46915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3,500,000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0110973E" w14:textId="006B289A" w:rsidR="00AE0350" w:rsidRPr="00B34D78" w:rsidRDefault="00AE0350" w:rsidP="00AE0350">
            <w:pPr>
              <w:ind w:rightChars="10" w:right="24" w:firstLineChars="97" w:firstLine="175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center"/>
          </w:tcPr>
          <w:p w14:paraId="7486E728" w14:textId="0FFD2C27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65EEE3A" w14:textId="7BE03105" w:rsidR="00AE0350" w:rsidRPr="00B34D78" w:rsidRDefault="00AE0350" w:rsidP="00AE0350">
            <w:pPr>
              <w:ind w:rightChars="10" w:right="24" w:firstLineChars="92" w:firstLine="166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14:paraId="32E626D3" w14:textId="50890182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  <w:vAlign w:val="center"/>
          </w:tcPr>
          <w:p w14:paraId="426C3AF4" w14:textId="66783CC8" w:rsidR="00AE0350" w:rsidRPr="00B34D78" w:rsidRDefault="00AE0350" w:rsidP="00AE0350">
            <w:pPr>
              <w:ind w:rightChars="10" w:right="24" w:firstLineChars="25" w:firstLine="45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E0350" w:rsidRPr="00425EA1" w14:paraId="48888F10" w14:textId="77777777" w:rsidTr="0065357C">
        <w:trPr>
          <w:cantSplit/>
          <w:trHeight w:val="552"/>
        </w:trPr>
        <w:tc>
          <w:tcPr>
            <w:tcW w:w="324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48938A5" w14:textId="77777777" w:rsidR="00AE0350" w:rsidRPr="00425EA1" w:rsidRDefault="00AE0350" w:rsidP="00AE0350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</w:rPr>
            </w:pPr>
            <w:r w:rsidRPr="00425EA1">
              <w:rPr>
                <w:rFonts w:hint="eastAsia"/>
                <w:b/>
                <w:noProof/>
                <w:kern w:val="0"/>
              </w:rPr>
              <w:t>合計</w:t>
            </w:r>
          </w:p>
        </w:tc>
        <w:tc>
          <w:tcPr>
            <w:tcW w:w="1562" w:type="dxa"/>
            <w:tcBorders>
              <w:top w:val="nil"/>
              <w:bottom w:val="single" w:sz="8" w:space="0" w:color="auto"/>
            </w:tcBorders>
            <w:vAlign w:val="center"/>
          </w:tcPr>
          <w:p w14:paraId="3F4ECCD6" w14:textId="52CC5174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2,352,081,565</w:t>
            </w:r>
          </w:p>
        </w:tc>
        <w:tc>
          <w:tcPr>
            <w:tcW w:w="787" w:type="dxa"/>
            <w:tcBorders>
              <w:top w:val="nil"/>
              <w:bottom w:val="single" w:sz="8" w:space="0" w:color="auto"/>
            </w:tcBorders>
            <w:vAlign w:val="center"/>
          </w:tcPr>
          <w:p w14:paraId="4D14FEBD" w14:textId="3B875297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64" w:type="dxa"/>
            <w:tcBorders>
              <w:top w:val="nil"/>
              <w:bottom w:val="single" w:sz="8" w:space="0" w:color="auto"/>
            </w:tcBorders>
            <w:vAlign w:val="center"/>
          </w:tcPr>
          <w:p w14:paraId="397D8010" w14:textId="0ABCF733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2,078,198,360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1EA6B2C4" w14:textId="2DF2594A" w:rsidR="00AE0350" w:rsidRPr="00B34D78" w:rsidRDefault="00AE0350" w:rsidP="00AE0350">
            <w:pPr>
              <w:ind w:leftChars="-37" w:left="1" w:rightChars="10" w:right="24" w:hangingChars="50" w:hanging="9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1" w:type="dxa"/>
            <w:tcBorders>
              <w:top w:val="nil"/>
              <w:bottom w:val="single" w:sz="8" w:space="0" w:color="auto"/>
            </w:tcBorders>
            <w:vAlign w:val="center"/>
          </w:tcPr>
          <w:p w14:paraId="7C24D195" w14:textId="6549C975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273,883,205</w:t>
            </w:r>
          </w:p>
        </w:tc>
        <w:tc>
          <w:tcPr>
            <w:tcW w:w="72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B892CCD" w14:textId="708D3AEC" w:rsidR="00AE0350" w:rsidRPr="00B34D78" w:rsidRDefault="00AE0350" w:rsidP="00AE0350">
            <w:pPr>
              <w:ind w:rightChars="10" w:right="24"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13.18</w:t>
            </w:r>
          </w:p>
        </w:tc>
      </w:tr>
    </w:tbl>
    <w:p w14:paraId="39E52371" w14:textId="55B425ED" w:rsidR="00DF534C" w:rsidRPr="008C413D" w:rsidRDefault="00DF534C" w:rsidP="0065357C">
      <w:pPr>
        <w:tabs>
          <w:tab w:val="center" w:pos="4800"/>
        </w:tabs>
        <w:snapToGrid w:val="0"/>
        <w:ind w:left="279" w:hangingChars="155" w:hanging="279"/>
        <w:rPr>
          <w:color w:val="FF0000"/>
          <w:sz w:val="18"/>
          <w:szCs w:val="18"/>
        </w:rPr>
      </w:pPr>
      <w:proofErr w:type="gramStart"/>
      <w:r w:rsidRPr="0068082D">
        <w:rPr>
          <w:rFonts w:hint="eastAsia"/>
          <w:sz w:val="18"/>
          <w:szCs w:val="18"/>
        </w:rPr>
        <w:t>註</w:t>
      </w:r>
      <w:proofErr w:type="gramEnd"/>
      <w:r w:rsidRPr="0068082D">
        <w:rPr>
          <w:rFonts w:hint="eastAsia"/>
          <w:sz w:val="18"/>
          <w:szCs w:val="18"/>
        </w:rPr>
        <w:t>：</w:t>
      </w:r>
      <w:r w:rsidRPr="0068082D">
        <w:rPr>
          <w:sz w:val="18"/>
          <w:szCs w:val="18"/>
        </w:rPr>
        <w:t>信</w:t>
      </w:r>
      <w:r w:rsidRPr="0068082D">
        <w:rPr>
          <w:rFonts w:hint="eastAsia"/>
          <w:sz w:val="18"/>
          <w:szCs w:val="18"/>
        </w:rPr>
        <w:t>託代理與保證資產（負債），</w:t>
      </w:r>
      <w:r w:rsidR="00AE0350" w:rsidRPr="00AE0350">
        <w:rPr>
          <w:sz w:val="18"/>
          <w:szCs w:val="18"/>
        </w:rPr>
        <w:t>114年底及113年底各有3,200,002元及7,250,003元。</w:t>
      </w:r>
    </w:p>
    <w:p w14:paraId="1CF1A531" w14:textId="262622EC" w:rsidR="00DF534C" w:rsidRDefault="00DF534C" w:rsidP="001038BF">
      <w:pPr>
        <w:overflowPunct/>
        <w:adjustRightInd w:val="0"/>
        <w:snapToGrid w:val="0"/>
        <w:ind w:left="1792" w:firstLineChars="0" w:firstLine="0"/>
        <w:jc w:val="left"/>
        <w:rPr>
          <w:bCs/>
          <w:spacing w:val="-10"/>
          <w:sz w:val="32"/>
          <w:u w:color="000000"/>
        </w:rPr>
      </w:pPr>
      <w:r w:rsidRPr="0068082D">
        <w:rPr>
          <w:b/>
          <w:spacing w:val="-10"/>
          <w:sz w:val="20"/>
          <w:u w:val="single" w:color="000000"/>
        </w:rPr>
        <w:lastRenderedPageBreak/>
        <w:tab/>
      </w:r>
      <w:r w:rsidRPr="0068082D">
        <w:rPr>
          <w:rFonts w:hint="eastAsia"/>
          <w:b/>
          <w:spacing w:val="-10"/>
          <w:sz w:val="32"/>
          <w:u w:val="single" w:color="000000"/>
        </w:rPr>
        <w:t xml:space="preserve">　管制藥品製藥工廠作業基金餘</w:t>
      </w:r>
      <w:proofErr w:type="gramStart"/>
      <w:r w:rsidRPr="0068082D">
        <w:rPr>
          <w:rFonts w:hint="eastAsia"/>
          <w:b/>
          <w:spacing w:val="-10"/>
          <w:sz w:val="32"/>
          <w:u w:val="single" w:color="000000"/>
        </w:rPr>
        <w:t>絀</w:t>
      </w:r>
      <w:proofErr w:type="gramEnd"/>
      <w:r w:rsidRPr="0068082D">
        <w:rPr>
          <w:rFonts w:hint="eastAsia"/>
          <w:b/>
          <w:spacing w:val="-10"/>
          <w:sz w:val="32"/>
          <w:u w:val="single" w:color="000000"/>
        </w:rPr>
        <w:t xml:space="preserve">審定後平衡表　</w:t>
      </w:r>
      <w:r w:rsidRPr="0068082D">
        <w:rPr>
          <w:rFonts w:hint="eastAsia"/>
          <w:bCs/>
          <w:spacing w:val="-10"/>
          <w:sz w:val="32"/>
          <w:u w:color="000000"/>
        </w:rPr>
        <w:t>（</w:t>
      </w:r>
      <w:r w:rsidRPr="0068082D">
        <w:rPr>
          <w:bCs/>
          <w:spacing w:val="-10"/>
          <w:sz w:val="32"/>
          <w:u w:color="000000"/>
        </w:rPr>
        <w:t>續</w:t>
      </w:r>
      <w:r w:rsidRPr="0068082D">
        <w:rPr>
          <w:rFonts w:hint="eastAsia"/>
          <w:bCs/>
          <w:spacing w:val="-10"/>
          <w:sz w:val="32"/>
          <w:u w:color="000000"/>
        </w:rPr>
        <w:t>）</w:t>
      </w:r>
    </w:p>
    <w:p w14:paraId="7D5B17B2" w14:textId="58D3ACC6" w:rsidR="00DF534C" w:rsidRPr="0068082D" w:rsidRDefault="00DF534C" w:rsidP="00990545">
      <w:pPr>
        <w:tabs>
          <w:tab w:val="left" w:pos="4998"/>
        </w:tabs>
        <w:overflowPunct/>
        <w:snapToGrid w:val="0"/>
        <w:ind w:leftChars="-50" w:left="-120" w:rightChars="17" w:right="41" w:firstLineChars="0" w:firstLine="0"/>
        <w:jc w:val="right"/>
      </w:pPr>
      <w:r w:rsidRPr="0068082D">
        <w:rPr>
          <w:rFonts w:hint="eastAsia"/>
        </w:rPr>
        <w:t>中華民國1</w:t>
      </w:r>
      <w:r w:rsidR="007331F9" w:rsidRPr="0068082D">
        <w:rPr>
          <w:rFonts w:hint="eastAsia"/>
        </w:rPr>
        <w:t>1</w:t>
      </w:r>
      <w:r w:rsidR="00204AAB">
        <w:rPr>
          <w:rFonts w:hint="eastAsia"/>
        </w:rPr>
        <w:t>4</w:t>
      </w:r>
      <w:r w:rsidRPr="0068082D">
        <w:rPr>
          <w:rFonts w:hint="eastAsia"/>
        </w:rPr>
        <w:t>年12月31日</w:t>
      </w:r>
      <w:r w:rsidRPr="0068082D">
        <w:rPr>
          <w:rFonts w:hint="eastAsia"/>
        </w:rPr>
        <w:tab/>
      </w:r>
      <w:r w:rsidRPr="0068082D">
        <w:rPr>
          <w:rFonts w:hint="eastAsia"/>
          <w:spacing w:val="-2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4"/>
        <w:gridCol w:w="1568"/>
        <w:gridCol w:w="784"/>
        <w:gridCol w:w="1567"/>
        <w:gridCol w:w="784"/>
        <w:gridCol w:w="1554"/>
        <w:gridCol w:w="714"/>
      </w:tblGrid>
      <w:tr w:rsidR="00425EA1" w:rsidRPr="0068082D" w14:paraId="3D514E7E" w14:textId="77777777" w:rsidTr="0065357C">
        <w:trPr>
          <w:cantSplit/>
          <w:trHeight w:val="414"/>
        </w:trPr>
        <w:tc>
          <w:tcPr>
            <w:tcW w:w="323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AA91222" w14:textId="77777777" w:rsidR="00DF534C" w:rsidRPr="00425EA1" w:rsidRDefault="00DF534C" w:rsidP="00BE56C8">
            <w:pPr>
              <w:snapToGrid w:val="0"/>
              <w:ind w:leftChars="20" w:left="48" w:rightChars="20" w:right="48" w:firstLineChars="10" w:firstLine="24"/>
              <w:jc w:val="distribute"/>
            </w:pPr>
            <w:r w:rsidRPr="00425EA1">
              <w:rPr>
                <w:rFonts w:hint="eastAsia"/>
              </w:rPr>
              <w:t>科目</w:t>
            </w:r>
          </w:p>
        </w:tc>
        <w:tc>
          <w:tcPr>
            <w:tcW w:w="235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3296F9B" w14:textId="74FF1765" w:rsidR="00DF534C" w:rsidRPr="0068082D" w:rsidRDefault="00DF534C" w:rsidP="00BE56C8">
            <w:pPr>
              <w:snapToGrid w:val="0"/>
              <w:ind w:leftChars="20" w:left="48" w:rightChars="20" w:right="48" w:firstLineChars="0" w:firstLine="0"/>
              <w:jc w:val="center"/>
              <w:rPr>
                <w:spacing w:val="20"/>
              </w:rPr>
            </w:pPr>
            <w:r w:rsidRPr="0068082D">
              <w:rPr>
                <w:rFonts w:hint="eastAsia"/>
                <w:spacing w:val="20"/>
              </w:rPr>
              <w:t>1</w:t>
            </w:r>
            <w:r w:rsidR="007331F9" w:rsidRPr="0068082D">
              <w:rPr>
                <w:rFonts w:hint="eastAsia"/>
                <w:spacing w:val="20"/>
              </w:rPr>
              <w:t>1</w:t>
            </w:r>
            <w:r w:rsidR="00204AAB">
              <w:rPr>
                <w:rFonts w:hint="eastAsia"/>
                <w:spacing w:val="20"/>
              </w:rPr>
              <w:t>4</w:t>
            </w:r>
            <w:r w:rsidRPr="0068082D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35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7AB4B33" w14:textId="78DA6167" w:rsidR="00DF534C" w:rsidRPr="0068082D" w:rsidRDefault="00DF534C" w:rsidP="00BE56C8">
            <w:pPr>
              <w:snapToGrid w:val="0"/>
              <w:ind w:leftChars="20" w:left="48" w:rightChars="20" w:right="48" w:firstLineChars="0" w:firstLine="0"/>
              <w:jc w:val="center"/>
              <w:rPr>
                <w:spacing w:val="20"/>
              </w:rPr>
            </w:pPr>
            <w:r w:rsidRPr="0068082D">
              <w:rPr>
                <w:rFonts w:hint="eastAsia"/>
                <w:spacing w:val="20"/>
              </w:rPr>
              <w:t>1</w:t>
            </w:r>
            <w:r w:rsidR="0068082D">
              <w:rPr>
                <w:rFonts w:hint="eastAsia"/>
                <w:spacing w:val="20"/>
              </w:rPr>
              <w:t>1</w:t>
            </w:r>
            <w:r w:rsidR="00204AAB">
              <w:rPr>
                <w:rFonts w:hint="eastAsia"/>
                <w:spacing w:val="20"/>
              </w:rPr>
              <w:t>3</w:t>
            </w:r>
            <w:r w:rsidRPr="0068082D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170BEB7" w14:textId="77777777" w:rsidR="00DF534C" w:rsidRPr="0068082D" w:rsidRDefault="00DF534C" w:rsidP="00990545">
            <w:pPr>
              <w:snapToGrid w:val="0"/>
              <w:ind w:leftChars="20" w:left="48" w:rightChars="-11" w:right="-26" w:firstLineChars="0" w:firstLine="0"/>
              <w:jc w:val="distribute"/>
            </w:pPr>
            <w:r w:rsidRPr="0068082D">
              <w:rPr>
                <w:rFonts w:hint="eastAsia"/>
              </w:rPr>
              <w:t>比較增減</w:t>
            </w:r>
          </w:p>
        </w:tc>
      </w:tr>
      <w:tr w:rsidR="00425EA1" w:rsidRPr="0068082D" w14:paraId="606581F1" w14:textId="77777777" w:rsidTr="0065357C">
        <w:trPr>
          <w:cantSplit/>
          <w:trHeight w:val="414"/>
        </w:trPr>
        <w:tc>
          <w:tcPr>
            <w:tcW w:w="323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33D13B5" w14:textId="77777777" w:rsidR="00DF534C" w:rsidRPr="00425EA1" w:rsidRDefault="00DF534C" w:rsidP="00BE56C8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568" w:type="dxa"/>
            <w:tcBorders>
              <w:bottom w:val="single" w:sz="8" w:space="0" w:color="auto"/>
            </w:tcBorders>
            <w:vAlign w:val="center"/>
          </w:tcPr>
          <w:p w14:paraId="092A0217" w14:textId="77777777" w:rsidR="00DF534C" w:rsidRPr="0068082D" w:rsidRDefault="00DF534C" w:rsidP="00BE56C8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2B9EDF3C" w14:textId="77777777" w:rsidR="00DF534C" w:rsidRPr="0068082D" w:rsidRDefault="00DF534C" w:rsidP="00BE56C8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％</w:t>
            </w:r>
          </w:p>
        </w:tc>
        <w:tc>
          <w:tcPr>
            <w:tcW w:w="1567" w:type="dxa"/>
            <w:tcBorders>
              <w:bottom w:val="single" w:sz="8" w:space="0" w:color="auto"/>
            </w:tcBorders>
            <w:vAlign w:val="center"/>
          </w:tcPr>
          <w:p w14:paraId="08E6C117" w14:textId="77777777" w:rsidR="00DF534C" w:rsidRPr="0068082D" w:rsidRDefault="00DF534C" w:rsidP="00BE56C8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178A3CFD" w14:textId="77777777" w:rsidR="00DF534C" w:rsidRPr="0068082D" w:rsidRDefault="00DF534C" w:rsidP="00BE56C8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％</w:t>
            </w:r>
          </w:p>
        </w:tc>
        <w:tc>
          <w:tcPr>
            <w:tcW w:w="1554" w:type="dxa"/>
            <w:tcBorders>
              <w:bottom w:val="single" w:sz="8" w:space="0" w:color="auto"/>
            </w:tcBorders>
            <w:vAlign w:val="center"/>
          </w:tcPr>
          <w:p w14:paraId="2D528124" w14:textId="77777777" w:rsidR="00DF534C" w:rsidRPr="0068082D" w:rsidRDefault="00DF534C" w:rsidP="00BE56C8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金額</w:t>
            </w:r>
          </w:p>
        </w:tc>
        <w:tc>
          <w:tcPr>
            <w:tcW w:w="714" w:type="dxa"/>
            <w:tcBorders>
              <w:bottom w:val="single" w:sz="8" w:space="0" w:color="auto"/>
              <w:right w:val="nil"/>
            </w:tcBorders>
            <w:vAlign w:val="center"/>
          </w:tcPr>
          <w:p w14:paraId="513103A4" w14:textId="77777777" w:rsidR="00DF534C" w:rsidRPr="0068082D" w:rsidRDefault="00DF534C" w:rsidP="00BE56C8">
            <w:pPr>
              <w:snapToGrid w:val="0"/>
              <w:ind w:leftChars="20" w:left="48" w:rightChars="20" w:right="48" w:firstLineChars="0" w:firstLine="0"/>
              <w:jc w:val="distribute"/>
            </w:pPr>
            <w:r w:rsidRPr="0068082D">
              <w:rPr>
                <w:rFonts w:hint="eastAsia"/>
              </w:rPr>
              <w:t>％</w:t>
            </w:r>
          </w:p>
        </w:tc>
      </w:tr>
      <w:tr w:rsidR="00AE0350" w:rsidRPr="008C413D" w14:paraId="0FD6B464" w14:textId="77777777" w:rsidTr="0065357C">
        <w:trPr>
          <w:cantSplit/>
          <w:trHeight w:val="771"/>
        </w:trPr>
        <w:tc>
          <w:tcPr>
            <w:tcW w:w="323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136F2D0" w14:textId="77777777" w:rsidR="00AE0350" w:rsidRPr="00425EA1" w:rsidRDefault="00AE0350" w:rsidP="00AE0350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</w:rPr>
            </w:pPr>
            <w:r w:rsidRPr="00425EA1">
              <w:rPr>
                <w:rFonts w:hint="eastAsia"/>
                <w:b/>
                <w:noProof/>
                <w:kern w:val="0"/>
              </w:rPr>
              <w:t>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40DDD7F" w14:textId="1D17CEE5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348,676,717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2F71300" w14:textId="163CF9E5" w:rsidR="00AE0350" w:rsidRPr="00B34D78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14.82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1BA0B3E1" w14:textId="37959AA3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185,226,428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F218026" w14:textId="7CAAA6FF" w:rsidR="00AE0350" w:rsidRPr="00B34D78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8.91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33E2199" w14:textId="4F5BC922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163,450,289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419BC4B9" w14:textId="23908942" w:rsidR="00AE0350" w:rsidRPr="00B34D78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88.24</w:t>
            </w:r>
          </w:p>
        </w:tc>
      </w:tr>
      <w:tr w:rsidR="00AE0350" w:rsidRPr="008C413D" w14:paraId="10E08F64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3AD3293C" w14:textId="77777777" w:rsidR="00AE0350" w:rsidRPr="00425EA1" w:rsidRDefault="00AE0350" w:rsidP="00AE035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流動負債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1E1B285" w14:textId="2AE6C00E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329,778,734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A8A7C58" w14:textId="72A4FDB3" w:rsidR="00AE0350" w:rsidRPr="00B34D78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14.02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0DD1289E" w14:textId="7305A549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171,461,980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C0FF769" w14:textId="167ADF5E" w:rsidR="00AE0350" w:rsidRPr="00B34D78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8.25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B9351F4" w14:textId="2CB4FD95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158,316,754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5DBC0389" w14:textId="28AE11C0" w:rsidR="00AE0350" w:rsidRPr="00B34D78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92.33</w:t>
            </w:r>
          </w:p>
        </w:tc>
      </w:tr>
      <w:tr w:rsidR="00AE0350" w:rsidRPr="008C413D" w14:paraId="31872113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11E9A308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應付款項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B202A1F" w14:textId="4429872C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327,771,539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BFCB44A" w14:textId="3A81F9BD" w:rsidR="00AE0350" w:rsidRPr="00B34D78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13.94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189D4A3C" w14:textId="4092C7C7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161,659,812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535A0FC" w14:textId="5718B279" w:rsidR="00AE0350" w:rsidRPr="00B34D78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7.78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56DBE6F" w14:textId="7B680A2C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166,111,727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6E2F8ED3" w14:textId="04DC894A" w:rsidR="00AE0350" w:rsidRPr="00B34D78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102.75</w:t>
            </w:r>
          </w:p>
        </w:tc>
      </w:tr>
      <w:tr w:rsidR="00AE0350" w:rsidRPr="008C413D" w14:paraId="39117C74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280CA973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預收款項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8CD6890" w14:textId="55AE1B15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2,007,195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B31103D" w14:textId="458CF634" w:rsidR="00AE0350" w:rsidRPr="00B34D78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3448C948" w14:textId="3A17A86D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9,802,168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75E8FD1" w14:textId="31A09FA6" w:rsidR="00AE0350" w:rsidRPr="00B34D78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1C03BC3" w14:textId="3F8C5E7C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- 7,794,973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36C184D4" w14:textId="4689F128" w:rsidR="00AE0350" w:rsidRPr="00B34D78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- 79.52</w:t>
            </w:r>
          </w:p>
        </w:tc>
      </w:tr>
      <w:tr w:rsidR="00AE0350" w:rsidRPr="008C413D" w14:paraId="5570086A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6EE033E5" w14:textId="77777777" w:rsidR="00AE0350" w:rsidRPr="00425EA1" w:rsidRDefault="00AE0350" w:rsidP="00AE035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其他負債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A33DC84" w14:textId="45DFB7F1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18,897,983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29F8567" w14:textId="5028F9CF" w:rsidR="00AE0350" w:rsidRPr="00B34D78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0.80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5CCD84E7" w14:textId="76ED34B6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13,764,448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3706C81" w14:textId="3E47A2F8" w:rsidR="00AE0350" w:rsidRPr="00B34D78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AFF81DC" w14:textId="0DD16094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5,133,535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5725851A" w14:textId="34493838" w:rsidR="00AE0350" w:rsidRPr="00B34D78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37.30</w:t>
            </w:r>
          </w:p>
        </w:tc>
      </w:tr>
      <w:tr w:rsidR="00AE0350" w:rsidRPr="008C413D" w14:paraId="402A30EF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45FFBFC5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什項負債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F6CCCAB" w14:textId="7A815583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18,897,983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BF4AFBD" w14:textId="6585E87D" w:rsidR="00AE0350" w:rsidRPr="00B34D78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0.80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4506A3A0" w14:textId="542C22FA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13,764,448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AC01348" w14:textId="7E054773" w:rsidR="00AE0350" w:rsidRPr="00B34D78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5B0890D" w14:textId="4448A871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5,133,535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00866DAD" w14:textId="7B541A85" w:rsidR="00AE0350" w:rsidRPr="00B34D78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37.30</w:t>
            </w:r>
          </w:p>
        </w:tc>
      </w:tr>
      <w:tr w:rsidR="00AE0350" w:rsidRPr="008C413D" w14:paraId="4A9427E6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2DA40550" w14:textId="77777777" w:rsidR="00AE0350" w:rsidRPr="00425EA1" w:rsidRDefault="00AE0350" w:rsidP="00AE0350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</w:rPr>
            </w:pPr>
            <w:r w:rsidRPr="00425EA1">
              <w:rPr>
                <w:rFonts w:hint="eastAsia"/>
                <w:b/>
                <w:noProof/>
                <w:kern w:val="0"/>
              </w:rPr>
              <w:t>淨值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86C8DC1" w14:textId="2BF8FC3D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2,003,404,848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786E7B9" w14:textId="118D1C15" w:rsidR="00AE0350" w:rsidRPr="00B34D78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85.18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1D749068" w14:textId="2354906C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1,892,971,932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BD4A459" w14:textId="5D5C99F5" w:rsidR="00AE0350" w:rsidRPr="00B34D78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91.09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7B1B782" w14:textId="28ADA75A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110,432,916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07D9D384" w14:textId="152EAF17" w:rsidR="00AE0350" w:rsidRPr="00B34D78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5.83</w:t>
            </w:r>
          </w:p>
        </w:tc>
      </w:tr>
      <w:tr w:rsidR="00AE0350" w:rsidRPr="008C413D" w14:paraId="0EFCC2EC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30CB7E31" w14:textId="77777777" w:rsidR="00AE0350" w:rsidRPr="00425EA1" w:rsidRDefault="00AE0350" w:rsidP="00AE035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09B4FD43" w14:textId="7F9C1276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206,684,103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F64B68C" w14:textId="5B1783E4" w:rsidR="00AE0350" w:rsidRPr="00B34D78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8.79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55BC1670" w14:textId="13E02238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206,684,103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BB5B103" w14:textId="064E6BB7" w:rsidR="00AE0350" w:rsidRPr="00B34D78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9.95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4549043" w14:textId="18E1C658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6B2F41D0" w14:textId="41614947" w:rsidR="00AE0350" w:rsidRPr="00B34D78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E0350" w:rsidRPr="008C413D" w14:paraId="0B501063" w14:textId="77777777" w:rsidTr="0065357C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11CEA30A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F517F2A" w14:textId="10FE15F2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206,684,103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4884181" w14:textId="59FC1593" w:rsidR="00AE0350" w:rsidRPr="00B34D78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8.79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6A45C422" w14:textId="1394FF2E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206,684,103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1823721" w14:textId="7A3DFAE6" w:rsidR="00AE0350" w:rsidRPr="00B34D78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9.95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B899A3F" w14:textId="4AFC95D3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78EF31A2" w14:textId="19BCA4B3" w:rsidR="00AE0350" w:rsidRPr="00B34D78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E0350" w:rsidRPr="008C413D" w14:paraId="3A29665A" w14:textId="77777777" w:rsidTr="00BE56C8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1991553F" w14:textId="77777777" w:rsidR="00AE0350" w:rsidRPr="00425EA1" w:rsidRDefault="00AE0350" w:rsidP="00AE035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公積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7801CF6" w14:textId="2BD5C0F1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600,810,035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8E409B9" w14:textId="39FB0AD0" w:rsidR="00AE0350" w:rsidRPr="00B34D78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25.54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2F55B787" w14:textId="52698DB7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600,810,035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66E8E2A" w14:textId="47A443A2" w:rsidR="00AE0350" w:rsidRPr="00B34D78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28.91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A5085BF" w14:textId="7E774016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5E27DBD5" w14:textId="72E997BC" w:rsidR="00AE0350" w:rsidRPr="00B34D78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E0350" w:rsidRPr="008C413D" w14:paraId="7BAD86EB" w14:textId="77777777" w:rsidTr="00BE56C8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61485AB8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特別公積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FCD1E62" w14:textId="691E523F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600,810,035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B1371C3" w14:textId="5E86E7D9" w:rsidR="00AE0350" w:rsidRPr="00197A06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25.54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64002FB6" w14:textId="61ACEA67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600,810,035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6334C47" w14:textId="191A593C" w:rsidR="00AE0350" w:rsidRPr="00197A06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28.91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90246F7" w14:textId="3BDFAEE0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57693F48" w14:textId="57E68145" w:rsidR="00AE0350" w:rsidRPr="00197A06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E0350" w:rsidRPr="008C413D" w14:paraId="5272AD27" w14:textId="77777777" w:rsidTr="00BE56C8">
        <w:trPr>
          <w:cantSplit/>
          <w:trHeight w:val="771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4B1DD670" w14:textId="77777777" w:rsidR="00AE0350" w:rsidRPr="00425EA1" w:rsidRDefault="00AE0350" w:rsidP="00AE035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累積餘絀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2B86446" w14:textId="5707EB84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1,132,237,282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6EBA641" w14:textId="53D298B0" w:rsidR="00AE0350" w:rsidRPr="00197A06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48.14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1955B068" w14:textId="0034D128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1,021,804,366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75D4061" w14:textId="4B84FE5E" w:rsidR="00AE0350" w:rsidRPr="00197A06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49.17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F7B7E5D" w14:textId="72D91671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110,432,916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5FAB874E" w14:textId="431ABD2F" w:rsidR="00AE0350" w:rsidRPr="00197A06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10.81</w:t>
            </w:r>
          </w:p>
        </w:tc>
      </w:tr>
      <w:tr w:rsidR="00AE0350" w:rsidRPr="008C413D" w14:paraId="39BCCD08" w14:textId="77777777" w:rsidTr="00BE56C8">
        <w:trPr>
          <w:cantSplit/>
          <w:trHeight w:val="777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146987A3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累積賸餘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F854338" w14:textId="55D1BB4A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1,132,237,282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6708E5E" w14:textId="420CA1A6" w:rsidR="00AE0350" w:rsidRPr="00197A06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48.14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47126984" w14:textId="609A478F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1,021,804,366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866BDBA" w14:textId="471A1105" w:rsidR="00AE0350" w:rsidRPr="00197A06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49.17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8895B12" w14:textId="32E842B1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110,432,916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1877747E" w14:textId="7B661A68" w:rsidR="00AE0350" w:rsidRPr="00197A06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10.81</w:t>
            </w:r>
          </w:p>
        </w:tc>
      </w:tr>
      <w:tr w:rsidR="00AE0350" w:rsidRPr="008C413D" w14:paraId="44629081" w14:textId="77777777" w:rsidTr="00BE56C8">
        <w:trPr>
          <w:cantSplit/>
          <w:trHeight w:val="777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1B127BC8" w14:textId="77777777" w:rsidR="00AE0350" w:rsidRPr="00425EA1" w:rsidRDefault="00AE0350" w:rsidP="00AE0350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淨值其他項目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F237343" w14:textId="5E6DD084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63,673,428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E098F61" w14:textId="3512E627" w:rsidR="00AE0350" w:rsidRPr="00197A06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4FCE655D" w14:textId="6DB52341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63,673,428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C1374A1" w14:textId="4B44C1DA" w:rsidR="00AE0350" w:rsidRPr="00197A06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16E2824" w14:textId="15A03286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0A06DD40" w14:textId="62E6887C" w:rsidR="00AE0350" w:rsidRPr="00197A06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E0350" w:rsidRPr="008C413D" w14:paraId="66BE0318" w14:textId="77777777" w:rsidTr="00BE56C8">
        <w:trPr>
          <w:cantSplit/>
          <w:trHeight w:val="777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14:paraId="144E7DCE" w14:textId="77777777" w:rsidR="00AE0350" w:rsidRPr="00425EA1" w:rsidRDefault="00AE0350" w:rsidP="00AE0350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425EA1">
              <w:rPr>
                <w:rFonts w:hint="eastAsia"/>
                <w:noProof/>
                <w:kern w:val="0"/>
                <w:sz w:val="22"/>
              </w:rPr>
              <w:t>累積其他綜合餘絀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23D129E" w14:textId="72E62228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63,673,428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BFFF584" w14:textId="3EE15238" w:rsidR="00AE0350" w:rsidRPr="00197A06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457A92AF" w14:textId="7EB80427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63,673,428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A5A133A" w14:textId="10EBBBDA" w:rsidR="00AE0350" w:rsidRPr="00197A06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CA04EC5" w14:textId="0C789FA5" w:rsidR="00AE0350" w:rsidRPr="00197A06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6CFAA5F8" w14:textId="7F18093F" w:rsidR="00AE0350" w:rsidRPr="00197A06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E0350" w:rsidRPr="008C413D" w14:paraId="66D81E85" w14:textId="77777777" w:rsidTr="00BE56C8">
        <w:trPr>
          <w:cantSplit/>
          <w:trHeight w:val="777"/>
        </w:trPr>
        <w:tc>
          <w:tcPr>
            <w:tcW w:w="323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898E0E" w14:textId="77777777" w:rsidR="00AE0350" w:rsidRPr="00425EA1" w:rsidRDefault="00AE0350" w:rsidP="00AE0350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</w:rPr>
            </w:pPr>
            <w:r w:rsidRPr="00425EA1">
              <w:rPr>
                <w:rFonts w:hint="eastAsia"/>
                <w:b/>
                <w:noProof/>
                <w:kern w:val="0"/>
              </w:rPr>
              <w:t>合計</w:t>
            </w:r>
          </w:p>
        </w:tc>
        <w:tc>
          <w:tcPr>
            <w:tcW w:w="1568" w:type="dxa"/>
            <w:tcBorders>
              <w:top w:val="nil"/>
              <w:bottom w:val="single" w:sz="8" w:space="0" w:color="auto"/>
            </w:tcBorders>
            <w:vAlign w:val="center"/>
          </w:tcPr>
          <w:p w14:paraId="121B7CDD" w14:textId="0602E7CC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2,352,081,565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4391F297" w14:textId="1B536305" w:rsidR="00AE0350" w:rsidRPr="00B34D78" w:rsidRDefault="00AE0350" w:rsidP="00AE0350">
            <w:pPr>
              <w:ind w:leftChars="-28" w:left="-17" w:rightChars="10" w:right="24" w:hangingChars="28" w:hanging="5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67" w:type="dxa"/>
            <w:tcBorders>
              <w:top w:val="nil"/>
              <w:bottom w:val="single" w:sz="8" w:space="0" w:color="auto"/>
            </w:tcBorders>
            <w:vAlign w:val="center"/>
          </w:tcPr>
          <w:p w14:paraId="51146F8F" w14:textId="5387C3C8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2,078,198,360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18089F96" w14:textId="25463DD5" w:rsidR="00AE0350" w:rsidRPr="00B34D78" w:rsidRDefault="00AE0350" w:rsidP="00AE0350">
            <w:pPr>
              <w:ind w:leftChars="-37" w:left="-22" w:rightChars="10" w:right="24" w:hangingChars="37" w:hanging="67"/>
              <w:jc w:val="right"/>
              <w:rPr>
                <w:rFonts w:ascii="新細明體" w:eastAsia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single" w:sz="8" w:space="0" w:color="auto"/>
            </w:tcBorders>
            <w:vAlign w:val="center"/>
          </w:tcPr>
          <w:p w14:paraId="1DDF00C8" w14:textId="3F72A6C9" w:rsidR="00AE0350" w:rsidRPr="00B34D78" w:rsidRDefault="00AE0350" w:rsidP="00AE0350">
            <w:pPr>
              <w:ind w:rightChars="10" w:right="24" w:firstLine="36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273,883,205</w:t>
            </w:r>
          </w:p>
        </w:tc>
        <w:tc>
          <w:tcPr>
            <w:tcW w:w="71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F2DB07B" w14:textId="2B76C8B9" w:rsidR="00AE0350" w:rsidRPr="00B34D78" w:rsidRDefault="00AE0350" w:rsidP="00AE0350">
            <w:pPr>
              <w:ind w:leftChars="-30" w:left="-18" w:rightChars="10" w:right="24" w:hangingChars="30" w:hanging="5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13.18</w:t>
            </w:r>
          </w:p>
        </w:tc>
      </w:tr>
    </w:tbl>
    <w:p w14:paraId="0C17CB3B" w14:textId="77777777" w:rsidR="00B26F4D" w:rsidRPr="008C413D" w:rsidRDefault="00B26F4D" w:rsidP="00990545">
      <w:pPr>
        <w:spacing w:line="14" w:lineRule="exact"/>
        <w:ind w:firstLine="40"/>
        <w:rPr>
          <w:color w:val="FF0000"/>
          <w:sz w:val="2"/>
          <w:szCs w:val="2"/>
        </w:rPr>
      </w:pPr>
    </w:p>
    <w:sectPr w:rsidR="00B26F4D" w:rsidRPr="008C413D" w:rsidSect="001058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35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B1CF2" w14:textId="77777777" w:rsidR="002D3860" w:rsidRDefault="002D3860" w:rsidP="0001579B">
      <w:pPr>
        <w:ind w:firstLine="480"/>
      </w:pPr>
      <w:r>
        <w:separator/>
      </w:r>
    </w:p>
  </w:endnote>
  <w:endnote w:type="continuationSeparator" w:id="0">
    <w:p w14:paraId="2810B6C7" w14:textId="77777777" w:rsidR="002D3860" w:rsidRDefault="002D3860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21EF" w14:textId="77777777" w:rsidR="00712C36" w:rsidRPr="005D2896" w:rsidRDefault="00712C36" w:rsidP="005D2896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6C00" w14:textId="77777777" w:rsidR="0027007E" w:rsidRPr="005D2896" w:rsidRDefault="0027007E" w:rsidP="005D2896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2888C" w14:textId="77777777" w:rsidR="005776F5" w:rsidRDefault="005776F5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E8126" w14:textId="77777777" w:rsidR="002D3860" w:rsidRDefault="002D3860" w:rsidP="0001579B">
      <w:pPr>
        <w:ind w:firstLine="480"/>
      </w:pPr>
      <w:r>
        <w:separator/>
      </w:r>
    </w:p>
  </w:footnote>
  <w:footnote w:type="continuationSeparator" w:id="0">
    <w:p w14:paraId="1841336E" w14:textId="77777777" w:rsidR="002D3860" w:rsidRDefault="002D3860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4A15B" w14:textId="77777777" w:rsidR="005776F5" w:rsidRDefault="005776F5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42C4F" w14:textId="77777777" w:rsidR="005776F5" w:rsidRDefault="005776F5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4C0FC" w14:textId="77777777" w:rsidR="005776F5" w:rsidRDefault="005776F5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904238"/>
    <w:multiLevelType w:val="hybridMultilevel"/>
    <w:tmpl w:val="4A643860"/>
    <w:lvl w:ilvl="0" w:tplc="A236834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6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8"/>
  </w:num>
  <w:num w:numId="5">
    <w:abstractNumId w:val="15"/>
  </w:num>
  <w:num w:numId="6">
    <w:abstractNumId w:val="1"/>
  </w:num>
  <w:num w:numId="7">
    <w:abstractNumId w:val="3"/>
  </w:num>
  <w:num w:numId="8">
    <w:abstractNumId w:val="17"/>
  </w:num>
  <w:num w:numId="9">
    <w:abstractNumId w:val="5"/>
  </w:num>
  <w:num w:numId="10">
    <w:abstractNumId w:val="11"/>
  </w:num>
  <w:num w:numId="11">
    <w:abstractNumId w:val="10"/>
  </w:num>
  <w:num w:numId="12">
    <w:abstractNumId w:val="16"/>
  </w:num>
  <w:num w:numId="13">
    <w:abstractNumId w:val="6"/>
  </w:num>
  <w:num w:numId="14">
    <w:abstractNumId w:val="4"/>
  </w:num>
  <w:num w:numId="15">
    <w:abstractNumId w:val="2"/>
  </w:num>
  <w:num w:numId="16">
    <w:abstractNumId w:val="13"/>
  </w:num>
  <w:num w:numId="17">
    <w:abstractNumId w:val="14"/>
  </w:num>
  <w:num w:numId="1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2289">
      <o:colormru v:ext="edit" colors="#ca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711D"/>
    <w:rsid w:val="00013212"/>
    <w:rsid w:val="0001579B"/>
    <w:rsid w:val="0001689E"/>
    <w:rsid w:val="000207AE"/>
    <w:rsid w:val="0002226F"/>
    <w:rsid w:val="0002343F"/>
    <w:rsid w:val="00024CF2"/>
    <w:rsid w:val="00025EDB"/>
    <w:rsid w:val="000348F0"/>
    <w:rsid w:val="00040D73"/>
    <w:rsid w:val="000448F0"/>
    <w:rsid w:val="000476E1"/>
    <w:rsid w:val="0005066B"/>
    <w:rsid w:val="000545C4"/>
    <w:rsid w:val="00060E0A"/>
    <w:rsid w:val="00065102"/>
    <w:rsid w:val="00067800"/>
    <w:rsid w:val="000714B1"/>
    <w:rsid w:val="00072CA8"/>
    <w:rsid w:val="00072FF6"/>
    <w:rsid w:val="0008733E"/>
    <w:rsid w:val="000934D8"/>
    <w:rsid w:val="000A0AA6"/>
    <w:rsid w:val="000A2D40"/>
    <w:rsid w:val="000B1B90"/>
    <w:rsid w:val="000B44D4"/>
    <w:rsid w:val="000B6E4C"/>
    <w:rsid w:val="000B6ED7"/>
    <w:rsid w:val="000B72D3"/>
    <w:rsid w:val="000C0258"/>
    <w:rsid w:val="000C69F1"/>
    <w:rsid w:val="000D1C0E"/>
    <w:rsid w:val="000D2602"/>
    <w:rsid w:val="000D293A"/>
    <w:rsid w:val="000D49CD"/>
    <w:rsid w:val="000D4EC2"/>
    <w:rsid w:val="000E0124"/>
    <w:rsid w:val="000E1407"/>
    <w:rsid w:val="000E22F2"/>
    <w:rsid w:val="000E3EB0"/>
    <w:rsid w:val="000F5D04"/>
    <w:rsid w:val="00103112"/>
    <w:rsid w:val="001038BF"/>
    <w:rsid w:val="0010586A"/>
    <w:rsid w:val="00111ABF"/>
    <w:rsid w:val="0011301F"/>
    <w:rsid w:val="001131C0"/>
    <w:rsid w:val="00117A9B"/>
    <w:rsid w:val="00121356"/>
    <w:rsid w:val="001226FE"/>
    <w:rsid w:val="0012775A"/>
    <w:rsid w:val="00133101"/>
    <w:rsid w:val="001344A9"/>
    <w:rsid w:val="00134F6D"/>
    <w:rsid w:val="00136287"/>
    <w:rsid w:val="001539D8"/>
    <w:rsid w:val="0015476E"/>
    <w:rsid w:val="001627D6"/>
    <w:rsid w:val="001656BB"/>
    <w:rsid w:val="00167F88"/>
    <w:rsid w:val="0017350C"/>
    <w:rsid w:val="00192A3C"/>
    <w:rsid w:val="00194916"/>
    <w:rsid w:val="00197A06"/>
    <w:rsid w:val="001A3EA3"/>
    <w:rsid w:val="001A480F"/>
    <w:rsid w:val="001A4CFE"/>
    <w:rsid w:val="001A7BA5"/>
    <w:rsid w:val="001B0528"/>
    <w:rsid w:val="001B11E8"/>
    <w:rsid w:val="001B28F5"/>
    <w:rsid w:val="001B2BC3"/>
    <w:rsid w:val="001B5641"/>
    <w:rsid w:val="001B6125"/>
    <w:rsid w:val="001C0F8A"/>
    <w:rsid w:val="001C76D4"/>
    <w:rsid w:val="001D1B7C"/>
    <w:rsid w:val="001D2410"/>
    <w:rsid w:val="001D3CE6"/>
    <w:rsid w:val="001D3D8F"/>
    <w:rsid w:val="001E1622"/>
    <w:rsid w:val="001E577F"/>
    <w:rsid w:val="001E6796"/>
    <w:rsid w:val="001F4763"/>
    <w:rsid w:val="001F6A5B"/>
    <w:rsid w:val="001F709A"/>
    <w:rsid w:val="002024F9"/>
    <w:rsid w:val="00204AAB"/>
    <w:rsid w:val="0020542D"/>
    <w:rsid w:val="00205D89"/>
    <w:rsid w:val="00206A02"/>
    <w:rsid w:val="00215B2A"/>
    <w:rsid w:val="00220B33"/>
    <w:rsid w:val="00225597"/>
    <w:rsid w:val="00231A57"/>
    <w:rsid w:val="00240D57"/>
    <w:rsid w:val="00243539"/>
    <w:rsid w:val="0024424A"/>
    <w:rsid w:val="002449FE"/>
    <w:rsid w:val="00245F49"/>
    <w:rsid w:val="00252E24"/>
    <w:rsid w:val="00257A5C"/>
    <w:rsid w:val="00270014"/>
    <w:rsid w:val="0027007E"/>
    <w:rsid w:val="00270C28"/>
    <w:rsid w:val="00272590"/>
    <w:rsid w:val="0027317A"/>
    <w:rsid w:val="00273914"/>
    <w:rsid w:val="0028067F"/>
    <w:rsid w:val="002813A9"/>
    <w:rsid w:val="002824B1"/>
    <w:rsid w:val="00283BA6"/>
    <w:rsid w:val="00283BF0"/>
    <w:rsid w:val="002846C1"/>
    <w:rsid w:val="002858E5"/>
    <w:rsid w:val="00286D8B"/>
    <w:rsid w:val="00290CB3"/>
    <w:rsid w:val="00296CE0"/>
    <w:rsid w:val="002A2E7C"/>
    <w:rsid w:val="002A38B4"/>
    <w:rsid w:val="002A6D02"/>
    <w:rsid w:val="002B0055"/>
    <w:rsid w:val="002B6291"/>
    <w:rsid w:val="002B6C69"/>
    <w:rsid w:val="002C50F3"/>
    <w:rsid w:val="002C7A42"/>
    <w:rsid w:val="002D3860"/>
    <w:rsid w:val="002E1C7F"/>
    <w:rsid w:val="002E2083"/>
    <w:rsid w:val="0030368B"/>
    <w:rsid w:val="00306988"/>
    <w:rsid w:val="00306DFC"/>
    <w:rsid w:val="003103C0"/>
    <w:rsid w:val="003113C0"/>
    <w:rsid w:val="00314579"/>
    <w:rsid w:val="0031600A"/>
    <w:rsid w:val="00317E6A"/>
    <w:rsid w:val="003247FB"/>
    <w:rsid w:val="0032556A"/>
    <w:rsid w:val="0032675E"/>
    <w:rsid w:val="00332ADD"/>
    <w:rsid w:val="003342D2"/>
    <w:rsid w:val="003446B6"/>
    <w:rsid w:val="00344B95"/>
    <w:rsid w:val="00346368"/>
    <w:rsid w:val="00350F0A"/>
    <w:rsid w:val="0035499C"/>
    <w:rsid w:val="003549DA"/>
    <w:rsid w:val="00356112"/>
    <w:rsid w:val="00362813"/>
    <w:rsid w:val="00367FFC"/>
    <w:rsid w:val="003811D4"/>
    <w:rsid w:val="003818FA"/>
    <w:rsid w:val="00383507"/>
    <w:rsid w:val="00386A4E"/>
    <w:rsid w:val="0039100E"/>
    <w:rsid w:val="00391143"/>
    <w:rsid w:val="003937F3"/>
    <w:rsid w:val="0039380B"/>
    <w:rsid w:val="003A3883"/>
    <w:rsid w:val="003A5152"/>
    <w:rsid w:val="003B23AA"/>
    <w:rsid w:val="003C33C9"/>
    <w:rsid w:val="003C5578"/>
    <w:rsid w:val="003C5D7B"/>
    <w:rsid w:val="003C6A47"/>
    <w:rsid w:val="003C6E4D"/>
    <w:rsid w:val="003D126D"/>
    <w:rsid w:val="003D1EA2"/>
    <w:rsid w:val="003D2442"/>
    <w:rsid w:val="003D5CB7"/>
    <w:rsid w:val="003E1720"/>
    <w:rsid w:val="003E19F4"/>
    <w:rsid w:val="003E5C57"/>
    <w:rsid w:val="00401A72"/>
    <w:rsid w:val="00401B4B"/>
    <w:rsid w:val="00405C63"/>
    <w:rsid w:val="00406C63"/>
    <w:rsid w:val="0041104B"/>
    <w:rsid w:val="00412EE9"/>
    <w:rsid w:val="00412F9A"/>
    <w:rsid w:val="0041571C"/>
    <w:rsid w:val="0041611F"/>
    <w:rsid w:val="00420BE6"/>
    <w:rsid w:val="00424FBE"/>
    <w:rsid w:val="00425EA1"/>
    <w:rsid w:val="004271F6"/>
    <w:rsid w:val="004317BA"/>
    <w:rsid w:val="004327A2"/>
    <w:rsid w:val="00436162"/>
    <w:rsid w:val="00437C3B"/>
    <w:rsid w:val="00446EB1"/>
    <w:rsid w:val="00447348"/>
    <w:rsid w:val="004548CB"/>
    <w:rsid w:val="00456773"/>
    <w:rsid w:val="00456FB3"/>
    <w:rsid w:val="00460BEB"/>
    <w:rsid w:val="00460CC2"/>
    <w:rsid w:val="00460EBF"/>
    <w:rsid w:val="00461A8B"/>
    <w:rsid w:val="004626DB"/>
    <w:rsid w:val="00463EF3"/>
    <w:rsid w:val="00464DC1"/>
    <w:rsid w:val="00466282"/>
    <w:rsid w:val="00474965"/>
    <w:rsid w:val="00477E7E"/>
    <w:rsid w:val="004814CB"/>
    <w:rsid w:val="00484990"/>
    <w:rsid w:val="00496175"/>
    <w:rsid w:val="004A1112"/>
    <w:rsid w:val="004A1360"/>
    <w:rsid w:val="004A4226"/>
    <w:rsid w:val="004A602B"/>
    <w:rsid w:val="004A64D9"/>
    <w:rsid w:val="004B2085"/>
    <w:rsid w:val="004B2ADE"/>
    <w:rsid w:val="004C0B34"/>
    <w:rsid w:val="004C5696"/>
    <w:rsid w:val="004C7772"/>
    <w:rsid w:val="004D05B0"/>
    <w:rsid w:val="004D1408"/>
    <w:rsid w:val="004D1446"/>
    <w:rsid w:val="004D40A6"/>
    <w:rsid w:val="004D4367"/>
    <w:rsid w:val="004D4B2E"/>
    <w:rsid w:val="004D5450"/>
    <w:rsid w:val="004E1E03"/>
    <w:rsid w:val="004E3778"/>
    <w:rsid w:val="004E3ECE"/>
    <w:rsid w:val="004F1285"/>
    <w:rsid w:val="004F779C"/>
    <w:rsid w:val="0050138D"/>
    <w:rsid w:val="0050141A"/>
    <w:rsid w:val="005023AE"/>
    <w:rsid w:val="00504BA4"/>
    <w:rsid w:val="00512372"/>
    <w:rsid w:val="0051618B"/>
    <w:rsid w:val="0052695A"/>
    <w:rsid w:val="00526DAA"/>
    <w:rsid w:val="00535471"/>
    <w:rsid w:val="00537965"/>
    <w:rsid w:val="005404A0"/>
    <w:rsid w:val="005404D1"/>
    <w:rsid w:val="005433EC"/>
    <w:rsid w:val="00545B2B"/>
    <w:rsid w:val="00550E24"/>
    <w:rsid w:val="00550FE6"/>
    <w:rsid w:val="005541B2"/>
    <w:rsid w:val="005547D2"/>
    <w:rsid w:val="00565337"/>
    <w:rsid w:val="00566888"/>
    <w:rsid w:val="00566A1F"/>
    <w:rsid w:val="0057550A"/>
    <w:rsid w:val="005776F5"/>
    <w:rsid w:val="00582A09"/>
    <w:rsid w:val="00582B25"/>
    <w:rsid w:val="005923D5"/>
    <w:rsid w:val="00592490"/>
    <w:rsid w:val="005A4A45"/>
    <w:rsid w:val="005B0E7F"/>
    <w:rsid w:val="005B254C"/>
    <w:rsid w:val="005B49B4"/>
    <w:rsid w:val="005B4AF5"/>
    <w:rsid w:val="005C0BC8"/>
    <w:rsid w:val="005C20E3"/>
    <w:rsid w:val="005C45CF"/>
    <w:rsid w:val="005C50DF"/>
    <w:rsid w:val="005C73EA"/>
    <w:rsid w:val="005D2896"/>
    <w:rsid w:val="005D65C8"/>
    <w:rsid w:val="005E0512"/>
    <w:rsid w:val="005E1A0B"/>
    <w:rsid w:val="00600B0C"/>
    <w:rsid w:val="006011C0"/>
    <w:rsid w:val="00601567"/>
    <w:rsid w:val="00602723"/>
    <w:rsid w:val="00602994"/>
    <w:rsid w:val="00602AB4"/>
    <w:rsid w:val="0060305D"/>
    <w:rsid w:val="00607163"/>
    <w:rsid w:val="00607A35"/>
    <w:rsid w:val="00611D91"/>
    <w:rsid w:val="00616A4A"/>
    <w:rsid w:val="00623178"/>
    <w:rsid w:val="006256BB"/>
    <w:rsid w:val="00626329"/>
    <w:rsid w:val="00636D61"/>
    <w:rsid w:val="00643029"/>
    <w:rsid w:val="00645C2F"/>
    <w:rsid w:val="00645D64"/>
    <w:rsid w:val="00646DB3"/>
    <w:rsid w:val="00651635"/>
    <w:rsid w:val="0065357C"/>
    <w:rsid w:val="006558FF"/>
    <w:rsid w:val="00666125"/>
    <w:rsid w:val="00677B03"/>
    <w:rsid w:val="0068082D"/>
    <w:rsid w:val="006823F0"/>
    <w:rsid w:val="006907A3"/>
    <w:rsid w:val="006962E7"/>
    <w:rsid w:val="006A74D8"/>
    <w:rsid w:val="006B01D9"/>
    <w:rsid w:val="006B1A2C"/>
    <w:rsid w:val="006B6CA9"/>
    <w:rsid w:val="006C1765"/>
    <w:rsid w:val="006C2E92"/>
    <w:rsid w:val="006C71EE"/>
    <w:rsid w:val="006D479D"/>
    <w:rsid w:val="006D686F"/>
    <w:rsid w:val="006D7547"/>
    <w:rsid w:val="006E2D90"/>
    <w:rsid w:val="006F4E3C"/>
    <w:rsid w:val="006F584A"/>
    <w:rsid w:val="006F7486"/>
    <w:rsid w:val="00701103"/>
    <w:rsid w:val="0070265C"/>
    <w:rsid w:val="0070356B"/>
    <w:rsid w:val="00706D7A"/>
    <w:rsid w:val="007073D3"/>
    <w:rsid w:val="00712C36"/>
    <w:rsid w:val="00712EFD"/>
    <w:rsid w:val="007159AF"/>
    <w:rsid w:val="007221F0"/>
    <w:rsid w:val="007324C0"/>
    <w:rsid w:val="007331F9"/>
    <w:rsid w:val="0073448F"/>
    <w:rsid w:val="00735362"/>
    <w:rsid w:val="00736DCC"/>
    <w:rsid w:val="00740C27"/>
    <w:rsid w:val="00740F67"/>
    <w:rsid w:val="00741E76"/>
    <w:rsid w:val="0074590F"/>
    <w:rsid w:val="007464CA"/>
    <w:rsid w:val="00753299"/>
    <w:rsid w:val="00754220"/>
    <w:rsid w:val="00754B24"/>
    <w:rsid w:val="007630E2"/>
    <w:rsid w:val="007649EF"/>
    <w:rsid w:val="0077097E"/>
    <w:rsid w:val="007713BA"/>
    <w:rsid w:val="007718C2"/>
    <w:rsid w:val="00777581"/>
    <w:rsid w:val="00785DAF"/>
    <w:rsid w:val="00787C21"/>
    <w:rsid w:val="00790073"/>
    <w:rsid w:val="00794FBF"/>
    <w:rsid w:val="007A062E"/>
    <w:rsid w:val="007A1EC1"/>
    <w:rsid w:val="007A36DC"/>
    <w:rsid w:val="007A746F"/>
    <w:rsid w:val="007A76D8"/>
    <w:rsid w:val="007B6A12"/>
    <w:rsid w:val="007B7053"/>
    <w:rsid w:val="007C56AF"/>
    <w:rsid w:val="007C5F08"/>
    <w:rsid w:val="007D0C7A"/>
    <w:rsid w:val="007D1B10"/>
    <w:rsid w:val="007D22F7"/>
    <w:rsid w:val="007D30E5"/>
    <w:rsid w:val="007D59B1"/>
    <w:rsid w:val="007E02B1"/>
    <w:rsid w:val="007E09C1"/>
    <w:rsid w:val="007E5C86"/>
    <w:rsid w:val="007F5F95"/>
    <w:rsid w:val="00804DD8"/>
    <w:rsid w:val="008067D9"/>
    <w:rsid w:val="008073CE"/>
    <w:rsid w:val="00810FE1"/>
    <w:rsid w:val="00812B8D"/>
    <w:rsid w:val="008147CE"/>
    <w:rsid w:val="00816B3C"/>
    <w:rsid w:val="00822AB0"/>
    <w:rsid w:val="0082312F"/>
    <w:rsid w:val="00823C9E"/>
    <w:rsid w:val="008267CD"/>
    <w:rsid w:val="00831B7B"/>
    <w:rsid w:val="0083635B"/>
    <w:rsid w:val="00837B1B"/>
    <w:rsid w:val="00840BDF"/>
    <w:rsid w:val="00842F45"/>
    <w:rsid w:val="008507B1"/>
    <w:rsid w:val="0085135D"/>
    <w:rsid w:val="0085534E"/>
    <w:rsid w:val="008564A8"/>
    <w:rsid w:val="008611F0"/>
    <w:rsid w:val="00867938"/>
    <w:rsid w:val="0087067F"/>
    <w:rsid w:val="008737C0"/>
    <w:rsid w:val="0087460D"/>
    <w:rsid w:val="008757D6"/>
    <w:rsid w:val="00882985"/>
    <w:rsid w:val="00893333"/>
    <w:rsid w:val="00895762"/>
    <w:rsid w:val="00896A9E"/>
    <w:rsid w:val="00897C9B"/>
    <w:rsid w:val="008A29DE"/>
    <w:rsid w:val="008A4C53"/>
    <w:rsid w:val="008A5061"/>
    <w:rsid w:val="008A62A1"/>
    <w:rsid w:val="008A668A"/>
    <w:rsid w:val="008B1812"/>
    <w:rsid w:val="008C0D6A"/>
    <w:rsid w:val="008C413D"/>
    <w:rsid w:val="008C585D"/>
    <w:rsid w:val="008C5993"/>
    <w:rsid w:val="008D1AF1"/>
    <w:rsid w:val="008D289D"/>
    <w:rsid w:val="008D2C67"/>
    <w:rsid w:val="008D3AA6"/>
    <w:rsid w:val="008D4DA4"/>
    <w:rsid w:val="008E171A"/>
    <w:rsid w:val="008E3C05"/>
    <w:rsid w:val="008E3CF1"/>
    <w:rsid w:val="008E75E9"/>
    <w:rsid w:val="008F04EF"/>
    <w:rsid w:val="008F09BB"/>
    <w:rsid w:val="008F45F6"/>
    <w:rsid w:val="00904F5A"/>
    <w:rsid w:val="009066E4"/>
    <w:rsid w:val="00914B6B"/>
    <w:rsid w:val="00915B06"/>
    <w:rsid w:val="00922AD6"/>
    <w:rsid w:val="00922B47"/>
    <w:rsid w:val="009235B4"/>
    <w:rsid w:val="00924EA2"/>
    <w:rsid w:val="00931F1A"/>
    <w:rsid w:val="00935779"/>
    <w:rsid w:val="009402DE"/>
    <w:rsid w:val="00940D86"/>
    <w:rsid w:val="00942D08"/>
    <w:rsid w:val="00944A16"/>
    <w:rsid w:val="00957AD4"/>
    <w:rsid w:val="00957C6E"/>
    <w:rsid w:val="009618F0"/>
    <w:rsid w:val="00961FDF"/>
    <w:rsid w:val="009657D2"/>
    <w:rsid w:val="00974D9B"/>
    <w:rsid w:val="00976424"/>
    <w:rsid w:val="009803A6"/>
    <w:rsid w:val="00981040"/>
    <w:rsid w:val="009814B9"/>
    <w:rsid w:val="00981AFC"/>
    <w:rsid w:val="009830E3"/>
    <w:rsid w:val="009853FF"/>
    <w:rsid w:val="00985E58"/>
    <w:rsid w:val="00986699"/>
    <w:rsid w:val="00990545"/>
    <w:rsid w:val="00992FB9"/>
    <w:rsid w:val="00995130"/>
    <w:rsid w:val="009963DB"/>
    <w:rsid w:val="00997265"/>
    <w:rsid w:val="009A3733"/>
    <w:rsid w:val="009A4196"/>
    <w:rsid w:val="009A420B"/>
    <w:rsid w:val="009A44B4"/>
    <w:rsid w:val="009A7320"/>
    <w:rsid w:val="009A794C"/>
    <w:rsid w:val="009B3CDD"/>
    <w:rsid w:val="009B583C"/>
    <w:rsid w:val="009C7A3D"/>
    <w:rsid w:val="009D108D"/>
    <w:rsid w:val="009E0CAB"/>
    <w:rsid w:val="009F0674"/>
    <w:rsid w:val="009F57C0"/>
    <w:rsid w:val="009F5D90"/>
    <w:rsid w:val="009F6704"/>
    <w:rsid w:val="009F6BF3"/>
    <w:rsid w:val="00A123A1"/>
    <w:rsid w:val="00A143FE"/>
    <w:rsid w:val="00A17DA2"/>
    <w:rsid w:val="00A2096A"/>
    <w:rsid w:val="00A3422D"/>
    <w:rsid w:val="00A36487"/>
    <w:rsid w:val="00A37E72"/>
    <w:rsid w:val="00A45286"/>
    <w:rsid w:val="00A46A30"/>
    <w:rsid w:val="00A652CA"/>
    <w:rsid w:val="00A74038"/>
    <w:rsid w:val="00A77668"/>
    <w:rsid w:val="00A77CD5"/>
    <w:rsid w:val="00A81974"/>
    <w:rsid w:val="00A83ACF"/>
    <w:rsid w:val="00A868ED"/>
    <w:rsid w:val="00A86C53"/>
    <w:rsid w:val="00A91CCA"/>
    <w:rsid w:val="00A95874"/>
    <w:rsid w:val="00AA0381"/>
    <w:rsid w:val="00AA32B3"/>
    <w:rsid w:val="00AA4807"/>
    <w:rsid w:val="00AA5DEE"/>
    <w:rsid w:val="00AB1690"/>
    <w:rsid w:val="00AB5E98"/>
    <w:rsid w:val="00AC10A3"/>
    <w:rsid w:val="00AD1A15"/>
    <w:rsid w:val="00AD1DDC"/>
    <w:rsid w:val="00AD39A2"/>
    <w:rsid w:val="00AD75F5"/>
    <w:rsid w:val="00AE024A"/>
    <w:rsid w:val="00AE0350"/>
    <w:rsid w:val="00AE11D1"/>
    <w:rsid w:val="00AF4862"/>
    <w:rsid w:val="00AF4CB0"/>
    <w:rsid w:val="00AF50C9"/>
    <w:rsid w:val="00AF56B4"/>
    <w:rsid w:val="00AF6FEC"/>
    <w:rsid w:val="00B0492E"/>
    <w:rsid w:val="00B04C59"/>
    <w:rsid w:val="00B072B0"/>
    <w:rsid w:val="00B07C6A"/>
    <w:rsid w:val="00B10FD5"/>
    <w:rsid w:val="00B11757"/>
    <w:rsid w:val="00B11D8D"/>
    <w:rsid w:val="00B13179"/>
    <w:rsid w:val="00B1456F"/>
    <w:rsid w:val="00B17461"/>
    <w:rsid w:val="00B22F74"/>
    <w:rsid w:val="00B25EEE"/>
    <w:rsid w:val="00B26F4D"/>
    <w:rsid w:val="00B2767B"/>
    <w:rsid w:val="00B303FE"/>
    <w:rsid w:val="00B34BBC"/>
    <w:rsid w:val="00B34D78"/>
    <w:rsid w:val="00B37DD4"/>
    <w:rsid w:val="00B37E8F"/>
    <w:rsid w:val="00B433F2"/>
    <w:rsid w:val="00B44318"/>
    <w:rsid w:val="00B4506F"/>
    <w:rsid w:val="00B4620E"/>
    <w:rsid w:val="00B47230"/>
    <w:rsid w:val="00B550DF"/>
    <w:rsid w:val="00B552FB"/>
    <w:rsid w:val="00B5530B"/>
    <w:rsid w:val="00B56976"/>
    <w:rsid w:val="00B66D20"/>
    <w:rsid w:val="00B72C93"/>
    <w:rsid w:val="00B73934"/>
    <w:rsid w:val="00B870C9"/>
    <w:rsid w:val="00B90B80"/>
    <w:rsid w:val="00B95C9B"/>
    <w:rsid w:val="00B97DC8"/>
    <w:rsid w:val="00B97EE0"/>
    <w:rsid w:val="00BA0A69"/>
    <w:rsid w:val="00BA5CB6"/>
    <w:rsid w:val="00BA6D0E"/>
    <w:rsid w:val="00BA7239"/>
    <w:rsid w:val="00BA7E28"/>
    <w:rsid w:val="00BB220A"/>
    <w:rsid w:val="00BB4D99"/>
    <w:rsid w:val="00BB5B33"/>
    <w:rsid w:val="00BC47A0"/>
    <w:rsid w:val="00BC6A63"/>
    <w:rsid w:val="00BC722F"/>
    <w:rsid w:val="00BC77FA"/>
    <w:rsid w:val="00BD24E4"/>
    <w:rsid w:val="00BD62E2"/>
    <w:rsid w:val="00BE0A64"/>
    <w:rsid w:val="00BE3902"/>
    <w:rsid w:val="00BE56C8"/>
    <w:rsid w:val="00BF50DB"/>
    <w:rsid w:val="00BF677A"/>
    <w:rsid w:val="00BF6FA7"/>
    <w:rsid w:val="00C00B5F"/>
    <w:rsid w:val="00C026E0"/>
    <w:rsid w:val="00C07EB8"/>
    <w:rsid w:val="00C11E65"/>
    <w:rsid w:val="00C16547"/>
    <w:rsid w:val="00C17099"/>
    <w:rsid w:val="00C2204A"/>
    <w:rsid w:val="00C230CC"/>
    <w:rsid w:val="00C26FBD"/>
    <w:rsid w:val="00C31995"/>
    <w:rsid w:val="00C327EE"/>
    <w:rsid w:val="00C44BA8"/>
    <w:rsid w:val="00C46216"/>
    <w:rsid w:val="00C508F4"/>
    <w:rsid w:val="00C5543C"/>
    <w:rsid w:val="00C56530"/>
    <w:rsid w:val="00C56F98"/>
    <w:rsid w:val="00C57012"/>
    <w:rsid w:val="00C57B03"/>
    <w:rsid w:val="00C623A9"/>
    <w:rsid w:val="00C62EC7"/>
    <w:rsid w:val="00C64923"/>
    <w:rsid w:val="00C65E09"/>
    <w:rsid w:val="00C72DB3"/>
    <w:rsid w:val="00C74B3A"/>
    <w:rsid w:val="00C779BA"/>
    <w:rsid w:val="00C8490F"/>
    <w:rsid w:val="00C9093F"/>
    <w:rsid w:val="00C90D31"/>
    <w:rsid w:val="00C90FED"/>
    <w:rsid w:val="00C92843"/>
    <w:rsid w:val="00C94CAE"/>
    <w:rsid w:val="00CA559F"/>
    <w:rsid w:val="00CA7CDC"/>
    <w:rsid w:val="00CB06AF"/>
    <w:rsid w:val="00CB2B3C"/>
    <w:rsid w:val="00CB33D5"/>
    <w:rsid w:val="00CB73FE"/>
    <w:rsid w:val="00CC1C56"/>
    <w:rsid w:val="00CC21E6"/>
    <w:rsid w:val="00CC3D33"/>
    <w:rsid w:val="00CC55A0"/>
    <w:rsid w:val="00CC62B6"/>
    <w:rsid w:val="00CD29E6"/>
    <w:rsid w:val="00CD4B21"/>
    <w:rsid w:val="00CE1CDA"/>
    <w:rsid w:val="00CF6C6B"/>
    <w:rsid w:val="00D02773"/>
    <w:rsid w:val="00D05CDB"/>
    <w:rsid w:val="00D079ED"/>
    <w:rsid w:val="00D13542"/>
    <w:rsid w:val="00D220A9"/>
    <w:rsid w:val="00D24506"/>
    <w:rsid w:val="00D2513B"/>
    <w:rsid w:val="00D3138E"/>
    <w:rsid w:val="00D3527B"/>
    <w:rsid w:val="00D37E04"/>
    <w:rsid w:val="00D40B3B"/>
    <w:rsid w:val="00D4376B"/>
    <w:rsid w:val="00D44860"/>
    <w:rsid w:val="00D47383"/>
    <w:rsid w:val="00D53904"/>
    <w:rsid w:val="00D53E7E"/>
    <w:rsid w:val="00D547FB"/>
    <w:rsid w:val="00D56593"/>
    <w:rsid w:val="00D56677"/>
    <w:rsid w:val="00D56D67"/>
    <w:rsid w:val="00D711D6"/>
    <w:rsid w:val="00D76700"/>
    <w:rsid w:val="00D830F7"/>
    <w:rsid w:val="00D923E6"/>
    <w:rsid w:val="00D9428C"/>
    <w:rsid w:val="00D95851"/>
    <w:rsid w:val="00DA0268"/>
    <w:rsid w:val="00DA3BB4"/>
    <w:rsid w:val="00DA5BC1"/>
    <w:rsid w:val="00DA6A0D"/>
    <w:rsid w:val="00DA7388"/>
    <w:rsid w:val="00DA7396"/>
    <w:rsid w:val="00DB6D9F"/>
    <w:rsid w:val="00DC0954"/>
    <w:rsid w:val="00DC156D"/>
    <w:rsid w:val="00DC2C8C"/>
    <w:rsid w:val="00DC33E0"/>
    <w:rsid w:val="00DC3DA6"/>
    <w:rsid w:val="00DC47DE"/>
    <w:rsid w:val="00DD6111"/>
    <w:rsid w:val="00DE12E5"/>
    <w:rsid w:val="00DE4449"/>
    <w:rsid w:val="00DE585F"/>
    <w:rsid w:val="00DE635F"/>
    <w:rsid w:val="00DF3EB3"/>
    <w:rsid w:val="00DF534C"/>
    <w:rsid w:val="00DF7143"/>
    <w:rsid w:val="00E006C7"/>
    <w:rsid w:val="00E00FA0"/>
    <w:rsid w:val="00E07E91"/>
    <w:rsid w:val="00E12E51"/>
    <w:rsid w:val="00E26AF0"/>
    <w:rsid w:val="00E26F2A"/>
    <w:rsid w:val="00E30521"/>
    <w:rsid w:val="00E308CA"/>
    <w:rsid w:val="00E34D31"/>
    <w:rsid w:val="00E3515A"/>
    <w:rsid w:val="00E3650E"/>
    <w:rsid w:val="00E41E4B"/>
    <w:rsid w:val="00E4384C"/>
    <w:rsid w:val="00E47866"/>
    <w:rsid w:val="00E51D3B"/>
    <w:rsid w:val="00E5665D"/>
    <w:rsid w:val="00E57764"/>
    <w:rsid w:val="00E6273D"/>
    <w:rsid w:val="00E63663"/>
    <w:rsid w:val="00E64BDC"/>
    <w:rsid w:val="00E64FED"/>
    <w:rsid w:val="00E6620A"/>
    <w:rsid w:val="00E70934"/>
    <w:rsid w:val="00E72DEF"/>
    <w:rsid w:val="00E84B35"/>
    <w:rsid w:val="00E871E5"/>
    <w:rsid w:val="00E905E3"/>
    <w:rsid w:val="00E91C78"/>
    <w:rsid w:val="00E9204D"/>
    <w:rsid w:val="00E92424"/>
    <w:rsid w:val="00E94FD9"/>
    <w:rsid w:val="00E95ED7"/>
    <w:rsid w:val="00E966A8"/>
    <w:rsid w:val="00EA29FE"/>
    <w:rsid w:val="00EA73F2"/>
    <w:rsid w:val="00EA7B2B"/>
    <w:rsid w:val="00EB4B3B"/>
    <w:rsid w:val="00EC4DF4"/>
    <w:rsid w:val="00EC5DC2"/>
    <w:rsid w:val="00ED3B61"/>
    <w:rsid w:val="00ED3DCB"/>
    <w:rsid w:val="00ED7B78"/>
    <w:rsid w:val="00EE0A06"/>
    <w:rsid w:val="00EE1E39"/>
    <w:rsid w:val="00EE215D"/>
    <w:rsid w:val="00EF461B"/>
    <w:rsid w:val="00EF5007"/>
    <w:rsid w:val="00EF539A"/>
    <w:rsid w:val="00F034C6"/>
    <w:rsid w:val="00F04627"/>
    <w:rsid w:val="00F068AA"/>
    <w:rsid w:val="00F06CA4"/>
    <w:rsid w:val="00F11FED"/>
    <w:rsid w:val="00F1485E"/>
    <w:rsid w:val="00F14A55"/>
    <w:rsid w:val="00F14EB7"/>
    <w:rsid w:val="00F15D72"/>
    <w:rsid w:val="00F21153"/>
    <w:rsid w:val="00F21BC6"/>
    <w:rsid w:val="00F327C5"/>
    <w:rsid w:val="00F35050"/>
    <w:rsid w:val="00F353A3"/>
    <w:rsid w:val="00F35943"/>
    <w:rsid w:val="00F35A72"/>
    <w:rsid w:val="00F37DFF"/>
    <w:rsid w:val="00F47519"/>
    <w:rsid w:val="00F54AE2"/>
    <w:rsid w:val="00F6639A"/>
    <w:rsid w:val="00F665F8"/>
    <w:rsid w:val="00F70FD0"/>
    <w:rsid w:val="00F73AC6"/>
    <w:rsid w:val="00F74824"/>
    <w:rsid w:val="00F76564"/>
    <w:rsid w:val="00F816AD"/>
    <w:rsid w:val="00F95FE8"/>
    <w:rsid w:val="00F960D3"/>
    <w:rsid w:val="00F971F2"/>
    <w:rsid w:val="00F97BD0"/>
    <w:rsid w:val="00FA1E77"/>
    <w:rsid w:val="00FA347C"/>
    <w:rsid w:val="00FA591E"/>
    <w:rsid w:val="00FB108D"/>
    <w:rsid w:val="00FB21F8"/>
    <w:rsid w:val="00FB2B03"/>
    <w:rsid w:val="00FB2CC9"/>
    <w:rsid w:val="00FB2EAD"/>
    <w:rsid w:val="00FB3AF1"/>
    <w:rsid w:val="00FC1131"/>
    <w:rsid w:val="00FC34A3"/>
    <w:rsid w:val="00FC4C2E"/>
    <w:rsid w:val="00FC6C2A"/>
    <w:rsid w:val="00FC7274"/>
    <w:rsid w:val="00FC7FCD"/>
    <w:rsid w:val="00FE1927"/>
    <w:rsid w:val="00FE5CC9"/>
    <w:rsid w:val="00FF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ca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511222A7"/>
  <w15:docId w15:val="{B0DE09FE-0513-4956-931C-3E91A4081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3C0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B47230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B47230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B47230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B47230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B47230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B47230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B47230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B47230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B47230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B47230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B47230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B47230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B47230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B47230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B47230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B47230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B47230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B47230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B47230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7230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B47230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B47230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997265"/>
    <w:pPr>
      <w:tabs>
        <w:tab w:val="clear" w:pos="540"/>
        <w:tab w:val="clear" w:pos="4800"/>
      </w:tabs>
      <w:ind w:left="2098"/>
      <w:jc w:val="left"/>
    </w:pPr>
  </w:style>
  <w:style w:type="paragraph" w:customStyle="1" w:styleId="afd">
    <w:name w:val="標題（一）"/>
    <w:basedOn w:val="a"/>
    <w:rsid w:val="0041611F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table" w:customStyle="1" w:styleId="28">
    <w:name w:val="表格格線2"/>
    <w:basedOn w:val="a1"/>
    <w:next w:val="af0"/>
    <w:uiPriority w:val="59"/>
    <w:rsid w:val="00DC156D"/>
    <w:pPr>
      <w:widowControl w:val="0"/>
      <w:adjustRightInd w:val="0"/>
      <w:spacing w:line="360" w:lineRule="atLeast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6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99C58-4F10-4522-87E8-A07E0ADF4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130</TotalTime>
  <Pages>4</Pages>
  <Words>741</Words>
  <Characters>4226</Characters>
  <Application>Microsoft Office Word</Application>
  <DocSecurity>0</DocSecurity>
  <Lines>35</Lines>
  <Paragraphs>9</Paragraphs>
  <ScaleCrop>false</ScaleCrop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29</cp:revision>
  <cp:lastPrinted>2026-07-02T11:03:00Z</cp:lastPrinted>
  <dcterms:created xsi:type="dcterms:W3CDTF">2025-06-24T05:34:00Z</dcterms:created>
  <dcterms:modified xsi:type="dcterms:W3CDTF">2026-07-10T06:19:00Z</dcterms:modified>
</cp:coreProperties>
</file>