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0EFC" w14:textId="77777777" w:rsidR="000A00F9" w:rsidRPr="00747825" w:rsidRDefault="000A00F9" w:rsidP="00A622D7">
      <w:pPr>
        <w:spacing w:afterLines="20" w:after="72" w:line="0" w:lineRule="atLeast"/>
        <w:ind w:firstLineChars="200" w:firstLine="641"/>
        <w:jc w:val="both"/>
        <w:rPr>
          <w:rFonts w:ascii="標楷體" w:eastAsia="標楷體" w:hAnsi="標楷體"/>
          <w:b/>
          <w:sz w:val="32"/>
          <w:szCs w:val="32"/>
        </w:rPr>
      </w:pPr>
      <w:r w:rsidRPr="00747825">
        <w:rPr>
          <w:rFonts w:ascii="標楷體" w:eastAsia="標楷體" w:hAnsi="標楷體" w:hint="eastAsia"/>
          <w:b/>
          <w:sz w:val="32"/>
          <w:szCs w:val="32"/>
        </w:rPr>
        <w:t>(十二)衛生福利部主管</w:t>
      </w:r>
    </w:p>
    <w:p w14:paraId="3A359797" w14:textId="77777777" w:rsidR="00D45D23" w:rsidRPr="00747825" w:rsidRDefault="003C7257" w:rsidP="00A622D7">
      <w:pPr>
        <w:spacing w:afterLines="20" w:after="72" w:line="0" w:lineRule="atLeast"/>
        <w:ind w:firstLineChars="300" w:firstLine="961"/>
        <w:jc w:val="both"/>
        <w:rPr>
          <w:rFonts w:ascii="標楷體" w:eastAsia="標楷體" w:hAnsi="標楷體"/>
          <w:b/>
          <w:sz w:val="32"/>
          <w:szCs w:val="32"/>
        </w:rPr>
      </w:pPr>
      <w:r w:rsidRPr="00747825">
        <w:rPr>
          <w:rFonts w:ascii="標楷體" w:eastAsia="標楷體" w:hAnsi="標楷體" w:hint="eastAsia"/>
          <w:b/>
          <w:sz w:val="32"/>
          <w:szCs w:val="32"/>
        </w:rPr>
        <w:t>1.醫療藥品基金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389"/>
        <w:gridCol w:w="868"/>
      </w:tblGrid>
      <w:tr w:rsidR="00747825" w:rsidRPr="00747825" w14:paraId="245FD94F" w14:textId="77777777" w:rsidTr="00F532FA">
        <w:trPr>
          <w:trHeight w:val="57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35053E9E" w14:textId="2AB7C35D" w:rsidR="000B5BB5" w:rsidRDefault="003C7257" w:rsidP="000B5BB5">
            <w:pPr>
              <w:snapToGrid w:val="0"/>
              <w:ind w:leftChars="-139" w:left="-334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醫療藥品基金</w:t>
            </w:r>
            <w:r w:rsidRPr="00747825">
              <w:rPr>
                <w:rFonts w:ascii="標楷體" w:eastAsia="標楷體" w:hAnsi="標楷體"/>
                <w:b/>
                <w:sz w:val="32"/>
                <w:u w:val="single"/>
              </w:rPr>
              <w:t>收支</w:t>
            </w: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2540072C" w14:textId="54CEA327" w:rsidR="000B5BB5" w:rsidRPr="00747825" w:rsidRDefault="003C7257" w:rsidP="000E72C7">
            <w:pPr>
              <w:tabs>
                <w:tab w:val="left" w:pos="4091"/>
                <w:tab w:val="left" w:pos="4609"/>
                <w:tab w:val="left" w:pos="8747"/>
              </w:tabs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/>
                <w:spacing w:val="60"/>
              </w:rPr>
              <w:tab/>
            </w:r>
            <w:r w:rsidRPr="00747825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47825">
              <w:rPr>
                <w:rFonts w:ascii="標楷體" w:eastAsia="標楷體" w:hAnsi="標楷體" w:hint="eastAsia"/>
              </w:rPr>
              <w:t>11</w:t>
            </w:r>
            <w:r w:rsidR="007005D7">
              <w:rPr>
                <w:rFonts w:ascii="標楷體" w:eastAsia="標楷體" w:hAnsi="標楷體"/>
              </w:rPr>
              <w:t>4</w:t>
            </w:r>
            <w:proofErr w:type="gramEnd"/>
            <w:r w:rsidRPr="00747825">
              <w:rPr>
                <w:rFonts w:ascii="標楷體" w:eastAsia="標楷體" w:hAnsi="標楷體" w:hint="eastAsia"/>
              </w:rPr>
              <w:t>年度</w:t>
            </w:r>
            <w:r w:rsidRPr="00747825">
              <w:rPr>
                <w:rFonts w:ascii="標楷體" w:eastAsia="標楷體" w:hAnsi="標楷體" w:hint="eastAsia"/>
              </w:rPr>
              <w:tab/>
            </w:r>
            <w:r w:rsidRPr="00747825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47825" w:rsidRPr="00747825" w14:paraId="221450F4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2079A1" w14:textId="77777777" w:rsidR="003C7257" w:rsidRPr="00747825" w:rsidRDefault="003C7257" w:rsidP="00A06B06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4E6C55E" w14:textId="77777777" w:rsidR="003C7257" w:rsidRPr="00747825" w:rsidRDefault="003C7257" w:rsidP="006064F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342E839C" w14:textId="77777777" w:rsidR="003C7257" w:rsidRPr="00747825" w:rsidRDefault="003C7257" w:rsidP="006064F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777BD70D" w14:textId="77777777" w:rsidR="003C7257" w:rsidRPr="00747825" w:rsidRDefault="003C7257" w:rsidP="006064F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64F616B1" w14:textId="77777777" w:rsidR="003C7257" w:rsidRPr="00747825" w:rsidRDefault="003C7257" w:rsidP="006064F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FD15FA3" w14:textId="77777777" w:rsidR="003C7257" w:rsidRPr="00747825" w:rsidRDefault="003C7257" w:rsidP="00245685">
            <w:pPr>
              <w:spacing w:line="240" w:lineRule="exact"/>
              <w:ind w:rightChars="-17" w:right="-41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審定數與預算數</w:t>
            </w:r>
          </w:p>
          <w:p w14:paraId="2E4EDA2A" w14:textId="77777777" w:rsidR="003C7257" w:rsidRPr="00747825" w:rsidRDefault="003C7257" w:rsidP="00245685">
            <w:pPr>
              <w:spacing w:line="240" w:lineRule="exact"/>
              <w:ind w:rightChars="-17" w:right="-41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47825" w:rsidRPr="00747825" w14:paraId="7D62BF2E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072765D" w14:textId="77777777" w:rsidR="003C7257" w:rsidRPr="00747825" w:rsidRDefault="003C7257" w:rsidP="007C14E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2337978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BC7C676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A158850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71B5109" w14:textId="77777777" w:rsidR="003C7257" w:rsidRPr="00747825" w:rsidRDefault="003C7257" w:rsidP="00A933B6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2E00964B" w14:textId="77777777" w:rsidR="003C7257" w:rsidRPr="00747825" w:rsidRDefault="003C7257" w:rsidP="006064F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679294C9" w14:textId="77777777" w:rsidR="003C7257" w:rsidRPr="00747825" w:rsidRDefault="003C7257" w:rsidP="006064FC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</w:tr>
      <w:tr w:rsidR="007005D7" w:rsidRPr="00747825" w14:paraId="53509E8B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04D3195" w14:textId="77777777" w:rsidR="007005D7" w:rsidRPr="00747825" w:rsidRDefault="007005D7" w:rsidP="006064F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C74144B" w14:textId="2C45FF42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44,757,529,000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C3B620E" w14:textId="0208B6D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47,464,793,721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D2D80A4" w14:textId="2480B97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5ACC6FA" w14:textId="46D099B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47,464,793,721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05A55E4" w14:textId="4B732642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2,707,264,721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49DC30D" w14:textId="6C1EEC2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6.05</w:t>
            </w:r>
          </w:p>
        </w:tc>
      </w:tr>
      <w:tr w:rsidR="007005D7" w:rsidRPr="00747825" w14:paraId="164A6E83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6DF1409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醫療收入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710796E" w14:textId="1A6A0FC1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39,885,466,000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E0F5AD5" w14:textId="65B5D42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42,710,430,795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1C9079" w14:textId="21C70F8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8DF256E" w14:textId="327F3A0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42,710,430,795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3ABE500" w14:textId="435C929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2,824,964,795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47CE42E" w14:textId="07AD9E9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7.08</w:t>
            </w:r>
          </w:p>
        </w:tc>
      </w:tr>
      <w:tr w:rsidR="007005D7" w:rsidRPr="00747825" w14:paraId="1E112259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07E5B1A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79C12C" w14:textId="446AFC1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4,872,063,000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BF48ED3" w14:textId="361177B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4,754,362,926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0180653" w14:textId="0148D7F1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4B7778B" w14:textId="6A8273D2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4,754,362,926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D71DDB9" w14:textId="4DDE13C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- 117,700,074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453CDF7" w14:textId="3821CB0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- 2.42</w:t>
            </w:r>
          </w:p>
        </w:tc>
      </w:tr>
      <w:tr w:rsidR="007005D7" w:rsidRPr="00747825" w14:paraId="70729486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25F6ADB" w14:textId="77777777" w:rsidR="007005D7" w:rsidRPr="00747825" w:rsidRDefault="007005D7" w:rsidP="006064F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9301B6" w14:textId="0227F0E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43,542,860,000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B59F20" w14:textId="33F0EF3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46,262,678,305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A659C7" w14:textId="76804D9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CF0840" w14:textId="6054CDD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46,262,678,305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67C5ABD" w14:textId="02625DA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2,719,818,305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BB1D62E" w14:textId="1FDA872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6.25</w:t>
            </w:r>
          </w:p>
        </w:tc>
      </w:tr>
      <w:tr w:rsidR="007005D7" w:rsidRPr="00747825" w14:paraId="21D10064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6B8D595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醫療成本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BE6AD8A" w14:textId="73FCD2A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38,945,690,000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B9C5D13" w14:textId="78388DD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42,107,812,222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8AB88DB" w14:textId="6DC1C77C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AE030F" w14:textId="57769A5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42,107,812,222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9B85DEB" w14:textId="7463136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3,162,122,222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0F7E9CB" w14:textId="36638B9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8.12</w:t>
            </w:r>
          </w:p>
        </w:tc>
      </w:tr>
      <w:tr w:rsidR="007005D7" w:rsidRPr="00747825" w14:paraId="6A7A7753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08C887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E01D8D4" w14:textId="19C4315C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27,123,000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7E82B89" w14:textId="04E968A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32,641,008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DAFD9E" w14:textId="6F8BD5C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C403784" w14:textId="3D14841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32,641,008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69EA7BB" w14:textId="479116B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5,518,008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F95A227" w14:textId="5BC0012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20.34</w:t>
            </w:r>
          </w:p>
        </w:tc>
      </w:tr>
      <w:tr w:rsidR="007005D7" w:rsidRPr="00747825" w14:paraId="3A34C421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7409E17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FDCAA0" w14:textId="4DAE1C8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2,833,567,000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7530FC1" w14:textId="64898FE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2,641,717,122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890185B" w14:textId="2A63736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B035291" w14:textId="7BE0C3F7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2,641,717,122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9837A03" w14:textId="1885DCD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- 191,849,878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3ECB050" w14:textId="6F60770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- 6.77</w:t>
            </w:r>
          </w:p>
        </w:tc>
      </w:tr>
      <w:tr w:rsidR="007005D7" w:rsidRPr="00747825" w14:paraId="34DDB4C1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5550261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948F54A" w14:textId="17BE95E7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1,065,493,000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EF6FE9B" w14:textId="087A15E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1,014,747,514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9281B5" w14:textId="60C86F0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386F144" w14:textId="584AD63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1,014,747,514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AE2A8DA" w14:textId="5E2E279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- 50,745,486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474834A" w14:textId="08FB28C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- 4.76</w:t>
            </w:r>
          </w:p>
        </w:tc>
      </w:tr>
      <w:tr w:rsidR="007005D7" w:rsidRPr="00747825" w14:paraId="6049B444" w14:textId="77777777" w:rsidTr="006064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86C2828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4D4A6B" w14:textId="3BD03741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670,987,000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82CB414" w14:textId="03FBA78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465,760,439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6052880" w14:textId="4C4F38A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EEF8A0C" w14:textId="4E67206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465,760,439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68FB624" w14:textId="474A53B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- 205,226,561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424B5D5E" w14:textId="1245CFA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- 30.59</w:t>
            </w:r>
          </w:p>
        </w:tc>
      </w:tr>
      <w:tr w:rsidR="007005D7" w:rsidRPr="00747825" w14:paraId="24960647" w14:textId="77777777" w:rsidTr="006064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6957BBC" w14:textId="77777777" w:rsidR="007005D7" w:rsidRPr="00747825" w:rsidRDefault="007005D7" w:rsidP="006064FC">
            <w:pPr>
              <w:ind w:rightChars="-9" w:right="-22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FB88568" w14:textId="76F9C751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1,214,669,000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4E2C3C4" w14:textId="7AC5B98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1,202,115,416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A7D2001" w14:textId="60DF93C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D418C1F" w14:textId="46FEF84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1,202,115,416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6A95F38" w14:textId="5FACD28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- 12,553,584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AB6DF02" w14:textId="4A0A038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- 1.03</w:t>
            </w:r>
          </w:p>
        </w:tc>
      </w:tr>
      <w:tr w:rsidR="007005D7" w:rsidRPr="00747825" w14:paraId="530B75EA" w14:textId="77777777" w:rsidTr="006064FC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A7B8E43" w14:textId="77777777" w:rsidR="007005D7" w:rsidRPr="00747825" w:rsidRDefault="007005D7" w:rsidP="006064F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0D6A38" w14:textId="1A95E6F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2,410,617,000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AB0C3EE" w14:textId="147CFCB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3,834,593,107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595648" w14:textId="65EA4F0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4FD34F" w14:textId="0229D76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3,834,593,107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16A5EA7" w14:textId="124735C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1,423,976,107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8BE2E85" w14:textId="672426E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59.07</w:t>
            </w:r>
          </w:p>
        </w:tc>
      </w:tr>
      <w:tr w:rsidR="007005D7" w:rsidRPr="00747825" w14:paraId="5F1A60B9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9B7646D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B94A250" w14:textId="3C153132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272,984,000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237C26" w14:textId="566B7361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470,242,409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C5EBAA3" w14:textId="0351AC67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92ACA37" w14:textId="5C6D0A6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470,242,409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99C995E" w14:textId="457ED3C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197,258,409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7B46883" w14:textId="1A6D969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72.26</w:t>
            </w:r>
          </w:p>
        </w:tc>
      </w:tr>
      <w:tr w:rsidR="007005D7" w:rsidRPr="00747825" w14:paraId="63FABB4A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1FD9238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7DF2F3B" w14:textId="434D454C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2,137,633,000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823CFCF" w14:textId="6B7C591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3,364,350,698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E82F2F" w14:textId="0822AC2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6670900" w14:textId="78EE5BD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3,364,350,698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09D10046" w14:textId="30BAFB3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1,226,717,698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204248B" w14:textId="1A2644AC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57.39</w:t>
            </w:r>
          </w:p>
        </w:tc>
      </w:tr>
      <w:tr w:rsidR="007005D7" w:rsidRPr="00747825" w14:paraId="6A812BA9" w14:textId="77777777" w:rsidTr="001602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4EFFB13" w14:textId="77777777" w:rsidR="007005D7" w:rsidRPr="00747825" w:rsidRDefault="007005D7" w:rsidP="006064FC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57FBEAD" w14:textId="3197D11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1,700,880,000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0C2C439" w14:textId="52B3633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2,691,291,436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EE7C39" w14:textId="49C5DE4C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A20756A" w14:textId="2DE293F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2,691,291,436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A45541F" w14:textId="6287EC8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990,411,436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0B929B0" w14:textId="15DA9DB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58.23</w:t>
            </w:r>
          </w:p>
        </w:tc>
      </w:tr>
      <w:tr w:rsidR="007005D7" w:rsidRPr="00747825" w14:paraId="4E36AFB6" w14:textId="77777777" w:rsidTr="001602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74F3B8" w14:textId="77777777" w:rsidR="007005D7" w:rsidRPr="00747825" w:rsidRDefault="007005D7" w:rsidP="006064FC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B6C751" w14:textId="09CB4412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1,700,880,000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4093070" w14:textId="377BD2C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2,691,291,436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F941380" w14:textId="79A0EDE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EBCF508" w14:textId="244EE34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2,691,291,436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2112473" w14:textId="2A10FF7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990,411,436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6B022E0" w14:textId="639D318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58.23</w:t>
            </w:r>
          </w:p>
        </w:tc>
      </w:tr>
      <w:tr w:rsidR="007005D7" w:rsidRPr="00747825" w14:paraId="3F946040" w14:textId="77777777" w:rsidTr="001602E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2FFA5C5" w14:textId="77777777" w:rsidR="007005D7" w:rsidRPr="00747825" w:rsidRDefault="007005D7" w:rsidP="006064FC">
            <w:pPr>
              <w:ind w:rightChars="-3" w:right="-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4874970" w14:textId="38FBB99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709,737,000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519237C" w14:textId="7F22A76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1,143,301,671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72FEB4" w14:textId="19F2183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A1EAC6" w14:textId="213B7C2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1,143,301,671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CB88E4B" w14:textId="3D84246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433,564,671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F378273" w14:textId="58B698A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61.09</w:t>
            </w:r>
          </w:p>
        </w:tc>
      </w:tr>
      <w:tr w:rsidR="007005D7" w:rsidRPr="00747825" w14:paraId="490B1AD5" w14:textId="77777777" w:rsidTr="00F532F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7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A3D556F" w14:textId="77777777" w:rsidR="007005D7" w:rsidRPr="00747825" w:rsidRDefault="007005D7" w:rsidP="006064FC">
            <w:pPr>
              <w:ind w:rightChars="-3" w:right="-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E036986" w14:textId="65C0514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1,924,406,000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43F43097" w14:textId="505587B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2,345,417,087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09F8F4D0" w14:textId="6ECF0B4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2ED48EE1" w14:textId="7A35E64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2,345,417,087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B7A13DF" w14:textId="639B7DCC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421,011,087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5592C74" w14:textId="32E3412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21.88</w:t>
            </w:r>
          </w:p>
        </w:tc>
      </w:tr>
    </w:tbl>
    <w:p w14:paraId="4A113C2A" w14:textId="43597E3C" w:rsidR="00E22EE6" w:rsidRDefault="00F255AE" w:rsidP="00F255AE">
      <w:pPr>
        <w:tabs>
          <w:tab w:val="left" w:pos="2702"/>
        </w:tabs>
        <w:snapToGrid w:val="0"/>
        <w:rPr>
          <w:rFonts w:ascii="標楷體" w:eastAsia="標楷體" w:hAnsi="標楷體"/>
          <w:b/>
          <w:sz w:val="32"/>
          <w:u w:val="single"/>
        </w:rPr>
      </w:pPr>
      <w:r w:rsidRPr="00747825">
        <w:rPr>
          <w:rFonts w:ascii="標楷體" w:eastAsia="標楷體" w:hAnsi="標楷體"/>
          <w:b/>
          <w:sz w:val="32"/>
        </w:rPr>
        <w:lastRenderedPageBreak/>
        <w:tab/>
      </w:r>
      <w:r w:rsidR="00E22EE6" w:rsidRPr="00747825"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E22EE6" w:rsidRPr="00747825">
        <w:rPr>
          <w:rFonts w:ascii="標楷體" w:eastAsia="標楷體" w:hAnsi="標楷體"/>
          <w:b/>
          <w:sz w:val="32"/>
          <w:u w:val="single"/>
        </w:rPr>
        <w:t>醫療藥品基金</w:t>
      </w:r>
      <w:r w:rsidR="00E22EE6" w:rsidRPr="00747825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E22EE6" w:rsidRPr="00747825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E22EE6" w:rsidRPr="00747825">
        <w:rPr>
          <w:rFonts w:ascii="標楷體" w:eastAsia="標楷體" w:hAnsi="標楷體" w:hint="eastAsia"/>
          <w:b/>
          <w:sz w:val="32"/>
          <w:u w:val="single"/>
        </w:rPr>
        <w:t xml:space="preserve">撥補審定表　</w:t>
      </w:r>
    </w:p>
    <w:p w14:paraId="123DE87C" w14:textId="4770F7EC" w:rsidR="00F255AE" w:rsidRPr="00747825" w:rsidRDefault="00E22EE6" w:rsidP="00245685">
      <w:pPr>
        <w:tabs>
          <w:tab w:val="left" w:pos="4060"/>
          <w:tab w:val="left" w:pos="8693"/>
        </w:tabs>
        <w:ind w:rightChars="11" w:right="26"/>
        <w:jc w:val="right"/>
      </w:pPr>
      <w:r w:rsidRPr="00747825">
        <w:rPr>
          <w:rFonts w:ascii="標楷體" w:eastAsia="標楷體" w:hAnsi="標楷體"/>
        </w:rPr>
        <w:tab/>
      </w:r>
      <w:r w:rsidRPr="00747825">
        <w:rPr>
          <w:rFonts w:ascii="標楷體" w:eastAsia="標楷體" w:hAnsi="標楷體" w:hint="eastAsia"/>
        </w:rPr>
        <w:t>中華民國</w:t>
      </w:r>
      <w:proofErr w:type="gramStart"/>
      <w:r w:rsidRPr="00747825">
        <w:rPr>
          <w:rFonts w:ascii="標楷體" w:eastAsia="標楷體" w:hAnsi="標楷體"/>
        </w:rPr>
        <w:t>11</w:t>
      </w:r>
      <w:r w:rsidR="007005D7">
        <w:rPr>
          <w:rFonts w:ascii="標楷體" w:eastAsia="標楷體" w:hAnsi="標楷體"/>
        </w:rPr>
        <w:t>4</w:t>
      </w:r>
      <w:proofErr w:type="gramEnd"/>
      <w:r w:rsidRPr="00747825">
        <w:rPr>
          <w:rFonts w:ascii="標楷體" w:eastAsia="標楷體" w:hAnsi="標楷體" w:hint="eastAsia"/>
        </w:rPr>
        <w:t>年度</w:t>
      </w:r>
      <w:r w:rsidRPr="00747825">
        <w:rPr>
          <w:rFonts w:ascii="標楷體" w:eastAsia="標楷體" w:hAnsi="標楷體"/>
        </w:rPr>
        <w:tab/>
      </w:r>
      <w:r w:rsidRPr="00747825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10219" w:type="dxa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8"/>
        <w:gridCol w:w="1377"/>
        <w:gridCol w:w="432"/>
        <w:gridCol w:w="946"/>
        <w:gridCol w:w="746"/>
        <w:gridCol w:w="632"/>
        <w:gridCol w:w="1060"/>
        <w:gridCol w:w="318"/>
        <w:gridCol w:w="1377"/>
        <w:gridCol w:w="883"/>
      </w:tblGrid>
      <w:tr w:rsidR="00747825" w:rsidRPr="00747825" w14:paraId="170DD282" w14:textId="77777777" w:rsidTr="007005D7">
        <w:trPr>
          <w:cantSplit/>
          <w:trHeight w:val="480"/>
        </w:trPr>
        <w:tc>
          <w:tcPr>
            <w:tcW w:w="244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C0C8CA0" w14:textId="77777777" w:rsidR="00D45D23" w:rsidRPr="00747825" w:rsidRDefault="00D45D23" w:rsidP="00A06B06">
            <w:pPr>
              <w:widowControl/>
              <w:overflowPunct w:val="0"/>
              <w:ind w:left="113" w:right="113"/>
              <w:jc w:val="distribute"/>
              <w:rPr>
                <w:rFonts w:eastAsia="標楷體"/>
                <w:szCs w:val="24"/>
              </w:rPr>
            </w:pPr>
            <w:r w:rsidRPr="00A06B06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77" w:type="dxa"/>
            <w:vMerge w:val="restart"/>
            <w:tcBorders>
              <w:top w:val="single" w:sz="8" w:space="0" w:color="auto"/>
            </w:tcBorders>
            <w:vAlign w:val="center"/>
          </w:tcPr>
          <w:p w14:paraId="387BBD14" w14:textId="77777777" w:rsidR="00D45D23" w:rsidRPr="00747825" w:rsidRDefault="00D45D23" w:rsidP="00B538AB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  <w:r w:rsidRPr="00747825">
              <w:rPr>
                <w:rFonts w:eastAsia="標楷體" w:hint="eastAsia"/>
                <w:szCs w:val="24"/>
              </w:rPr>
              <w:t>預算數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7E1171EB" w14:textId="77777777" w:rsidR="00D45D23" w:rsidRPr="00747825" w:rsidRDefault="00D45D23" w:rsidP="00B538AB">
            <w:pPr>
              <w:ind w:leftChars="20" w:left="48" w:rightChars="20" w:right="48"/>
              <w:jc w:val="distribute"/>
              <w:rPr>
                <w:rFonts w:eastAsia="標楷體"/>
                <w:spacing w:val="-20"/>
                <w:szCs w:val="24"/>
              </w:rPr>
            </w:pPr>
            <w:r w:rsidRPr="00747825">
              <w:rPr>
                <w:rFonts w:eastAsia="標楷體" w:hint="eastAsia"/>
                <w:spacing w:val="-20"/>
                <w:szCs w:val="24"/>
              </w:rPr>
              <w:t>決算數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7E4C3369" w14:textId="77777777" w:rsidR="00D45D23" w:rsidRPr="00747825" w:rsidRDefault="00D45D23" w:rsidP="00B538AB">
            <w:pPr>
              <w:ind w:leftChars="20" w:left="48" w:rightChars="20" w:right="48"/>
              <w:jc w:val="distribute"/>
              <w:rPr>
                <w:rFonts w:eastAsia="標楷體"/>
                <w:spacing w:val="-30"/>
                <w:szCs w:val="24"/>
              </w:rPr>
            </w:pPr>
            <w:r w:rsidRPr="00747825">
              <w:rPr>
                <w:rFonts w:ascii="標楷體" w:eastAsia="標楷體" w:hAnsi="標楷體" w:hint="eastAsia"/>
                <w:bCs/>
                <w:szCs w:val="24"/>
              </w:rPr>
              <w:t>修正數</w:t>
            </w:r>
          </w:p>
        </w:tc>
        <w:tc>
          <w:tcPr>
            <w:tcW w:w="137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C5D4AD7" w14:textId="77777777" w:rsidR="00D45D23" w:rsidRPr="00747825" w:rsidRDefault="00D45D23" w:rsidP="00B538AB">
            <w:pPr>
              <w:ind w:leftChars="20" w:left="48" w:rightChars="20" w:right="48"/>
              <w:jc w:val="distribute"/>
              <w:rPr>
                <w:rFonts w:eastAsia="標楷體"/>
                <w:spacing w:val="-10"/>
                <w:szCs w:val="24"/>
              </w:rPr>
            </w:pPr>
            <w:r w:rsidRPr="00747825">
              <w:rPr>
                <w:rFonts w:eastAsia="標楷體" w:hint="eastAsia"/>
                <w:spacing w:val="-10"/>
                <w:szCs w:val="24"/>
              </w:rPr>
              <w:t>決算審定數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20CF226" w14:textId="77777777" w:rsidR="00D45D23" w:rsidRPr="00747825" w:rsidRDefault="00D45D23" w:rsidP="00245685">
            <w:pPr>
              <w:spacing w:line="240" w:lineRule="exact"/>
              <w:ind w:rightChars="-17" w:right="-41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審定數與預算數</w:t>
            </w:r>
          </w:p>
          <w:p w14:paraId="35B25FB1" w14:textId="77777777" w:rsidR="00D45D23" w:rsidRPr="00747825" w:rsidRDefault="00D45D23" w:rsidP="00245685">
            <w:pPr>
              <w:spacing w:line="240" w:lineRule="exact"/>
              <w:ind w:rightChars="-17" w:right="-41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747825" w:rsidRPr="00747825" w14:paraId="5861B6F2" w14:textId="77777777" w:rsidTr="007005D7">
        <w:trPr>
          <w:cantSplit/>
          <w:trHeight w:val="266"/>
        </w:trPr>
        <w:tc>
          <w:tcPr>
            <w:tcW w:w="244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8518A77" w14:textId="77777777" w:rsidR="00D45D23" w:rsidRPr="00747825" w:rsidRDefault="00D45D23" w:rsidP="00A46A9B">
            <w:pPr>
              <w:ind w:left="113" w:right="113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7" w:type="dxa"/>
            <w:vMerge/>
            <w:tcBorders>
              <w:bottom w:val="single" w:sz="8" w:space="0" w:color="auto"/>
            </w:tcBorders>
            <w:vAlign w:val="center"/>
          </w:tcPr>
          <w:p w14:paraId="3B39A46A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653E4A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8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013772C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8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5CFA81B" w14:textId="77777777" w:rsidR="00D45D23" w:rsidRPr="00747825" w:rsidRDefault="00D45D23" w:rsidP="000B652C">
            <w:pPr>
              <w:ind w:leftChars="20" w:left="48" w:rightChars="20" w:right="48"/>
              <w:jc w:val="distribute"/>
              <w:rPr>
                <w:rFonts w:eastAsia="標楷體"/>
                <w:szCs w:val="24"/>
              </w:rPr>
            </w:pPr>
          </w:p>
        </w:tc>
        <w:tc>
          <w:tcPr>
            <w:tcW w:w="1377" w:type="dxa"/>
            <w:tcBorders>
              <w:bottom w:val="single" w:sz="8" w:space="0" w:color="auto"/>
            </w:tcBorders>
            <w:vAlign w:val="center"/>
          </w:tcPr>
          <w:p w14:paraId="2A70D479" w14:textId="77777777" w:rsidR="00D45D23" w:rsidRPr="00747825" w:rsidRDefault="00D45D23" w:rsidP="00B538AB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金額</w:t>
            </w:r>
          </w:p>
        </w:tc>
        <w:tc>
          <w:tcPr>
            <w:tcW w:w="883" w:type="dxa"/>
            <w:tcBorders>
              <w:bottom w:val="single" w:sz="8" w:space="0" w:color="auto"/>
              <w:right w:val="nil"/>
            </w:tcBorders>
            <w:vAlign w:val="center"/>
          </w:tcPr>
          <w:p w14:paraId="4593F66E" w14:textId="77777777" w:rsidR="00D45D23" w:rsidRPr="00747825" w:rsidRDefault="00D45D23" w:rsidP="00B538AB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7005D7" w:rsidRPr="00747825" w14:paraId="47B483DC" w14:textId="77777777" w:rsidTr="007005D7">
        <w:trPr>
          <w:cantSplit/>
          <w:trHeight w:val="1121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37B44BB7" w14:textId="77777777" w:rsidR="007005D7" w:rsidRPr="00747825" w:rsidRDefault="007005D7" w:rsidP="00B538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AC9713E" w14:textId="6D80BD9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6,390,802,000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3D0A0F1F" w14:textId="760F123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7,473,038,277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5F2E98F" w14:textId="7153EDF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12F6EFDD" w14:textId="526EBBB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7,473,038,277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265CADC1" w14:textId="7D24F1F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1,082,236,277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C828EFE" w14:textId="2866BF5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16.93</w:t>
            </w:r>
          </w:p>
        </w:tc>
      </w:tr>
      <w:tr w:rsidR="007005D7" w:rsidRPr="00747825" w14:paraId="6A47F375" w14:textId="77777777" w:rsidTr="007005D7">
        <w:trPr>
          <w:cantSplit/>
          <w:trHeight w:val="1121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733363BD" w14:textId="77777777" w:rsidR="007005D7" w:rsidRPr="00747825" w:rsidRDefault="007005D7" w:rsidP="00B538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本期賸餘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5863B2E" w14:textId="342A2CD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1,944,304,000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9990E61" w14:textId="6AF8660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2,350,048,420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FC981B1" w14:textId="1D2BEBF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0815710" w14:textId="0086234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2,350,048,420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0CF5F302" w14:textId="72715A9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405,744,420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278404F" w14:textId="13FA9942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20.87</w:t>
            </w:r>
          </w:p>
        </w:tc>
      </w:tr>
      <w:tr w:rsidR="007005D7" w:rsidRPr="00747825" w14:paraId="045E7D55" w14:textId="77777777" w:rsidTr="007005D7">
        <w:trPr>
          <w:cantSplit/>
          <w:trHeight w:val="1121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553CAC2" w14:textId="77777777" w:rsidR="007005D7" w:rsidRPr="00747825" w:rsidRDefault="007005D7" w:rsidP="00B538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5A966CF6" w14:textId="24F03847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4,446,498,000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7DEF634" w14:textId="0CE56AE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5,122,989,857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1F9804C1" w14:textId="3F154A4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25FB2E1E" w14:textId="10D7DDB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5,122,989,857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3024EBBF" w14:textId="7691A911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676,491,857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374D6BB" w14:textId="7658B73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15.21</w:t>
            </w:r>
          </w:p>
        </w:tc>
      </w:tr>
      <w:tr w:rsidR="007005D7" w:rsidRPr="00747825" w14:paraId="21605F7D" w14:textId="77777777" w:rsidTr="007005D7">
        <w:trPr>
          <w:cantSplit/>
          <w:trHeight w:val="1121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37FADE9A" w14:textId="77777777" w:rsidR="007005D7" w:rsidRPr="00747825" w:rsidRDefault="007005D7" w:rsidP="00B538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2E3A80AE" w14:textId="341D2C7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1,191,754,000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156758AC" w14:textId="42CDA837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1,191,754,000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38C18092" w14:textId="3316F49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26E42D1" w14:textId="58306EB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1,191,754,000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0B064DB5" w14:textId="272136F1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BDFBCF3" w14:textId="447EBD2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7005D7" w:rsidRPr="00747825" w14:paraId="3D07CAC7" w14:textId="77777777" w:rsidTr="007005D7">
        <w:trPr>
          <w:cantSplit/>
          <w:trHeight w:val="1121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5D6722EE" w14:textId="77777777" w:rsidR="007005D7" w:rsidRPr="00747825" w:rsidRDefault="007005D7" w:rsidP="00B538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提存公積</w:t>
            </w:r>
            <w:proofErr w:type="gramEnd"/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58B3FBE5" w14:textId="2C3F6E2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1,191,754,000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BD36E90" w14:textId="6ED964F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1,191,754,000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9455324" w14:textId="21E3251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3937B33" w14:textId="199380C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1,191,754,000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4BEA1550" w14:textId="50D5F08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6E408A55" w14:textId="6A79BE4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7005D7" w:rsidRPr="00747825" w14:paraId="42407520" w14:textId="77777777" w:rsidTr="007005D7">
        <w:trPr>
          <w:cantSplit/>
          <w:trHeight w:val="1121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6EFAFD58" w14:textId="77777777" w:rsidR="007005D7" w:rsidRPr="00747825" w:rsidRDefault="007005D7" w:rsidP="00B538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2DD61CFE" w14:textId="42D489A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5,199,048,000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A231837" w14:textId="1BCBC85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6,281,284,277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F64A495" w14:textId="6FA7E76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30AE795" w14:textId="14CE214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6,281,284,277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646317EB" w14:textId="743EE647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1,082,236,277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8997593" w14:textId="4348BF87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20.82</w:t>
            </w:r>
          </w:p>
        </w:tc>
      </w:tr>
      <w:tr w:rsidR="007005D7" w:rsidRPr="00747825" w14:paraId="106D1279" w14:textId="77777777" w:rsidTr="007005D7">
        <w:trPr>
          <w:cantSplit/>
          <w:trHeight w:val="1121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3DDA159B" w14:textId="77777777" w:rsidR="007005D7" w:rsidRPr="00747825" w:rsidRDefault="007005D7" w:rsidP="00B538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短</w:t>
            </w:r>
            <w:proofErr w:type="gramStart"/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之部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727BB1FF" w14:textId="6646AD8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19,898,000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E6889E9" w14:textId="2075DC7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4,631,333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B7F764D" w14:textId="2EC49B66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3EA4CD4" w14:textId="25880CA2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4,631,333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0E92273A" w14:textId="530F322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- 15,266,667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7F7971E" w14:textId="64D0FA8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- 76.72</w:t>
            </w:r>
          </w:p>
        </w:tc>
      </w:tr>
      <w:tr w:rsidR="007005D7" w:rsidRPr="00747825" w14:paraId="04F6380E" w14:textId="77777777" w:rsidTr="00B538AB">
        <w:trPr>
          <w:cantSplit/>
          <w:trHeight w:val="1128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436A64C1" w14:textId="77777777" w:rsidR="007005D7" w:rsidRPr="00747825" w:rsidRDefault="007005D7" w:rsidP="00B538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本期短</w:t>
            </w: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63A80DD0" w14:textId="68C5637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19,898,000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126CC43" w14:textId="66CC244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4,631,333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08770F2B" w14:textId="41BFD64E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A8D9C84" w14:textId="7FD2122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4,631,333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05BA6121" w14:textId="0B328399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- 15,266,667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A2CD50D" w14:textId="1554717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- 76.72</w:t>
            </w:r>
          </w:p>
        </w:tc>
      </w:tr>
      <w:tr w:rsidR="007005D7" w:rsidRPr="00747825" w14:paraId="2592DAAB" w14:textId="77777777" w:rsidTr="00B538AB">
        <w:trPr>
          <w:cantSplit/>
          <w:trHeight w:val="1128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74D12CE0" w14:textId="77777777" w:rsidR="007005D7" w:rsidRPr="00747825" w:rsidRDefault="007005D7" w:rsidP="00B538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填補之部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7B38BA2" w14:textId="598F610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19,898,000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E007BE0" w14:textId="6149B2C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4,631,333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39D18CA" w14:textId="5D93E46F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4CCCE41C" w14:textId="1B86173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4,631,333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6B57E122" w14:textId="45ED3E7C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- 15,266,667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564C2D3" w14:textId="7130032B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- 76.72</w:t>
            </w:r>
          </w:p>
        </w:tc>
      </w:tr>
      <w:tr w:rsidR="007005D7" w:rsidRPr="00747825" w14:paraId="41DC30AB" w14:textId="77777777" w:rsidTr="00B538AB">
        <w:trPr>
          <w:cantSplit/>
          <w:trHeight w:val="1128"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center"/>
          </w:tcPr>
          <w:p w14:paraId="0201F710" w14:textId="77777777" w:rsidR="007005D7" w:rsidRPr="00747825" w:rsidRDefault="007005D7" w:rsidP="00B538AB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撥用公積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206FDA82" w14:textId="62C92E5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19,898,000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E1E81D2" w14:textId="5ABFDF5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4,631,333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736748E7" w14:textId="0C3FB425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nil"/>
            </w:tcBorders>
            <w:vAlign w:val="center"/>
          </w:tcPr>
          <w:p w14:paraId="5C64AA3F" w14:textId="179986CC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4,631,333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center"/>
          </w:tcPr>
          <w:p w14:paraId="1CE4151F" w14:textId="402A035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- 15,266,667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50AFEC1" w14:textId="45888474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- 76.72</w:t>
            </w:r>
          </w:p>
        </w:tc>
      </w:tr>
      <w:tr w:rsidR="007005D7" w:rsidRPr="00747825" w14:paraId="127E18A1" w14:textId="77777777" w:rsidTr="00B538AB">
        <w:trPr>
          <w:cantSplit/>
          <w:trHeight w:val="1128"/>
        </w:trPr>
        <w:tc>
          <w:tcPr>
            <w:tcW w:w="244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743E205" w14:textId="77777777" w:rsidR="007005D7" w:rsidRPr="00747825" w:rsidRDefault="007005D7" w:rsidP="00B538AB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待填補之短</w:t>
            </w:r>
            <w:proofErr w:type="gramStart"/>
            <w:r w:rsidRPr="00747825">
              <w:rPr>
                <w:rFonts w:ascii="標楷體" w:eastAsia="標楷體" w:hAnsi="標楷體"/>
                <w:b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377" w:type="dxa"/>
            <w:tcBorders>
              <w:top w:val="nil"/>
              <w:bottom w:val="single" w:sz="8" w:space="0" w:color="auto"/>
            </w:tcBorders>
            <w:vAlign w:val="center"/>
          </w:tcPr>
          <w:p w14:paraId="4242A1BF" w14:textId="4CFE5F9A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144049D" w14:textId="6B8134DD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7971C7E9" w14:textId="69B497F8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8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1D0F1D6C" w14:textId="64D99F92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7" w:type="dxa"/>
            <w:tcBorders>
              <w:top w:val="nil"/>
              <w:bottom w:val="single" w:sz="8" w:space="0" w:color="auto"/>
            </w:tcBorders>
            <w:vAlign w:val="center"/>
          </w:tcPr>
          <w:p w14:paraId="67E881BD" w14:textId="1BF8EC43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88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DC610C4" w14:textId="24E1E4D0" w:rsidR="007005D7" w:rsidRPr="00747825" w:rsidRDefault="007005D7" w:rsidP="007005D7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  <w:tr w:rsidR="00747825" w:rsidRPr="00747825" w14:paraId="4FC62AFD" w14:textId="77777777" w:rsidTr="00F532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0219" w:type="dxa"/>
            <w:gridSpan w:val="10"/>
            <w:tcBorders>
              <w:bottom w:val="single" w:sz="8" w:space="0" w:color="auto"/>
            </w:tcBorders>
          </w:tcPr>
          <w:p w14:paraId="0A83A1C6" w14:textId="70C4AE07" w:rsidR="00340B80" w:rsidRDefault="00340B80" w:rsidP="00E9587A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醫療藥品基金餘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審定後現金流量表　</w:t>
            </w:r>
          </w:p>
          <w:p w14:paraId="76E1CEC4" w14:textId="508B2D6F" w:rsidR="00E9587A" w:rsidRPr="00747825" w:rsidRDefault="00340B80" w:rsidP="00245685">
            <w:pPr>
              <w:tabs>
                <w:tab w:val="left" w:pos="4076"/>
                <w:tab w:val="left" w:pos="4465"/>
                <w:tab w:val="left" w:pos="8725"/>
              </w:tabs>
              <w:snapToGrid w:val="0"/>
              <w:ind w:rightChars="5" w:right="1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/>
                <w:spacing w:val="60"/>
              </w:rPr>
              <w:tab/>
            </w:r>
            <w:r w:rsidRPr="00747825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Pr="00747825">
              <w:rPr>
                <w:rFonts w:ascii="標楷體" w:eastAsia="標楷體" w:hAnsi="標楷體" w:hint="eastAsia"/>
              </w:rPr>
              <w:t>11</w:t>
            </w:r>
            <w:r w:rsidR="007005D7">
              <w:rPr>
                <w:rFonts w:ascii="標楷體" w:eastAsia="標楷體" w:hAnsi="標楷體"/>
              </w:rPr>
              <w:t>4</w:t>
            </w:r>
            <w:proofErr w:type="gramEnd"/>
            <w:r w:rsidRPr="00747825">
              <w:rPr>
                <w:rFonts w:ascii="標楷體" w:eastAsia="標楷體" w:hAnsi="標楷體" w:hint="eastAsia"/>
              </w:rPr>
              <w:t>年度</w:t>
            </w:r>
            <w:r w:rsidRPr="00747825">
              <w:rPr>
                <w:rFonts w:ascii="標楷體" w:eastAsia="標楷體" w:hAnsi="標楷體" w:hint="eastAsia"/>
              </w:rPr>
              <w:tab/>
            </w:r>
            <w:r w:rsidRPr="00747825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47825" w:rsidRPr="00747825" w14:paraId="2DF53E81" w14:textId="77777777" w:rsidTr="007005D7">
        <w:trPr>
          <w:cantSplit/>
          <w:trHeight w:val="340"/>
          <w:tblHeader/>
        </w:trPr>
        <w:tc>
          <w:tcPr>
            <w:tcW w:w="4257" w:type="dxa"/>
            <w:gridSpan w:val="3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06C1A6F" w14:textId="77777777" w:rsidR="00340B80" w:rsidRPr="00747825" w:rsidRDefault="00340B80" w:rsidP="00A06B06">
            <w:pPr>
              <w:widowControl/>
              <w:overflowPunct w:val="0"/>
              <w:ind w:left="113" w:right="113"/>
              <w:jc w:val="distribute"/>
              <w:rPr>
                <w:rFonts w:eastAsia="標楷體"/>
              </w:rPr>
            </w:pPr>
            <w:r w:rsidRPr="00A06B06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E3EC4BA" w14:textId="77777777" w:rsidR="00340B80" w:rsidRPr="00747825" w:rsidRDefault="00340B80" w:rsidP="00891EBE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747825">
              <w:rPr>
                <w:rFonts w:eastAsia="標楷體" w:hint="eastAsia"/>
              </w:rPr>
              <w:t>預算數</w:t>
            </w:r>
          </w:p>
        </w:tc>
        <w:tc>
          <w:tcPr>
            <w:tcW w:w="169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90DFA72" w14:textId="77777777" w:rsidR="00340B80" w:rsidRPr="00747825" w:rsidRDefault="00340B80" w:rsidP="00891EBE">
            <w:pPr>
              <w:ind w:leftChars="20" w:left="48" w:rightChars="20" w:right="48"/>
              <w:jc w:val="distribute"/>
              <w:rPr>
                <w:rFonts w:eastAsia="標楷體"/>
              </w:rPr>
            </w:pPr>
            <w:r w:rsidRPr="00747825">
              <w:rPr>
                <w:rFonts w:eastAsia="標楷體" w:hint="eastAsia"/>
              </w:rPr>
              <w:t>決算數</w:t>
            </w:r>
          </w:p>
        </w:tc>
        <w:tc>
          <w:tcPr>
            <w:tcW w:w="2578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84DDBC8" w14:textId="77777777" w:rsidR="00340B80" w:rsidRPr="00747825" w:rsidRDefault="00340B80" w:rsidP="00245685">
            <w:pPr>
              <w:ind w:rightChars="-11" w:right="-26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47825" w:rsidRPr="00747825" w14:paraId="5C213584" w14:textId="77777777" w:rsidTr="007005D7">
        <w:trPr>
          <w:cantSplit/>
          <w:trHeight w:val="340"/>
          <w:tblHeader/>
        </w:trPr>
        <w:tc>
          <w:tcPr>
            <w:tcW w:w="4257" w:type="dxa"/>
            <w:gridSpan w:val="3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46BB334" w14:textId="77777777" w:rsidR="00340B80" w:rsidRPr="00747825" w:rsidRDefault="00340B80" w:rsidP="00EE1FB4">
            <w:pPr>
              <w:ind w:left="113" w:right="113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2C6B1A7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69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B9A0C64" w14:textId="77777777" w:rsidR="00340B80" w:rsidRPr="00747825" w:rsidRDefault="00340B80" w:rsidP="000B652C">
            <w:pPr>
              <w:ind w:leftChars="20" w:left="48" w:rightChars="20" w:right="48"/>
              <w:jc w:val="distribute"/>
              <w:rPr>
                <w:rFonts w:eastAsia="標楷體"/>
              </w:rPr>
            </w:pPr>
          </w:p>
        </w:tc>
        <w:tc>
          <w:tcPr>
            <w:tcW w:w="1695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DA1F10" w14:textId="77777777" w:rsidR="00340B80" w:rsidRPr="00747825" w:rsidRDefault="00340B80" w:rsidP="00891EB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DE66E46" w14:textId="77777777" w:rsidR="00340B80" w:rsidRPr="00747825" w:rsidRDefault="00340B80" w:rsidP="00891EB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</w:tr>
      <w:tr w:rsidR="00F4195A" w14:paraId="405690AF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2832481" w14:textId="120BD844" w:rsidR="00F4195A" w:rsidRDefault="00F4195A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C1C2ACD" w14:textId="77777777" w:rsidR="00F4195A" w:rsidRDefault="00F4195A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FA2CE50" w14:textId="77777777" w:rsidR="00F4195A" w:rsidRDefault="00F4195A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23D1DD15" w14:textId="77777777" w:rsidR="00F4195A" w:rsidRDefault="00F4195A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451B3895" w14:textId="77777777" w:rsidR="00F4195A" w:rsidRDefault="00F4195A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13992" w14:paraId="3B8EF38D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3F95A45" w14:textId="77777777" w:rsidR="00413992" w:rsidRDefault="00413992" w:rsidP="00891EBE">
            <w:pPr>
              <w:spacing w:line="240" w:lineRule="exact"/>
              <w:ind w:rightChars="-11" w:right="-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本期賸餘（短</w:t>
            </w:r>
            <w:proofErr w:type="gramStart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008FAF6" w14:textId="047FBB0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1,924,406,000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3906671" w14:textId="537229A9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2,345,417,087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25B6C3EF" w14:textId="082D069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421,011,087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6F877B38" w14:textId="59EF3460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21.88</w:t>
            </w:r>
          </w:p>
        </w:tc>
      </w:tr>
      <w:tr w:rsidR="00413992" w14:paraId="2F6B8F1D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6224AC0" w14:textId="714F51AF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C9AA27C" w14:textId="027C0EE5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- 272,984,000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35836E6" w14:textId="735BCF1A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- 470,242,409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1A3F1D2D" w14:textId="3ABFD1A0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- 197,258,409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24F1880" w14:textId="1C08F2B0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72.26</w:t>
            </w:r>
          </w:p>
        </w:tc>
      </w:tr>
      <w:tr w:rsidR="00413992" w14:paraId="2D73A18C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C5E103F" w14:textId="77777777" w:rsidR="00413992" w:rsidRPr="000B652C" w:rsidRDefault="00413992" w:rsidP="00891EBE">
            <w:pPr>
              <w:spacing w:line="240" w:lineRule="exact"/>
              <w:ind w:rightChars="-11" w:right="-26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0B652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未計利息股利之本期賸餘（短</w:t>
            </w:r>
            <w:proofErr w:type="gramStart"/>
            <w:r w:rsidRPr="000B652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絀</w:t>
            </w:r>
            <w:proofErr w:type="gramEnd"/>
            <w:r w:rsidRPr="000B652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FA22105" w14:textId="75096C8D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1,651,422,000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9D99862" w14:textId="723ACAFC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1,875,174,678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BB799BA" w14:textId="4ECF16D9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223,752,678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D916244" w14:textId="67997F8E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13.55</w:t>
            </w:r>
          </w:p>
        </w:tc>
      </w:tr>
      <w:tr w:rsidR="00413992" w14:paraId="16C803A5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8093F57" w14:textId="77777777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5CFD163" w14:textId="7614F436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2,921,609,000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0A08235" w14:textId="4B3C570A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4,138,056,043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18AFEA6C" w14:textId="18ADB18E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1,216,447,043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2FC0E96F" w14:textId="2C5D437F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41.64</w:t>
            </w:r>
          </w:p>
        </w:tc>
      </w:tr>
      <w:tr w:rsidR="00413992" w14:paraId="4532A87E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2408CE3" w14:textId="77777777" w:rsidR="00413992" w:rsidRPr="000B652C" w:rsidRDefault="00413992" w:rsidP="00891EBE">
            <w:pPr>
              <w:spacing w:line="240" w:lineRule="exact"/>
              <w:ind w:rightChars="-11" w:right="-26"/>
              <w:jc w:val="distribute"/>
              <w:rPr>
                <w:rFonts w:ascii="標楷體" w:eastAsia="標楷體" w:hAnsi="標楷體"/>
                <w:w w:val="90"/>
                <w:kern w:val="0"/>
                <w:sz w:val="22"/>
                <w:szCs w:val="22"/>
              </w:rPr>
            </w:pPr>
            <w:r w:rsidRPr="000B652C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1699FEE" w14:textId="59F26DA0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4,573,031,000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C294187" w14:textId="5E7551B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6,013,230,721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35C3D09B" w14:textId="2CE2161B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1,440,199,721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342687C0" w14:textId="7F1A41BF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31.49</w:t>
            </w:r>
          </w:p>
        </w:tc>
      </w:tr>
      <w:tr w:rsidR="00413992" w14:paraId="168E5CAB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376B826" w14:textId="77777777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C83637F" w14:textId="5450B4C6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273,037,000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78CC2E0" w14:textId="5DA49BD9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466,959,429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0E1CC6A6" w14:textId="6C16A50E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193,922,429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0FD756C" w14:textId="5A30D540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71.02</w:t>
            </w:r>
          </w:p>
        </w:tc>
      </w:tr>
      <w:tr w:rsidR="00413992" w14:paraId="7311B1F1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E85DAF2" w14:textId="77777777" w:rsidR="00413992" w:rsidRDefault="00413992" w:rsidP="00891EBE">
            <w:pPr>
              <w:spacing w:line="240" w:lineRule="exact"/>
              <w:ind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02D5E8E" w14:textId="1392001F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4,846,068,000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791275C" w14:textId="2A508608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6,480,190,150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69FA99E" w14:textId="2B752016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1,634,122,150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63B1141" w14:textId="4A5B2DDD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33.72</w:t>
            </w:r>
          </w:p>
        </w:tc>
      </w:tr>
      <w:tr w:rsidR="00413992" w14:paraId="1E0CE8CB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08E467C2" w14:textId="77777777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D6D4509" w14:textId="7777777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3FE2FA8" w14:textId="7777777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976FB26" w14:textId="7777777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48DC6B6" w14:textId="7777777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13992" w14:paraId="3DD178C4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704B81D2" w14:textId="77777777" w:rsidR="00413992" w:rsidRDefault="00413992" w:rsidP="00891EBE">
            <w:pPr>
              <w:spacing w:line="240" w:lineRule="exact"/>
              <w:ind w:rightChars="41" w:right="9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BC03979" w14:textId="14C56EE2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450,000,000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86984E4" w14:textId="09093C3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269,500,000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31BDF91" w14:textId="3C08F7CC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- 180,500,000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F5C951F" w14:textId="7391E8BA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- 40.11</w:t>
            </w:r>
          </w:p>
        </w:tc>
      </w:tr>
      <w:tr w:rsidR="00413992" w14:paraId="0C619A3D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7656DEF" w14:textId="08C31658" w:rsidR="00413992" w:rsidRPr="00814048" w:rsidRDefault="00413992" w:rsidP="00891EBE">
            <w:pPr>
              <w:spacing w:line="240" w:lineRule="exact"/>
              <w:ind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F629C2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6937598A" w14:textId="1565462A" w:rsidR="00413992" w:rsidRPr="00412AFD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B72FCAC" w14:textId="11C3AE21" w:rsidR="00413992" w:rsidRPr="00412AFD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50,000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5553F76C" w14:textId="4E697002" w:rsidR="00413992" w:rsidRPr="00412AFD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50,000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147D922" w14:textId="5DFA4855" w:rsidR="00413992" w:rsidRPr="00412AFD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13992" w14:paraId="7F3B47BC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7B1052F" w14:textId="77777777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D20D83C" w14:textId="0C9E19C3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7,300,000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0142873" w14:textId="7CC3D1A2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165,594,359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0609586" w14:textId="76552D13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158,294,359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4551609" w14:textId="25CC2275" w:rsidR="00413992" w:rsidRPr="00475AAF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spacing w:val="-8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2,168.42</w:t>
            </w:r>
          </w:p>
        </w:tc>
      </w:tr>
      <w:tr w:rsidR="00413992" w14:paraId="058F5CE8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203BE9DD" w14:textId="77777777" w:rsidR="00413992" w:rsidRPr="000B652C" w:rsidRDefault="00413992" w:rsidP="00891EBE">
            <w:pPr>
              <w:spacing w:line="240" w:lineRule="exact"/>
              <w:ind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期貸</w:t>
            </w:r>
            <w:proofErr w:type="gramEnd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墊款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58792C9" w14:textId="35448DD8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D16F825" w14:textId="513DA6D4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- 977,500,000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53A7616" w14:textId="439DDEC5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- 977,500,000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ED1113F" w14:textId="099996C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13992" w14:paraId="3E337299" w14:textId="77777777" w:rsidTr="003F5DB0">
        <w:trPr>
          <w:cantSplit/>
          <w:trHeight w:val="469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831A718" w14:textId="2226E98C" w:rsidR="00413992" w:rsidRPr="00814048" w:rsidRDefault="00413992" w:rsidP="00891EBE">
            <w:pPr>
              <w:spacing w:line="240" w:lineRule="exact"/>
              <w:ind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</w:t>
            </w: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投資、長期應收款、貸墊款及準備金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3E40F2C" w14:textId="6439F41B" w:rsidR="00413992" w:rsidRPr="00412AFD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F26E174" w14:textId="1E56A945" w:rsidR="00413992" w:rsidRPr="00412AFD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- 255,500,000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31A3EA25" w14:textId="7DA88066" w:rsidR="00413992" w:rsidRPr="00412AFD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- 255,500,000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85A6075" w14:textId="4452BC12" w:rsidR="00413992" w:rsidRPr="00412AFD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413992" w14:paraId="14BA221E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7EBDA8A" w14:textId="77777777" w:rsidR="00413992" w:rsidRPr="000B652C" w:rsidRDefault="00413992" w:rsidP="00891EBE">
            <w:pPr>
              <w:spacing w:line="240" w:lineRule="exact"/>
              <w:ind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E2BCB0E" w14:textId="3B425ECF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- 4,441,283,000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119B9A4" w14:textId="24DC6AD8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- 2,648,466,275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2F3B572" w14:textId="6CDA7769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1,792,816,725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3A84D3B2" w14:textId="410EB783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- 40.37</w:t>
            </w:r>
          </w:p>
        </w:tc>
      </w:tr>
      <w:tr w:rsidR="00413992" w14:paraId="52AD325D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3BB9331" w14:textId="77777777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w w:val="90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E0AA4C8" w14:textId="43A68231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- 690,083,000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960484D" w14:textId="7B51BA6B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- 631,188,791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0DC27BEE" w14:textId="326C454A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58,894,209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791917A6" w14:textId="007F529E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- 8.53</w:t>
            </w:r>
          </w:p>
        </w:tc>
      </w:tr>
      <w:tr w:rsidR="00413992" w14:paraId="22242801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59720BC0" w14:textId="77777777" w:rsidR="00413992" w:rsidRPr="000B652C" w:rsidRDefault="00413992" w:rsidP="00891EBE">
            <w:pPr>
              <w:spacing w:line="240" w:lineRule="exact"/>
              <w:ind w:rightChars="11" w:right="26"/>
              <w:jc w:val="distribute"/>
              <w:rPr>
                <w:rFonts w:ascii="標楷體" w:eastAsia="標楷體" w:hAnsi="標楷體"/>
                <w:b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739A928" w14:textId="6E9CAB41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- 4,674,066,000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A1B264B" w14:textId="678C4480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- 4,077,510,707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0E98DF05" w14:textId="52FC50D5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596,555,293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9B07924" w14:textId="3D65C6AA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- 12.76</w:t>
            </w:r>
          </w:p>
        </w:tc>
      </w:tr>
      <w:tr w:rsidR="00413992" w14:paraId="36BEB1B6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01F849B" w14:textId="487F3B2C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342F0AC5" w14:textId="7777777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0BBD06F4" w14:textId="7777777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6DC07AE1" w14:textId="7777777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0C370B71" w14:textId="77777777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413992" w14:paraId="40539FCB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CB46DC8" w14:textId="77777777" w:rsidR="00413992" w:rsidRPr="000B652C" w:rsidRDefault="00413992" w:rsidP="00891EBE">
            <w:pPr>
              <w:spacing w:line="240" w:lineRule="exact"/>
              <w:ind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0E46341" w14:textId="3A643D29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2,675,000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4C0870A" w14:textId="1E01DA2C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236,461,815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3909369E" w14:textId="633E374D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233,786,815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318116C7" w14:textId="7A050B7E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8,739.69</w:t>
            </w:r>
          </w:p>
        </w:tc>
      </w:tr>
      <w:tr w:rsidR="00413992" w14:paraId="10B79020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325FDDE" w14:textId="77777777" w:rsidR="00413992" w:rsidRPr="000B652C" w:rsidRDefault="00413992" w:rsidP="00891EBE">
            <w:pPr>
              <w:spacing w:line="240" w:lineRule="exact"/>
              <w:ind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增加基金、公積及填補短</w:t>
            </w:r>
            <w:proofErr w:type="gramStart"/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絀</w:t>
            </w:r>
            <w:proofErr w:type="gramEnd"/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38926A8" w14:textId="6B789D0D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389,840,000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F9CE247" w14:textId="388B2065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149,728,988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0A1C989" w14:textId="15371A1C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- 240,111,012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9BD5D78" w14:textId="31430FE1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- 61.59</w:t>
            </w:r>
          </w:p>
        </w:tc>
      </w:tr>
      <w:tr w:rsidR="00413992" w14:paraId="7449B3BA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6D20D2B2" w14:textId="77777777" w:rsidR="00413992" w:rsidRPr="000B652C" w:rsidRDefault="00413992" w:rsidP="00891EBE">
            <w:pPr>
              <w:spacing w:line="240" w:lineRule="exact"/>
              <w:ind w:rightChars="41" w:right="98"/>
              <w:jc w:val="distribute"/>
              <w:rPr>
                <w:rFonts w:ascii="標楷體" w:eastAsia="標楷體" w:hAnsi="標楷體"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spacing w:val="-24"/>
                <w:w w:val="90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1F3FE3E9" w14:textId="4444FF56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- 177,172,000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1173530" w14:textId="102EDF95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- 348,398,253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22606096" w14:textId="598E7708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- 171,226,253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66660E91" w14:textId="4FAD9A6F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96.64</w:t>
            </w:r>
          </w:p>
        </w:tc>
      </w:tr>
      <w:tr w:rsidR="00413992" w14:paraId="51BFF960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A80EBB8" w14:textId="77777777" w:rsidR="00413992" w:rsidRPr="000B652C" w:rsidRDefault="00413992" w:rsidP="00891EBE">
            <w:pPr>
              <w:spacing w:line="240" w:lineRule="exact"/>
              <w:ind w:rightChars="11" w:right="26"/>
              <w:jc w:val="distribute"/>
              <w:rPr>
                <w:rFonts w:ascii="標楷體" w:eastAsia="標楷體" w:hAnsi="標楷體"/>
                <w:b/>
                <w:spacing w:val="-24"/>
                <w:w w:val="90"/>
                <w:kern w:val="0"/>
                <w:sz w:val="22"/>
                <w:szCs w:val="22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4EDFC324" w14:textId="75874F0C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215,343,000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94E18FC" w14:textId="3E019894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37,792,550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42184BE" w14:textId="6EB90AF8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- 177,550,450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54EE36FA" w14:textId="6E4147E9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- 82.45</w:t>
            </w:r>
          </w:p>
        </w:tc>
      </w:tr>
      <w:tr w:rsidR="00413992" w14:paraId="03DEFCD7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4CCEA893" w14:textId="77777777" w:rsidR="00413992" w:rsidRDefault="00413992" w:rsidP="00891EBE">
            <w:pPr>
              <w:spacing w:line="240" w:lineRule="exact"/>
              <w:ind w:rightChars="11" w:right="26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spacing w:val="-24"/>
                <w:w w:val="90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2F25DAEE" w14:textId="52C3C5C0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387,345,000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A4CB9E5" w14:textId="265BFE85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2,440,471,993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4C847370" w14:textId="5C74DCD5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2,053,126,993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104D6316" w14:textId="2649EEE6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530.05</w:t>
            </w:r>
          </w:p>
        </w:tc>
      </w:tr>
      <w:tr w:rsidR="00413992" w14:paraId="3F16672B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14:paraId="1C968046" w14:textId="32010892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54C3D1CC" w14:textId="3656B369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25,255,924,000</w:t>
            </w:r>
          </w:p>
        </w:tc>
        <w:tc>
          <w:tcPr>
            <w:tcW w:w="1692" w:type="dxa"/>
            <w:gridSpan w:val="2"/>
            <w:tcBorders>
              <w:top w:val="nil"/>
              <w:bottom w:val="nil"/>
            </w:tcBorders>
            <w:vAlign w:val="center"/>
          </w:tcPr>
          <w:p w14:paraId="77546D2D" w14:textId="69DB5903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23,617,822,892</w:t>
            </w:r>
          </w:p>
        </w:tc>
        <w:tc>
          <w:tcPr>
            <w:tcW w:w="1695" w:type="dxa"/>
            <w:gridSpan w:val="2"/>
            <w:tcBorders>
              <w:top w:val="nil"/>
              <w:bottom w:val="nil"/>
            </w:tcBorders>
            <w:vAlign w:val="center"/>
          </w:tcPr>
          <w:p w14:paraId="7CED5107" w14:textId="61908736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- 1,638,101,108</w:t>
            </w:r>
          </w:p>
        </w:tc>
        <w:tc>
          <w:tcPr>
            <w:tcW w:w="883" w:type="dxa"/>
            <w:tcBorders>
              <w:top w:val="nil"/>
              <w:bottom w:val="nil"/>
              <w:right w:val="nil"/>
            </w:tcBorders>
            <w:vAlign w:val="center"/>
          </w:tcPr>
          <w:p w14:paraId="374A7926" w14:textId="17A74385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- 6.49</w:t>
            </w:r>
          </w:p>
        </w:tc>
      </w:tr>
      <w:tr w:rsidR="00413992" w14:paraId="77B573D7" w14:textId="77777777" w:rsidTr="00891EBE">
        <w:trPr>
          <w:cantSplit/>
          <w:trHeight w:val="476"/>
        </w:trPr>
        <w:tc>
          <w:tcPr>
            <w:tcW w:w="4257" w:type="dxa"/>
            <w:gridSpan w:val="3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980B795" w14:textId="77777777" w:rsidR="00413992" w:rsidRDefault="00413992" w:rsidP="00891EBE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w w:val="90"/>
                <w:kern w:val="0"/>
              </w:rPr>
            </w:pPr>
            <w:r w:rsidRPr="00814048">
              <w:rPr>
                <w:rFonts w:ascii="標楷體" w:eastAsia="標楷體" w:hAnsi="標楷體" w:hint="eastAsia"/>
                <w:b/>
                <w:w w:val="90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3A0FBC9A" w14:textId="5ADB93BA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25,643,269,000</w:t>
            </w:r>
          </w:p>
        </w:tc>
        <w:tc>
          <w:tcPr>
            <w:tcW w:w="169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08C321E3" w14:textId="25AB2281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26,058,294,885</w:t>
            </w:r>
          </w:p>
        </w:tc>
        <w:tc>
          <w:tcPr>
            <w:tcW w:w="1695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0F7AEF2" w14:textId="02755D7C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415,025,885</w:t>
            </w:r>
          </w:p>
        </w:tc>
        <w:tc>
          <w:tcPr>
            <w:tcW w:w="883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78FF5D91" w14:textId="1244C49D" w:rsidR="00413992" w:rsidRDefault="00413992" w:rsidP="00891EBE">
            <w:pPr>
              <w:autoSpaceDE w:val="0"/>
              <w:autoSpaceDN w:val="0"/>
              <w:adjustRightInd w:val="0"/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1.62</w:t>
            </w:r>
          </w:p>
        </w:tc>
      </w:tr>
    </w:tbl>
    <w:p w14:paraId="6E1358D4" w14:textId="77777777" w:rsidR="00565196" w:rsidRPr="000B652C" w:rsidRDefault="00565196" w:rsidP="00F87AD2">
      <w:pPr>
        <w:adjustRightInd w:val="0"/>
        <w:snapToGrid w:val="0"/>
        <w:spacing w:line="240" w:lineRule="exact"/>
        <w:ind w:leftChars="-3" w:left="659" w:hangingChars="370" w:hanging="666"/>
        <w:rPr>
          <w:rFonts w:ascii="標楷體" w:eastAsia="標楷體" w:hAnsi="標楷體"/>
          <w:spacing w:val="4"/>
          <w:sz w:val="18"/>
          <w:szCs w:val="24"/>
        </w:rPr>
      </w:pPr>
      <w:proofErr w:type="gramStart"/>
      <w:r w:rsidRPr="00747825">
        <w:rPr>
          <w:rFonts w:ascii="標楷體" w:eastAsia="標楷體" w:hAnsi="標楷體" w:hint="eastAsia"/>
          <w:sz w:val="18"/>
          <w:szCs w:val="24"/>
        </w:rPr>
        <w:t>註</w:t>
      </w:r>
      <w:proofErr w:type="gramEnd"/>
      <w:r w:rsidRPr="00747825">
        <w:rPr>
          <w:rFonts w:ascii="標楷體" w:eastAsia="標楷體" w:hAnsi="標楷體" w:hint="eastAsia"/>
          <w:sz w:val="18"/>
          <w:szCs w:val="24"/>
        </w:rPr>
        <w:t>：1.</w:t>
      </w:r>
      <w:r w:rsidRPr="000B652C">
        <w:rPr>
          <w:rFonts w:ascii="標楷體" w:eastAsia="標楷體" w:hAnsi="標楷體" w:hint="eastAsia"/>
          <w:spacing w:val="4"/>
          <w:sz w:val="18"/>
          <w:szCs w:val="24"/>
        </w:rPr>
        <w:t>本表係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24"/>
        </w:rPr>
        <w:t>採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24"/>
        </w:rPr>
        <w:t>現金及約當現金基礎，包括現金及自投資日起3個月內到期或清償之債權證券。</w:t>
      </w:r>
    </w:p>
    <w:p w14:paraId="7743B02D" w14:textId="77777777" w:rsidR="00565196" w:rsidRPr="00747825" w:rsidRDefault="00565196" w:rsidP="00F87AD2">
      <w:pPr>
        <w:adjustRightInd w:val="0"/>
        <w:snapToGrid w:val="0"/>
        <w:spacing w:line="240" w:lineRule="exact"/>
        <w:ind w:leftChars="146" w:left="530" w:hangingChars="100" w:hanging="180"/>
        <w:jc w:val="both"/>
        <w:rPr>
          <w:rFonts w:ascii="標楷體" w:eastAsia="標楷體" w:hAnsi="標楷體"/>
          <w:sz w:val="20"/>
          <w:szCs w:val="24"/>
        </w:rPr>
      </w:pPr>
      <w:r w:rsidRPr="00747825">
        <w:rPr>
          <w:rFonts w:ascii="標楷體" w:eastAsia="標楷體" w:hAnsi="標楷體" w:hint="eastAsia"/>
          <w:sz w:val="18"/>
          <w:szCs w:val="24"/>
        </w:rPr>
        <w:t>2.</w:t>
      </w:r>
      <w:r w:rsidRPr="000B652C">
        <w:rPr>
          <w:rFonts w:ascii="標楷體" w:eastAsia="標楷體" w:hAnsi="標楷體" w:hint="eastAsia"/>
          <w:spacing w:val="4"/>
          <w:sz w:val="18"/>
          <w:szCs w:val="24"/>
        </w:rPr>
        <w:t>本表「調整項目」欄所列，包括提存呆帳</w:t>
      </w:r>
      <w:r w:rsidRPr="000B652C">
        <w:rPr>
          <w:rFonts w:ascii="標楷體" w:eastAsia="標楷體" w:hAnsi="標楷體" w:hint="eastAsia"/>
          <w:spacing w:val="4"/>
          <w:sz w:val="18"/>
          <w:szCs w:val="18"/>
        </w:rPr>
        <w:t>、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醫療折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讓及評價短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（賸餘）、處理資產短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（賸餘）、債務整理短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絀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（賸餘）、其他、</w:t>
      </w:r>
      <w:proofErr w:type="gramStart"/>
      <w:r w:rsidRPr="000B652C">
        <w:rPr>
          <w:rFonts w:ascii="標楷體" w:eastAsia="標楷體" w:hAnsi="標楷體" w:hint="eastAsia"/>
          <w:spacing w:val="4"/>
          <w:sz w:val="18"/>
          <w:szCs w:val="18"/>
        </w:rPr>
        <w:t>流動資產淨減</w:t>
      </w:r>
      <w:proofErr w:type="gramEnd"/>
      <w:r w:rsidRPr="000B652C">
        <w:rPr>
          <w:rFonts w:ascii="標楷體" w:eastAsia="標楷體" w:hAnsi="標楷體" w:hint="eastAsia"/>
          <w:spacing w:val="4"/>
          <w:sz w:val="18"/>
          <w:szCs w:val="18"/>
        </w:rPr>
        <w:t>（淨增）及流動負債淨增（淨減）。</w:t>
      </w:r>
      <w:r w:rsidRPr="00747825">
        <w:rPr>
          <w:rFonts w:ascii="標楷體" w:eastAsia="標楷體" w:hAnsi="標楷體"/>
          <w:sz w:val="20"/>
          <w:szCs w:val="24"/>
        </w:rPr>
        <w:br w:type="page"/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8"/>
      </w:tblGrid>
      <w:tr w:rsidR="00747825" w:rsidRPr="00747825" w14:paraId="5BE6743F" w14:textId="77777777" w:rsidTr="00F532FA"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ACAB597" w14:textId="6400C250" w:rsidR="005B0B9C" w:rsidRDefault="005B0B9C" w:rsidP="00EC4753">
            <w:pPr>
              <w:snapToGrid w:val="0"/>
              <w:ind w:leftChars="-144" w:left="-346"/>
              <w:jc w:val="center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747825">
              <w:rPr>
                <w:rFonts w:ascii="標楷體" w:eastAsia="標楷體" w:hAnsi="標楷體"/>
                <w:b/>
                <w:sz w:val="32"/>
                <w:u w:val="single"/>
              </w:rPr>
              <w:t>醫療藥品基金</w:t>
            </w: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4DA55CD0" w14:textId="66711543" w:rsidR="00EC4753" w:rsidRPr="00747825" w:rsidRDefault="005B0B9C" w:rsidP="008E65AB">
            <w:pPr>
              <w:tabs>
                <w:tab w:val="left" w:pos="3559"/>
                <w:tab w:val="left" w:pos="4427"/>
                <w:tab w:val="left" w:pos="8735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/>
                <w:spacing w:val="60"/>
              </w:rPr>
              <w:tab/>
            </w:r>
            <w:r w:rsidRPr="00747825">
              <w:rPr>
                <w:rFonts w:ascii="標楷體" w:eastAsia="標楷體" w:hAnsi="標楷體" w:hint="eastAsia"/>
              </w:rPr>
              <w:t>中華民國</w:t>
            </w:r>
            <w:r w:rsidRPr="00747825">
              <w:rPr>
                <w:rFonts w:ascii="標楷體" w:eastAsia="標楷體" w:hAnsi="標楷體"/>
              </w:rPr>
              <w:t>11</w:t>
            </w:r>
            <w:r w:rsidR="007005D7">
              <w:rPr>
                <w:rFonts w:ascii="標楷體" w:eastAsia="標楷體" w:hAnsi="標楷體"/>
              </w:rPr>
              <w:t>4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  <w:r w:rsidRPr="00747825">
              <w:rPr>
                <w:rFonts w:ascii="標楷體" w:eastAsia="標楷體" w:hAnsi="標楷體" w:hint="eastAsia"/>
              </w:rPr>
              <w:tab/>
            </w:r>
            <w:r w:rsidRPr="00747825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47825" w:rsidRPr="00747825" w14:paraId="272A83E2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306892D" w14:textId="77777777" w:rsidR="005B0B9C" w:rsidRPr="00747825" w:rsidRDefault="005B0B9C" w:rsidP="00A06B06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A06B06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CC95998" w14:textId="73133301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/>
              </w:rPr>
              <w:t>11</w:t>
            </w:r>
            <w:r w:rsidR="007005D7">
              <w:rPr>
                <w:rFonts w:ascii="標楷體" w:eastAsia="標楷體" w:hAnsi="標楷體"/>
              </w:rPr>
              <w:t>4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37ED250" w14:textId="734DA7C4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/>
              </w:rPr>
              <w:t>11</w:t>
            </w:r>
            <w:r w:rsidR="007005D7">
              <w:rPr>
                <w:rFonts w:ascii="標楷體" w:eastAsia="標楷體" w:hAnsi="標楷體"/>
              </w:rPr>
              <w:t>3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3574CCF" w14:textId="77777777" w:rsidR="005B0B9C" w:rsidRPr="00747825" w:rsidRDefault="005B0B9C" w:rsidP="00245685">
            <w:pPr>
              <w:ind w:rightChars="-11" w:right="-26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47825" w:rsidRPr="00747825" w14:paraId="1EDE81DC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512310C" w14:textId="77777777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45F058D3" w14:textId="77777777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308C6AB9" w14:textId="77777777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15E70D68" w14:textId="77777777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5BFA0C39" w14:textId="77777777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22B3BE73" w14:textId="77777777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649E1027" w14:textId="77777777" w:rsidR="005B0B9C" w:rsidRPr="00747825" w:rsidRDefault="005B0B9C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</w:tr>
      <w:tr w:rsidR="00ED2CEE" w:rsidRPr="00747825" w14:paraId="58F0BC4A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92898A8" w14:textId="77777777" w:rsidR="00ED2CEE" w:rsidRPr="00747825" w:rsidRDefault="00ED2CEE" w:rsidP="00ED2CE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57546AB" w14:textId="77BCD1A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75,676,318,120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F24B53B" w14:textId="17C5B84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E499198" w14:textId="5E30ACE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70,328,444,419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763431F" w14:textId="439A8DB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612BA01" w14:textId="5A195EB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5,347,873,701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776859D" w14:textId="7C5B3C2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7.60</w:t>
            </w:r>
          </w:p>
        </w:tc>
      </w:tr>
      <w:tr w:rsidR="00ED2CEE" w:rsidRPr="00747825" w14:paraId="24D06833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6743E13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47E148D" w14:textId="0D9BE4C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52,150,165,198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3E7412A" w14:textId="4A4BF03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68.91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9BB96DD" w14:textId="1412F61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48,729,022,556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977561" w14:textId="2B47099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69.29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7EBC98" w14:textId="04660DA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3,421,142,642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E15C917" w14:textId="7F58853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7.02</w:t>
            </w:r>
          </w:p>
        </w:tc>
      </w:tr>
      <w:tr w:rsidR="00ED2CEE" w:rsidRPr="00747825" w14:paraId="6F78F2A6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3A3548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61AF34E" w14:textId="0A51A49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26,058,294,885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2F4E39B" w14:textId="7B459DE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34.43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CC9D34" w14:textId="0A61675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23,617,822,892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B7C34F" w14:textId="076A9B8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33.58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CC8B5C" w14:textId="16B3438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2,440,471,993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D0B2436" w14:textId="6A60BCD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10.33</w:t>
            </w:r>
          </w:p>
        </w:tc>
      </w:tr>
      <w:tr w:rsidR="00ED2CEE" w:rsidRPr="00747825" w14:paraId="5BB00AA4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E01ABA4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1226441" w14:textId="45BD8B2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20,695,803,000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F6CFBDC" w14:textId="0A5F0A1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30716A4" w14:textId="2B9A437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19,987,803,000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1FC64BF" w14:textId="2F5A7EB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28.42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AB1E50E" w14:textId="660B436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708,000,000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5AD129F" w14:textId="03848DD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3.54</w:t>
            </w:r>
          </w:p>
        </w:tc>
      </w:tr>
      <w:tr w:rsidR="00ED2CEE" w:rsidRPr="00747825" w14:paraId="27971595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B952E37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51AB863" w14:textId="4F04CC2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4,172,864,972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D20A7F3" w14:textId="7CE99F5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5.51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8D7E408" w14:textId="7248CE6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3,976,262,551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D53B6B6" w14:textId="4A9FC9C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5.65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F95399C" w14:textId="02DB265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196,602,421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ACFF92D" w14:textId="2D7BBDE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4.94</w:t>
            </w:r>
          </w:p>
        </w:tc>
      </w:tr>
      <w:tr w:rsidR="00ED2CEE" w:rsidRPr="00747825" w14:paraId="557F18F8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A23AD9F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存貨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5C8AB50" w14:textId="30546BB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879,334,753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E611440" w14:textId="0B4924C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1.16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529C36" w14:textId="026A201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781,037,252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3FAFF7" w14:textId="6E1A978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4E633C" w14:textId="034005E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98,297,501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41B9BB" w14:textId="7ADA429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12.59</w:t>
            </w:r>
          </w:p>
        </w:tc>
      </w:tr>
      <w:tr w:rsidR="00ED2CEE" w:rsidRPr="00747825" w14:paraId="73A629A0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7EDBA5D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6133436" w14:textId="107B2B3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343,867,588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9C6DED2" w14:textId="792EAF2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D5F0B03" w14:textId="0CB2C78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366,096,861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2363B13" w14:textId="49947F6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0.52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584F83B" w14:textId="3E96950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- 22,229,273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933CF58" w14:textId="2A43868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- 6.07</w:t>
            </w:r>
          </w:p>
        </w:tc>
      </w:tr>
      <w:tr w:rsidR="00ED2CEE" w:rsidRPr="00747825" w14:paraId="3A54EE1A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897C3FA" w14:textId="77777777" w:rsidR="00ED2CEE" w:rsidRPr="00747825" w:rsidRDefault="00ED2CEE" w:rsidP="00ED2CEE">
            <w:pPr>
              <w:ind w:leftChars="100" w:left="240" w:rightChars="36" w:right="86"/>
              <w:jc w:val="distribute"/>
              <w:rPr>
                <w:rFonts w:ascii="標楷體" w:eastAsia="標楷體" w:hAnsi="標楷體"/>
                <w:spacing w:val="-6"/>
                <w:w w:val="90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spacing w:val="-24"/>
                <w:w w:val="90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1463A8C" w14:textId="474FBE7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794,887,591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40AF79" w14:textId="2FE6A5E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1.05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298B204" w14:textId="6730CEC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533,466,404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F2089E" w14:textId="74DCCB6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413B9D" w14:textId="6161C73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261,421,187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798C1EF" w14:textId="3A6FE21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49.00</w:t>
            </w:r>
          </w:p>
        </w:tc>
      </w:tr>
      <w:tr w:rsidR="00ED2CEE" w:rsidRPr="00747825" w14:paraId="7EB71BFD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73F3415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非流動金融資產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EBE0542" w14:textId="4AD9431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680,000,000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ADCA9F0" w14:textId="610F918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0.90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704ADB" w14:textId="51C450B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424,500,000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F49844" w14:textId="60E51BD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68220FA" w14:textId="04192CF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255,500,000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937DA1B" w14:textId="5BDB998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60.19</w:t>
            </w:r>
          </w:p>
        </w:tc>
      </w:tr>
      <w:tr w:rsidR="00ED2CEE" w:rsidRPr="00747825" w14:paraId="72E6C418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1B9C57A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準備金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ED9A9DE" w14:textId="5C17111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114,887,591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F568D9A" w14:textId="5BD5342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8332A0" w14:textId="1DCCFF5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108,966,404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239EA42" w14:textId="6E40388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2DCC06A" w14:textId="2E3A52B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5,921,187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9CE8591" w14:textId="0C9845F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5.43</w:t>
            </w:r>
          </w:p>
        </w:tc>
      </w:tr>
      <w:tr w:rsidR="00ED2CEE" w:rsidRPr="00747825" w14:paraId="57F422C2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9FDC44F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不動產、廠房及設備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760BA48" w14:textId="434A02D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19,047,974,069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4D71CBF" w14:textId="0D505F0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25.17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7694E5" w14:textId="514F47B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17,640,527,308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3ACFF0" w14:textId="4561A6A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25.08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E47ED3F" w14:textId="1763F0A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1,407,446,761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8657988" w14:textId="684F7FE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7.98</w:t>
            </w:r>
          </w:p>
        </w:tc>
      </w:tr>
      <w:tr w:rsidR="00ED2CEE" w:rsidRPr="00747825" w14:paraId="0CEA904F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BE649D6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土地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CAB7D05" w14:textId="7A43DEF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4,514,063,893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9E80055" w14:textId="44C9995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5.96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4619CB7" w14:textId="2D6EED6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4,376,010,887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FC5D82A" w14:textId="7DE4C9A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6.22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02D298" w14:textId="713D958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138,053,006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B55FD7D" w14:textId="0364F27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3.15</w:t>
            </w:r>
          </w:p>
        </w:tc>
      </w:tr>
      <w:tr w:rsidR="00ED2CEE" w:rsidRPr="00747825" w14:paraId="7BBE8006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DAEEFC2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土地改良物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309CC6" w14:textId="44799DE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10,262,250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2FB33B7" w14:textId="551063B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FBE0E1" w14:textId="515607E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13,992,776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EED2B5" w14:textId="4515B08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B1641B8" w14:textId="70E59AF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- 3,730,526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E41320" w14:textId="0538F19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- 26.66</w:t>
            </w:r>
          </w:p>
        </w:tc>
      </w:tr>
      <w:tr w:rsidR="00ED2CEE" w:rsidRPr="00747825" w14:paraId="798780D2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42585F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房屋及建築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A450775" w14:textId="5815422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5,750,357,160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53BF044" w14:textId="62D67DC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7.60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7D3598" w14:textId="79B9A18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5,803,095,138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97E00B5" w14:textId="4AED895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8.25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1EDD63B" w14:textId="1632B04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- 52,737,978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C404AEE" w14:textId="1545FC1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- 0.91</w:t>
            </w:r>
          </w:p>
        </w:tc>
      </w:tr>
      <w:tr w:rsidR="00ED2CEE" w:rsidRPr="00747825" w14:paraId="74E2445B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E65FBF0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97F0593" w14:textId="236DDD0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4,220,270,287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90594A4" w14:textId="77016FC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5.58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245948" w14:textId="08DDEDF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3,922,460,890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B81E2BF" w14:textId="2F05445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5.58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0E466B9" w14:textId="7DFCD06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297,809,397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5457690" w14:textId="4C754AE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7.59</w:t>
            </w:r>
          </w:p>
        </w:tc>
      </w:tr>
      <w:tr w:rsidR="00ED2CEE" w:rsidRPr="00747825" w14:paraId="30DA6507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765534B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5391E03" w14:textId="0BA0BDB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234,279,069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B415B04" w14:textId="59764A2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4D8119" w14:textId="5BD4A05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217,426,087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5E4AFE" w14:textId="6C63D69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16F9A84" w14:textId="2BC2DB7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16,852,982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1875BD2" w14:textId="43C78C7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7.75</w:t>
            </w:r>
          </w:p>
        </w:tc>
      </w:tr>
      <w:tr w:rsidR="00ED2CEE" w:rsidRPr="00747825" w14:paraId="13085F8E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5628570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什項設備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FA5EB3F" w14:textId="31359A7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521,368,452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B3EB20B" w14:textId="29B3059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0.69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41280A" w14:textId="491CB28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431,657,046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1A9CB85" w14:textId="5367C5A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0.61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F17686" w14:textId="0C773A2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89,711,406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F5CB7EA" w14:textId="786B9AC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20.78</w:t>
            </w:r>
          </w:p>
        </w:tc>
      </w:tr>
      <w:tr w:rsidR="00ED2CEE" w:rsidRPr="00747825" w14:paraId="2D3782E1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346925E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租賃權益改良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569FA71" w14:textId="58BA954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82,644,913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DB96FCE" w14:textId="1249026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E0318DC" w14:textId="0B64098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89,950,602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7DDA6C2" w14:textId="3EE83D0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D533D76" w14:textId="049A7CE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- 7,305,689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69C1AB" w14:textId="15EEEB7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- 8.12</w:t>
            </w:r>
          </w:p>
        </w:tc>
      </w:tr>
      <w:tr w:rsidR="00ED2CEE" w:rsidRPr="00747825" w14:paraId="09A5B352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5A4CFB3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EC0D753" w14:textId="79971CE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3,714,728,045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7116811" w14:textId="7E4A122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D210A4" w14:textId="67747F5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2,785,933,882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2D553D2" w14:textId="693B9B7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3.96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CFD7CE0" w14:textId="3A02FBA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928,794,163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3AC7233" w14:textId="126B6BC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33.34</w:t>
            </w:r>
          </w:p>
        </w:tc>
      </w:tr>
      <w:tr w:rsidR="00ED2CEE" w:rsidRPr="00747825" w14:paraId="36C668C6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4DD0B62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F0A8A17" w14:textId="4944D00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366,474,490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26065E0" w14:textId="0ABCD06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313430" w14:textId="10EA373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268,184,383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5AC1258" w14:textId="3B69F2A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5488C04" w14:textId="0E4D2C8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98,290,107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B304B52" w14:textId="76CE8C8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36.65</w:t>
            </w:r>
          </w:p>
        </w:tc>
      </w:tr>
      <w:tr w:rsidR="00ED2CEE" w:rsidRPr="00747825" w14:paraId="25D0EC1A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AE41A1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C18A530" w14:textId="1948592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366,474,490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8860B43" w14:textId="3727145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96AE79A" w14:textId="408CACF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268,184,383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543C5C0" w14:textId="18C8D10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406498A" w14:textId="0894FE3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98,290,107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0401777" w14:textId="4C18542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36.65</w:t>
            </w:r>
          </w:p>
        </w:tc>
      </w:tr>
      <w:tr w:rsidR="00ED2CEE" w:rsidRPr="00747825" w14:paraId="341C3A9D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AFE59F1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ACD4ABD" w14:textId="07E03A8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3,316,816,772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0B92CD8" w14:textId="41B64F9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4.38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FA41CC" w14:textId="432C3C6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3,157,243,768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BAF518" w14:textId="3C91449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8596638" w14:textId="5F1CC0C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159,573,004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B35DA5" w14:textId="1645374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5.05</w:t>
            </w:r>
          </w:p>
        </w:tc>
      </w:tr>
      <w:tr w:rsidR="00ED2CEE" w:rsidRPr="00747825" w14:paraId="3CF752E5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A01714D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遞延資產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64646FC3" w14:textId="6DAA270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1,739,904,709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C206F0B" w14:textId="74AC9B5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2.30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50E5B9" w14:textId="24F6C46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1,767,254,326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1898CE6" w14:textId="6F38105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2.51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EF3138" w14:textId="023A13B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- 27,349,617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73FFDC6" w14:textId="521A410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- 1.55</w:t>
            </w:r>
          </w:p>
        </w:tc>
      </w:tr>
      <w:tr w:rsidR="00ED2CEE" w:rsidRPr="00747825" w14:paraId="4A02FC6F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733FD58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08B173A" w14:textId="4561860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1,320,131,280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306C219" w14:textId="58FEAE7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1.74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50EB23" w14:textId="3AB5BF8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1,133,319,259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595E15" w14:textId="5277B4B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1.61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B7B003A" w14:textId="75DB562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186,812,021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C49E8B" w14:textId="5A907C1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16.48</w:t>
            </w:r>
          </w:p>
        </w:tc>
      </w:tr>
      <w:tr w:rsidR="00ED2CEE" w:rsidRPr="00747825" w14:paraId="44134AD1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F9B022B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待處理資產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8AF0F47" w14:textId="428B423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256,780,783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EE9E0BF" w14:textId="40B1E32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D5FE3F1" w14:textId="261B297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256,670,183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2B8653F" w14:textId="010F544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71113C8" w14:textId="4FA7CFF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110,600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53096BA" w14:textId="63E7A38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0.04</w:t>
            </w:r>
          </w:p>
        </w:tc>
      </w:tr>
      <w:tr w:rsidR="00ED2CEE" w:rsidRPr="00747825" w14:paraId="1BFF8A78" w14:textId="77777777" w:rsidTr="00BA71B4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32A0752" w14:textId="77777777" w:rsidR="00ED2CEE" w:rsidRPr="00747825" w:rsidRDefault="00ED2CEE" w:rsidP="00ED2CE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6E67B4FF" w14:textId="6326C71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75,676,318,120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1B977D2C" w14:textId="79F1382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DA9AF11" w14:textId="586D4D8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70,328,444,419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11ADEDDB" w14:textId="6572D76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588A9365" w14:textId="19D5613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5,347,873,701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745634E" w14:textId="5EDCE8A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7.60</w:t>
            </w:r>
          </w:p>
        </w:tc>
      </w:tr>
    </w:tbl>
    <w:p w14:paraId="40487049" w14:textId="27B90FA5" w:rsidR="00F77114" w:rsidRPr="00747825" w:rsidRDefault="00641CD8" w:rsidP="00ED2CEE">
      <w:pPr>
        <w:spacing w:line="240" w:lineRule="exact"/>
        <w:ind w:left="540" w:hangingChars="300" w:hanging="540"/>
        <w:jc w:val="both"/>
        <w:rPr>
          <w:rFonts w:ascii="標楷體" w:eastAsia="標楷體" w:hAnsi="標楷體"/>
          <w:sz w:val="18"/>
          <w:szCs w:val="18"/>
        </w:rPr>
      </w:pPr>
      <w:proofErr w:type="gramStart"/>
      <w:r w:rsidRPr="00747825">
        <w:rPr>
          <w:rFonts w:ascii="標楷體" w:eastAsia="標楷體" w:hAnsi="標楷體"/>
          <w:sz w:val="18"/>
          <w:szCs w:val="18"/>
        </w:rPr>
        <w:t>註</w:t>
      </w:r>
      <w:proofErr w:type="gramEnd"/>
      <w:r w:rsidRPr="00747825">
        <w:rPr>
          <w:rFonts w:ascii="標楷體" w:eastAsia="標楷體" w:hAnsi="標楷體"/>
          <w:sz w:val="18"/>
          <w:szCs w:val="18"/>
        </w:rPr>
        <w:t>：</w:t>
      </w:r>
      <w:r w:rsidR="00ED2CEE" w:rsidRPr="00ED2CEE">
        <w:rPr>
          <w:rFonts w:ascii="標楷體" w:eastAsia="標楷體" w:hAnsi="標楷體" w:hint="eastAsia"/>
          <w:sz w:val="18"/>
          <w:szCs w:val="18"/>
        </w:rPr>
        <w:t>信託代理與保證資產（負債），114年底及113年底各有943,908,850元及849,916,225元</w:t>
      </w:r>
      <w:r w:rsidRPr="00747825">
        <w:rPr>
          <w:rFonts w:ascii="標楷體" w:eastAsia="標楷體" w:hAnsi="標楷體"/>
          <w:sz w:val="18"/>
          <w:szCs w:val="18"/>
        </w:rPr>
        <w:t>。</w:t>
      </w:r>
    </w:p>
    <w:tbl>
      <w:tblPr>
        <w:tblW w:w="1019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4"/>
        <w:gridCol w:w="1596"/>
        <w:gridCol w:w="798"/>
        <w:gridCol w:w="1595"/>
        <w:gridCol w:w="798"/>
        <w:gridCol w:w="1596"/>
        <w:gridCol w:w="784"/>
      </w:tblGrid>
      <w:tr w:rsidR="00747825" w:rsidRPr="00747825" w14:paraId="72EE3130" w14:textId="77777777" w:rsidTr="00F532FA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1F7D7CA7" w14:textId="22CC5CC1" w:rsidR="00230222" w:rsidRDefault="00230222" w:rsidP="00F532FA">
            <w:pPr>
              <w:snapToGrid w:val="0"/>
              <w:ind w:leftChars="1045" w:left="2508"/>
              <w:rPr>
                <w:rFonts w:ascii="標楷體" w:eastAsia="標楷體" w:hAnsi="標楷體"/>
                <w:kern w:val="0"/>
                <w:sz w:val="32"/>
              </w:rPr>
            </w:pP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747825">
              <w:rPr>
                <w:rFonts w:ascii="標楷體" w:eastAsia="標楷體" w:hAnsi="標楷體"/>
                <w:b/>
                <w:sz w:val="32"/>
                <w:u w:val="single"/>
              </w:rPr>
              <w:t>醫療藥品基金</w:t>
            </w:r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747825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A1162D" w:rsidRPr="00747825">
              <w:rPr>
                <w:rFonts w:ascii="標楷體" w:eastAsia="標楷體" w:hAnsi="標楷體" w:hint="eastAsia"/>
                <w:kern w:val="0"/>
                <w:sz w:val="32"/>
              </w:rPr>
              <w:t>（續）</w:t>
            </w:r>
          </w:p>
          <w:p w14:paraId="2C23C2A0" w14:textId="1B352B91" w:rsidR="00230222" w:rsidRPr="00747825" w:rsidRDefault="00230222" w:rsidP="008E65AB">
            <w:pPr>
              <w:tabs>
                <w:tab w:val="left" w:pos="3587"/>
                <w:tab w:val="left" w:pos="8707"/>
              </w:tabs>
              <w:snapToGrid w:val="0"/>
              <w:ind w:rightChars="-4" w:right="-1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47825">
              <w:rPr>
                <w:rFonts w:ascii="標楷體" w:eastAsia="標楷體" w:hAnsi="標楷體"/>
                <w:spacing w:val="60"/>
              </w:rPr>
              <w:tab/>
            </w:r>
            <w:r w:rsidRPr="00747825">
              <w:rPr>
                <w:rFonts w:ascii="標楷體" w:eastAsia="標楷體" w:hAnsi="標楷體" w:hint="eastAsia"/>
              </w:rPr>
              <w:t>中華民國</w:t>
            </w:r>
            <w:r w:rsidRPr="00747825">
              <w:rPr>
                <w:rFonts w:ascii="標楷體" w:eastAsia="標楷體" w:hAnsi="標楷體"/>
              </w:rPr>
              <w:t>11</w:t>
            </w:r>
            <w:r w:rsidR="00DC716E">
              <w:rPr>
                <w:rFonts w:ascii="標楷體" w:eastAsia="標楷體" w:hAnsi="標楷體" w:hint="eastAsia"/>
              </w:rPr>
              <w:t>4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  <w:r w:rsidRPr="00747825">
              <w:rPr>
                <w:rFonts w:ascii="標楷體" w:eastAsia="標楷體" w:hAnsi="標楷體" w:hint="eastAsia"/>
              </w:rPr>
              <w:tab/>
            </w:r>
            <w:r w:rsidRPr="00747825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747825" w:rsidRPr="00747825" w14:paraId="6751CB01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6E20010" w14:textId="77777777" w:rsidR="00230222" w:rsidRPr="00747825" w:rsidRDefault="00230222" w:rsidP="00A06B06">
            <w:pPr>
              <w:widowControl/>
              <w:overflowPunct w:val="0"/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72948F2" w14:textId="227B1F72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/>
              </w:rPr>
              <w:t>11</w:t>
            </w:r>
            <w:r w:rsidR="006036ED">
              <w:rPr>
                <w:rFonts w:ascii="標楷體" w:eastAsia="標楷體" w:hAnsi="標楷體" w:hint="eastAsia"/>
              </w:rPr>
              <w:t>4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9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5E02B4E" w14:textId="7E01F02C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/>
              </w:rPr>
              <w:t>11</w:t>
            </w:r>
            <w:r w:rsidR="006036ED">
              <w:rPr>
                <w:rFonts w:ascii="標楷體" w:eastAsia="標楷體" w:hAnsi="標楷體" w:hint="eastAsia"/>
              </w:rPr>
              <w:t>3</w:t>
            </w:r>
            <w:r w:rsidRPr="00747825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3EA1C70" w14:textId="77777777" w:rsidR="00230222" w:rsidRPr="00747825" w:rsidRDefault="00230222" w:rsidP="00245685">
            <w:pPr>
              <w:ind w:rightChars="-4" w:right="-10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747825" w:rsidRPr="00747825" w14:paraId="1BA61E93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7E5C8CB" w14:textId="77777777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5554EF02" w14:textId="77777777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366202B5" w14:textId="77777777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690EB191" w14:textId="77777777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73BF0361" w14:textId="77777777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01F19C2C" w14:textId="77777777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  <w:right w:val="nil"/>
            </w:tcBorders>
            <w:vAlign w:val="center"/>
          </w:tcPr>
          <w:p w14:paraId="2D01083F" w14:textId="77777777" w:rsidR="00230222" w:rsidRPr="00747825" w:rsidRDefault="00230222" w:rsidP="0009023E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47825">
              <w:rPr>
                <w:rFonts w:ascii="標楷體" w:eastAsia="標楷體" w:hAnsi="標楷體" w:hint="eastAsia"/>
              </w:rPr>
              <w:t>％</w:t>
            </w:r>
          </w:p>
        </w:tc>
      </w:tr>
      <w:tr w:rsidR="00ED2CEE" w:rsidRPr="00747825" w14:paraId="1F368354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EEFB509" w14:textId="77777777" w:rsidR="00ED2CEE" w:rsidRPr="00747825" w:rsidRDefault="00ED2CEE" w:rsidP="00ED2CE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D00E69F" w14:textId="79D5FC2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17,869,543,743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9C3F20" w14:textId="554BB80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23.61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32E6E8A" w14:textId="33B2105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15,492,705,243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7537BA7" w14:textId="56F0202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22.03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8BB6F23" w14:textId="13162D8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2,376,838,500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9A377C4" w14:textId="6B8052B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15.34</w:t>
            </w:r>
          </w:p>
        </w:tc>
      </w:tr>
      <w:tr w:rsidR="00ED2CEE" w:rsidRPr="00747825" w14:paraId="180D261A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959014A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6932A35" w14:textId="3917997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15,390,545,818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6C7012E" w14:textId="01C6C28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20.34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B8517F4" w14:textId="5E3A434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12,970,624,702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BF4C81B" w14:textId="0344CA1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18.44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8AD6CD5" w14:textId="7165C10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2,419,921,116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034E39F" w14:textId="34B39D5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18.66</w:t>
            </w:r>
          </w:p>
        </w:tc>
      </w:tr>
      <w:tr w:rsidR="00ED2CEE" w:rsidRPr="00747825" w14:paraId="6BFF8D1A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B7B7708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A92419A" w14:textId="7991518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15,341,154,459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7EB86AA" w14:textId="016E106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20.27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199F9CD" w14:textId="4FF33CD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12,892,886,648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B1129B4" w14:textId="73BF6AD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C79BE61" w14:textId="211C30E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2,448,267,811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5893694" w14:textId="15086E6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18.99</w:t>
            </w:r>
          </w:p>
        </w:tc>
      </w:tr>
      <w:tr w:rsidR="00ED2CEE" w:rsidRPr="00747825" w14:paraId="41DAEB2B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5D50745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預收款項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884C067" w14:textId="11FFF68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49,391,359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7D5FD32" w14:textId="581350D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75F2F79" w14:textId="54C0554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77,738,054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9ACF34D" w14:textId="3FEE5DE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AFE893E" w14:textId="2E0F193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- 28,346,695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1E3F92D" w14:textId="10DBB1E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- 36.46</w:t>
            </w:r>
          </w:p>
        </w:tc>
      </w:tr>
      <w:tr w:rsidR="00ED2CEE" w:rsidRPr="00747825" w14:paraId="6D932E6E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67CB6D4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97E8D32" w14:textId="7F6ECF7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2,478,997,925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FBC17C" w14:textId="048C8CA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33A7184" w14:textId="09AF228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2,522,080,541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42182A8" w14:textId="36B7EB9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3.59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49E5F98" w14:textId="5EF67C1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- 43,082,616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AC61EAB" w14:textId="5B8B7B6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- 1.71</w:t>
            </w:r>
          </w:p>
        </w:tc>
      </w:tr>
      <w:tr w:rsidR="00ED2CEE" w:rsidRPr="00747825" w14:paraId="6A6F15EC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2692786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遞延負債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71E195E" w14:textId="3E398D3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257,300,810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8C0153F" w14:textId="266D1F0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BFBF385" w14:textId="75901E3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201,389,596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BBA02CB" w14:textId="581DBAC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09F88B" w14:textId="52C74D5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55,911,214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2B90BB52" w14:textId="775FAC2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27.76</w:t>
            </w:r>
          </w:p>
        </w:tc>
      </w:tr>
      <w:tr w:rsidR="00ED2CEE" w:rsidRPr="00747825" w14:paraId="3E90B2BB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2A8F678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7043D79" w14:textId="7C0F863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2,221,697,115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8B729AB" w14:textId="5683EB4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2.94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5C64F61" w14:textId="09DD13D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2,320,690,945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3DFEFF0" w14:textId="2B43FA1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3.30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104B0C3" w14:textId="16B2A62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- 98,993,830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BFE1C4E" w14:textId="3F3FE42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- 4.27</w:t>
            </w:r>
          </w:p>
        </w:tc>
      </w:tr>
      <w:tr w:rsidR="00ED2CEE" w:rsidRPr="00747825" w14:paraId="48B70406" w14:textId="77777777" w:rsidTr="0009023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02573F8" w14:textId="77777777" w:rsidR="00ED2CEE" w:rsidRPr="00747825" w:rsidRDefault="00ED2CEE" w:rsidP="00ED2CE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淨值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7DEC83C" w14:textId="4D4B3C1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57,806,774,377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B48927" w14:textId="31B2BF7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76.39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0FE7176" w14:textId="21A1311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54,835,739,176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C53A2F8" w14:textId="4FA8EB8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77.97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9FDB89" w14:textId="536A1CF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2,971,035,201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2B5EFA2" w14:textId="0580DB4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5.42</w:t>
            </w:r>
          </w:p>
        </w:tc>
      </w:tr>
      <w:tr w:rsidR="00ED2CEE" w:rsidRPr="00747825" w14:paraId="386BBB97" w14:textId="77777777" w:rsidTr="0009023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302242DB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D6B9BE2" w14:textId="3A32B48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19,037,081,905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447FC27" w14:textId="22DF7FF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25.16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28A12FD9" w14:textId="64DE53B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18,925,817,918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AB55CD7" w14:textId="34B882B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AB7891C" w14:textId="6498F7E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111,263,987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5E13CB51" w14:textId="333AA23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0.59</w:t>
            </w:r>
          </w:p>
        </w:tc>
      </w:tr>
      <w:tr w:rsidR="00ED2CEE" w:rsidRPr="00747825" w14:paraId="25057703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8086F8B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基金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6ABD940" w14:textId="6D0F259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19,037,081,905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9BA371A" w14:textId="271C493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25.16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7E0CBE4" w14:textId="407A0F7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18,925,817,918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5FAD5CC" w14:textId="7813E4C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2E8E97F" w14:textId="5BEDD0A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111,263,987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C5286AE" w14:textId="0C92618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0.59</w:t>
            </w:r>
          </w:p>
        </w:tc>
      </w:tr>
      <w:tr w:rsidR="00ED2CEE" w:rsidRPr="00747825" w14:paraId="255D7AEC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DB37199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公積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819EDAC" w14:textId="3E20CB3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29,034,028,228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5BFB953" w14:textId="7D3B8B69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38.37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73576D3" w14:textId="347E91C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27,332,551,434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91C560A" w14:textId="2214F23D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38.86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1DB238" w14:textId="7A2838B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1,701,476,794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314B0076" w14:textId="4EF7930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6.23</w:t>
            </w:r>
          </w:p>
        </w:tc>
      </w:tr>
      <w:tr w:rsidR="00ED2CEE" w:rsidRPr="00747825" w14:paraId="4BB05B66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E41713A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資本公積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FA1681A" w14:textId="5C564D3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14,173,211,130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E23A9D3" w14:textId="44B73F6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18.73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936F192" w14:textId="1269AD6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13,663,488,336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BDE59DC" w14:textId="1252525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19.43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C2A3560" w14:textId="17ECB89F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509,722,794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1A4E5F72" w14:textId="38BA719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3.73</w:t>
            </w:r>
          </w:p>
        </w:tc>
      </w:tr>
      <w:tr w:rsidR="00ED2CEE" w:rsidRPr="00747825" w14:paraId="7FF30F2F" w14:textId="77777777" w:rsidTr="0009023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47AF40BB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特別公積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531642" w14:textId="39D40AE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14,860,817,098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389B106" w14:textId="5A892FA4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19.64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4592539" w14:textId="788529E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13,669,063,098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AF5C0DD" w14:textId="22932202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19.44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0F4D139" w14:textId="02251AC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1,191,754,000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B0B6A1F" w14:textId="45DB992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8.72</w:t>
            </w:r>
          </w:p>
        </w:tc>
      </w:tr>
      <w:tr w:rsidR="00ED2CEE" w:rsidRPr="00747825" w14:paraId="213394D9" w14:textId="77777777" w:rsidTr="0009023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2A9A7BE1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累積餘</w:t>
            </w: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8F3FAF" w14:textId="42C719B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6,281,284,277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98AC0FE" w14:textId="5B3B15E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8.30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B1A8E63" w14:textId="6D56516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5,122,989,857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4D55C0E" w14:textId="526E33E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7.28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8397B1A" w14:textId="48A4150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1,158,294,420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0344B24" w14:textId="6E109E5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22.61</w:t>
            </w:r>
          </w:p>
        </w:tc>
      </w:tr>
      <w:tr w:rsidR="00ED2CEE" w:rsidRPr="00747825" w14:paraId="67789846" w14:textId="77777777" w:rsidTr="0009023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52E20A8B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累積賸餘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4BB5BCD" w14:textId="09BF47B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6,281,284,277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2BD9120" w14:textId="22C7B47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8.30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D7567AC" w14:textId="19E040F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5,122,989,857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C16EC4E" w14:textId="7E8393B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7.28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674365D" w14:textId="105737A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1,158,294,420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4356794F" w14:textId="5A6862AE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22.61</w:t>
            </w:r>
          </w:p>
        </w:tc>
      </w:tr>
      <w:tr w:rsidR="00ED2CEE" w:rsidRPr="00747825" w14:paraId="259CD7E4" w14:textId="77777777" w:rsidTr="0009023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1876A7B3" w14:textId="77777777" w:rsidR="00ED2CEE" w:rsidRPr="00747825" w:rsidRDefault="00ED2CEE" w:rsidP="00ED2CEE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淨值其他項目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0C3195" w14:textId="69EF0C8C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3,454,379,967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D6D368" w14:textId="1C0DEB51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4.56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579120C" w14:textId="48EC47F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3,454,379,967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0B64B53" w14:textId="267720C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C747776" w14:textId="59E8907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0B17A836" w14:textId="570DFC3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D2CEE" w:rsidRPr="00747825" w14:paraId="4A593994" w14:textId="77777777" w:rsidTr="0009023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7"/>
        </w:trPr>
        <w:tc>
          <w:tcPr>
            <w:tcW w:w="3024" w:type="dxa"/>
            <w:tcBorders>
              <w:top w:val="nil"/>
              <w:left w:val="nil"/>
              <w:bottom w:val="nil"/>
            </w:tcBorders>
            <w:vAlign w:val="center"/>
          </w:tcPr>
          <w:p w14:paraId="0D13091E" w14:textId="77777777" w:rsidR="00ED2CEE" w:rsidRPr="00747825" w:rsidRDefault="00ED2CEE" w:rsidP="00ED2CEE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kern w:val="0"/>
                <w:sz w:val="22"/>
              </w:rPr>
              <w:t>累積其他綜合餘</w:t>
            </w:r>
            <w:proofErr w:type="gramStart"/>
            <w:r w:rsidRPr="00747825">
              <w:rPr>
                <w:rFonts w:ascii="標楷體" w:eastAsia="標楷體" w:hAnsi="標楷體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E517BB9" w14:textId="3C649BC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3,454,379,967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704280D" w14:textId="79D3905B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4.56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458124E8" w14:textId="30D51DE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3,454,379,967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671BC3D" w14:textId="685345E8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4.91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44F2F79" w14:textId="70BB8987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84" w:type="dxa"/>
            <w:tcBorders>
              <w:top w:val="nil"/>
              <w:bottom w:val="nil"/>
              <w:right w:val="nil"/>
            </w:tcBorders>
            <w:vAlign w:val="center"/>
          </w:tcPr>
          <w:p w14:paraId="7CDD2173" w14:textId="1062E443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ED2CEE" w:rsidRPr="00747825" w14:paraId="4118F4D3" w14:textId="77777777" w:rsidTr="005D440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4"/>
        </w:trPr>
        <w:tc>
          <w:tcPr>
            <w:tcW w:w="30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C02C5E5" w14:textId="77777777" w:rsidR="00ED2CEE" w:rsidRPr="00747825" w:rsidRDefault="00ED2CEE" w:rsidP="00ED2CEE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7825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716EC7F1" w14:textId="4F086A0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75,676,318,120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41F95C04" w14:textId="33D95706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164BDBD9" w14:textId="0D24C3BA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70,328,444,419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773DD7DD" w14:textId="6F9215A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1A8F36CB" w14:textId="126D5C20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5,347,873,701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335C6D1" w14:textId="63EF2085" w:rsidR="00ED2CEE" w:rsidRPr="00747825" w:rsidRDefault="00ED2CEE" w:rsidP="0009023E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7.60</w:t>
            </w:r>
          </w:p>
        </w:tc>
      </w:tr>
    </w:tbl>
    <w:p w14:paraId="757525A2" w14:textId="4B2A0278" w:rsidR="00522B58" w:rsidRDefault="009A759D" w:rsidP="0042695A">
      <w:pPr>
        <w:snapToGrid w:val="0"/>
        <w:ind w:leftChars="-145" w:left="-348"/>
        <w:jc w:val="center"/>
        <w:rPr>
          <w:rFonts w:ascii="標楷體" w:eastAsia="標楷體" w:hAnsi="標楷體"/>
          <w:b/>
          <w:sz w:val="32"/>
          <w:u w:val="single"/>
        </w:rPr>
      </w:pPr>
      <w:r w:rsidRPr="00747825"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="00522B58" w:rsidRPr="00747825">
        <w:rPr>
          <w:rFonts w:ascii="標楷體" w:eastAsia="標楷體" w:hAnsi="標楷體" w:hint="eastAsia"/>
          <w:b/>
          <w:sz w:val="32"/>
          <w:u w:val="single"/>
        </w:rPr>
        <w:t>醫療藥品基金所屬分預算收支餘</w:t>
      </w:r>
      <w:proofErr w:type="gramStart"/>
      <w:r w:rsidR="00522B58" w:rsidRPr="00747825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522B58" w:rsidRPr="00747825">
        <w:rPr>
          <w:rFonts w:ascii="標楷體" w:eastAsia="標楷體" w:hAnsi="標楷體" w:hint="eastAsia"/>
          <w:b/>
          <w:sz w:val="32"/>
          <w:u w:val="single"/>
        </w:rPr>
        <w:t>概況表</w:t>
      </w:r>
      <w:r w:rsidRPr="00747825"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2A31A6AC" w14:textId="60B2B0C7" w:rsidR="0042695A" w:rsidRPr="00747825" w:rsidRDefault="00522B58" w:rsidP="00F532FA">
      <w:pPr>
        <w:tabs>
          <w:tab w:val="center" w:pos="5096"/>
          <w:tab w:val="right" w:pos="10440"/>
        </w:tabs>
        <w:snapToGrid w:val="0"/>
        <w:ind w:rightChars="11" w:right="26"/>
        <w:jc w:val="both"/>
        <w:rPr>
          <w:rFonts w:ascii="標楷體" w:eastAsia="標楷體" w:hAnsi="標楷體"/>
        </w:rPr>
      </w:pPr>
      <w:r w:rsidRPr="00747825">
        <w:rPr>
          <w:rFonts w:ascii="標楷體" w:eastAsia="標楷體" w:hAnsi="標楷體"/>
          <w:spacing w:val="60"/>
        </w:rPr>
        <w:tab/>
      </w:r>
      <w:r w:rsidRPr="00747825">
        <w:rPr>
          <w:rFonts w:ascii="標楷體" w:eastAsia="標楷體" w:hAnsi="標楷體" w:hint="eastAsia"/>
        </w:rPr>
        <w:t>中華民國</w:t>
      </w:r>
      <w:proofErr w:type="gramStart"/>
      <w:r w:rsidRPr="00747825">
        <w:rPr>
          <w:rFonts w:ascii="標楷體" w:eastAsia="標楷體" w:hAnsi="標楷體" w:hint="eastAsia"/>
        </w:rPr>
        <w:t>11</w:t>
      </w:r>
      <w:r w:rsidR="004F3E45">
        <w:rPr>
          <w:rFonts w:ascii="標楷體" w:eastAsia="標楷體" w:hAnsi="標楷體"/>
        </w:rPr>
        <w:t>4</w:t>
      </w:r>
      <w:proofErr w:type="gramEnd"/>
      <w:r w:rsidRPr="00747825">
        <w:rPr>
          <w:rFonts w:ascii="標楷體" w:eastAsia="標楷體" w:hAnsi="標楷體" w:hint="eastAsia"/>
        </w:rPr>
        <w:t>年度</w:t>
      </w:r>
      <w:r w:rsidRPr="00747825">
        <w:rPr>
          <w:rFonts w:ascii="標楷體" w:eastAsia="標楷體" w:hAnsi="標楷體"/>
        </w:rPr>
        <w:tab/>
      </w:r>
      <w:r w:rsidRPr="00747825">
        <w:rPr>
          <w:rFonts w:ascii="標楷體" w:eastAsia="標楷體" w:hAnsi="標楷體" w:hint="eastAsia"/>
          <w:spacing w:val="-20"/>
        </w:rPr>
        <w:t>單位：新臺幣千元</w:t>
      </w:r>
    </w:p>
    <w:tbl>
      <w:tblPr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496"/>
        <w:gridCol w:w="960"/>
        <w:gridCol w:w="840"/>
        <w:gridCol w:w="960"/>
        <w:gridCol w:w="960"/>
        <w:gridCol w:w="960"/>
        <w:gridCol w:w="960"/>
        <w:gridCol w:w="840"/>
        <w:gridCol w:w="840"/>
        <w:gridCol w:w="759"/>
        <w:gridCol w:w="630"/>
      </w:tblGrid>
      <w:tr w:rsidR="00747825" w:rsidRPr="00747825" w14:paraId="76E0B014" w14:textId="77777777" w:rsidTr="005D440E">
        <w:trPr>
          <w:trHeight w:val="340"/>
        </w:trPr>
        <w:tc>
          <w:tcPr>
            <w:tcW w:w="1496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4DD3E0D6" w14:textId="77777777" w:rsidR="00522B58" w:rsidRPr="00747825" w:rsidRDefault="00522B58" w:rsidP="002A60A4">
            <w:pPr>
              <w:ind w:leftChars="20" w:left="48" w:rightChars="20" w:right="48"/>
              <w:jc w:val="distribute"/>
              <w:rPr>
                <w:rFonts w:eastAsia="標楷體"/>
                <w:sz w:val="22"/>
              </w:rPr>
            </w:pPr>
            <w:r w:rsidRPr="00747825">
              <w:rPr>
                <w:rFonts w:eastAsia="標楷體" w:hint="eastAsia"/>
                <w:sz w:val="22"/>
              </w:rPr>
              <w:t>分預算名稱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4654F1A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業務收入</w:t>
            </w:r>
          </w:p>
        </w:tc>
        <w:tc>
          <w:tcPr>
            <w:tcW w:w="84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D987EB9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業務成本與費用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E4256B9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業務賸餘</w:t>
            </w:r>
          </w:p>
          <w:p w14:paraId="0205D70B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（短</w:t>
            </w:r>
            <w:proofErr w:type="gramStart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）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51780C3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業務外收入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1B3826C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業務外費用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E9F41F3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業務外賸餘</w:t>
            </w:r>
          </w:p>
          <w:p w14:paraId="7EB1E383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（短</w:t>
            </w:r>
            <w:proofErr w:type="gramStart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）</w:t>
            </w:r>
          </w:p>
        </w:tc>
        <w:tc>
          <w:tcPr>
            <w:tcW w:w="3069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972096F" w14:textId="77777777" w:rsidR="00522B58" w:rsidRPr="005D440E" w:rsidRDefault="00522B58" w:rsidP="00245685">
            <w:pPr>
              <w:spacing w:line="240" w:lineRule="exact"/>
              <w:ind w:rightChars="-31" w:right="-7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本期賸餘（短</w:t>
            </w:r>
            <w:proofErr w:type="gramStart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絀</w:t>
            </w:r>
            <w:proofErr w:type="gramEnd"/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）</w:t>
            </w:r>
          </w:p>
        </w:tc>
      </w:tr>
      <w:tr w:rsidR="00747825" w:rsidRPr="00747825" w14:paraId="68E52930" w14:textId="77777777" w:rsidTr="005D440E">
        <w:trPr>
          <w:trHeight w:val="340"/>
        </w:trPr>
        <w:tc>
          <w:tcPr>
            <w:tcW w:w="1496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CFD76B" w14:textId="77777777" w:rsidR="00522B58" w:rsidRPr="00747825" w:rsidRDefault="00522B58" w:rsidP="002A60A4">
            <w:pPr>
              <w:ind w:leftChars="20" w:left="48" w:rightChars="20" w:right="48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7E9EE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622ED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6EBA3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AAAB2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370BE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E916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B2D672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預算數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D9AB01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審定數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822C2A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比較增減</w:t>
            </w:r>
          </w:p>
        </w:tc>
      </w:tr>
      <w:tr w:rsidR="00747825" w:rsidRPr="00747825" w14:paraId="2121E34A" w14:textId="77777777" w:rsidTr="0002397B">
        <w:trPr>
          <w:trHeight w:val="340"/>
        </w:trPr>
        <w:tc>
          <w:tcPr>
            <w:tcW w:w="1496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A69FFCA" w14:textId="77777777" w:rsidR="00522B58" w:rsidRPr="00747825" w:rsidRDefault="00522B58" w:rsidP="002A60A4">
            <w:pPr>
              <w:ind w:leftChars="20" w:left="48" w:rightChars="20" w:right="48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86AAB3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C4F3EFD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303EF6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0EC2F0C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FD5A45F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2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20F8F26" w14:textId="77777777" w:rsidR="00522B58" w:rsidRPr="00747825" w:rsidRDefault="00522B58" w:rsidP="005D440E">
            <w:pPr>
              <w:spacing w:line="240" w:lineRule="exact"/>
              <w:jc w:val="center"/>
              <w:rPr>
                <w:rFonts w:eastAsia="標楷體"/>
                <w:spacing w:val="-16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F39F51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233993A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08A25C0" w14:textId="77777777" w:rsidR="00522B58" w:rsidRPr="005D440E" w:rsidRDefault="00522B58" w:rsidP="00C93A5B">
            <w:pPr>
              <w:spacing w:line="240" w:lineRule="exact"/>
              <w:ind w:rightChars="10" w:right="24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金額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ED7353A" w14:textId="77777777" w:rsidR="00522B58" w:rsidRPr="005D440E" w:rsidRDefault="00522B58" w:rsidP="005D440E">
            <w:pPr>
              <w:spacing w:line="240" w:lineRule="exact"/>
              <w:jc w:val="distribute"/>
              <w:rPr>
                <w:rFonts w:eastAsia="標楷體"/>
                <w:spacing w:val="-20"/>
                <w:w w:val="93"/>
                <w:sz w:val="22"/>
              </w:rPr>
            </w:pPr>
            <w:r w:rsidRPr="005D440E">
              <w:rPr>
                <w:rFonts w:eastAsia="標楷體" w:hint="eastAsia"/>
                <w:spacing w:val="-20"/>
                <w:w w:val="93"/>
                <w:sz w:val="22"/>
              </w:rPr>
              <w:t>％</w:t>
            </w:r>
          </w:p>
        </w:tc>
      </w:tr>
      <w:tr w:rsidR="00086940" w:rsidRPr="00747825" w14:paraId="611F5085" w14:textId="77777777" w:rsidTr="0002397B">
        <w:trPr>
          <w:trHeight w:val="454"/>
        </w:trPr>
        <w:tc>
          <w:tcPr>
            <w:tcW w:w="1496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C19530B" w14:textId="32A5CEEF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基隆醫院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2939992" w14:textId="1468EA8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1,962,100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377684E" w14:textId="6BE8C05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1,950,985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26E95240" w14:textId="1AA7BEE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11,115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600539E3" w14:textId="70A9BF9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127,455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38AB519" w14:textId="09D45DC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79,991</w:t>
            </w:r>
          </w:p>
        </w:tc>
        <w:tc>
          <w:tcPr>
            <w:tcW w:w="960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B524EAF" w14:textId="097BE37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47,464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A157CE" w14:textId="3459A08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83,655</w:t>
            </w:r>
          </w:p>
        </w:tc>
        <w:tc>
          <w:tcPr>
            <w:tcW w:w="84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B25792" w14:textId="3279842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58,579</w:t>
            </w:r>
          </w:p>
        </w:tc>
        <w:tc>
          <w:tcPr>
            <w:tcW w:w="759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3D65ECC" w14:textId="6138CF0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- 25,075</w:t>
            </w:r>
          </w:p>
        </w:tc>
        <w:tc>
          <w:tcPr>
            <w:tcW w:w="630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1FF7B06" w14:textId="4D1794A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- 29.97</w:t>
            </w:r>
          </w:p>
        </w:tc>
      </w:tr>
      <w:tr w:rsidR="00086940" w:rsidRPr="00747825" w14:paraId="6EC13F29" w14:textId="77777777" w:rsidTr="0002397B">
        <w:trPr>
          <w:trHeight w:val="454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960F921" w14:textId="78AF5E6C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臺北醫院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20F4C" w14:textId="247B0A7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4,537,438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51CC2C" w14:textId="49D1590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4,378,854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128D99" w14:textId="6B6E241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158,583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CF09B5" w14:textId="08F367A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207,160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B470DF" w14:textId="259DC1B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140,105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5AE842" w14:textId="59A1B08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67,055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8D3699" w14:textId="71893BA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213,208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74408E" w14:textId="3DA302F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225,638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DD7189" w14:textId="03D3E11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12,430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5973ED" w14:textId="52E48F7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5.83</w:t>
            </w:r>
          </w:p>
        </w:tc>
      </w:tr>
      <w:tr w:rsidR="00086940" w:rsidRPr="00747825" w14:paraId="5036AB37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6A0EF99" w14:textId="1784226F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桃園醫院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14830B" w14:textId="315B5C5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8,751,767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F41B42" w14:textId="4D16B3D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8,512,580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C679C8" w14:textId="64C9D33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239,187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AE072" w14:textId="3779E9C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370,806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159BF" w14:textId="1D90AEA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257,686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CB02F" w14:textId="494C0AE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113,120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31FAC9A" w14:textId="10F8FDC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366,999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2D6C42" w14:textId="196FEF7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352,307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9EF16D" w14:textId="5405467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- 14,691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AA0A716" w14:textId="755AB35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- 4.00</w:t>
            </w:r>
          </w:p>
        </w:tc>
      </w:tr>
      <w:tr w:rsidR="00086940" w:rsidRPr="00747825" w14:paraId="5120A997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C534DF9" w14:textId="64DC4732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苗栗醫院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E32001" w14:textId="436671F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1,520,561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4F71F8" w14:textId="15A3101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1,478,707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42C5C" w14:textId="4CE0371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41,853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B69A2A" w14:textId="3DE19A1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60,296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527CE" w14:textId="6A15680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39,071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4EF10" w14:textId="57E76A5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21,224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2421F0" w14:textId="56F3C62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68,371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36C808" w14:textId="4F48D44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63,078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A4BE8F" w14:textId="2C9E236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- 5,292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2F641E" w14:textId="72EA58E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- 7.74</w:t>
            </w:r>
          </w:p>
        </w:tc>
      </w:tr>
      <w:tr w:rsidR="00086940" w:rsidRPr="00747825" w14:paraId="0ABBA5A9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D16E5C3" w14:textId="5A3A4455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豐原醫院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956DD" w14:textId="5AC782B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3,430,373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061ADA" w14:textId="6195395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3,308,777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0EA60" w14:textId="3962A66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121,596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6C1BCC" w14:textId="1087323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311,024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73406B" w14:textId="1448503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213,563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B2481" w14:textId="096004D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97,461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F346EB0" w14:textId="54A7134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165,725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87194C" w14:textId="1AA4F85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219,057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E25DC4" w14:textId="1507F52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53,332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33E3EC" w14:textId="5F008EF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32.18</w:t>
            </w:r>
          </w:p>
        </w:tc>
      </w:tr>
      <w:tr w:rsidR="00086940" w:rsidRPr="00747825" w14:paraId="6150BD63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BCEFE76" w14:textId="72B8E722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臺中醫院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4EC4E" w14:textId="0D98C05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2,742,772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EA3457" w14:textId="28F5CE1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2,662,832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E6DCCD" w14:textId="5D7FF66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79,940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16D3A" w14:textId="44B1279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195,027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B83238" w14:textId="31708C1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153,168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6B7AC5" w14:textId="0E31397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41,858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45184AD" w14:textId="6953617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104,563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5BA1A9" w14:textId="318B9BB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121,799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455AECD" w14:textId="06AA69E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17,236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1FE995" w14:textId="3AA22AA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16.48</w:t>
            </w:r>
          </w:p>
        </w:tc>
      </w:tr>
      <w:tr w:rsidR="00086940" w:rsidRPr="00747825" w14:paraId="7F30CFB1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17E6B02" w14:textId="3CA64F12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彰化醫院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DC2916" w14:textId="15B8463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2,322,209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0E020" w14:textId="3D95338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2,271,855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42E8C4" w14:textId="5EA323C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50,354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E88970" w14:textId="425D144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203,921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D4630" w14:textId="383AC09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150,458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A5145" w14:textId="22D3CB1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53,462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FC6F87" w14:textId="60ED736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97,376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64F4F01" w14:textId="5E66B02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103,816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B96C5B6" w14:textId="1EF81E8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6,440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22BA39F" w14:textId="5F23DC9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6.61</w:t>
            </w:r>
          </w:p>
        </w:tc>
      </w:tr>
      <w:tr w:rsidR="00086940" w:rsidRPr="00747825" w14:paraId="4BAB48C5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E9CBDB4" w14:textId="7665020D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南投醫院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26545F" w14:textId="2DDCCBA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2,199,346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F79E9" w14:textId="797237D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2,122,790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74985E" w14:textId="73F97B4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76,556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614E2" w14:textId="09DCAC7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154,288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BE790" w14:textId="7A0A8CC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85,225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CF4166" w14:textId="7C23BF8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69,063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A0CC7D6" w14:textId="3626281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149,434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75B3828" w14:textId="4D4A823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145,619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862116" w14:textId="66A8191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- 3,814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B01891" w14:textId="60556D8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- 2.55</w:t>
            </w:r>
          </w:p>
        </w:tc>
      </w:tr>
      <w:tr w:rsidR="00086940" w:rsidRPr="00747825" w14:paraId="4582E679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5137C18" w14:textId="0E484108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嘉義醫院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8C65FB" w14:textId="0F823B9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1,130,280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31300A" w14:textId="6B86E98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1,115,174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0CD204" w14:textId="3E92940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15,105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1A9E3" w14:textId="5053914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226,271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3F396A" w14:textId="4EF9D47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173,334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A6A15" w14:textId="7A93BB1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52,936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14618C" w14:textId="425D03C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28,066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EF215B" w14:textId="53E84F0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68,042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DF96AC" w14:textId="7117277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39,976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A40C91" w14:textId="676DE7A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142.44</w:t>
            </w:r>
          </w:p>
        </w:tc>
      </w:tr>
      <w:tr w:rsidR="00086940" w:rsidRPr="00747825" w14:paraId="7CF3CC49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9D09AF4" w14:textId="22A5654A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朴子醫院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56B2A" w14:textId="28BA60F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643,448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D1302" w14:textId="1B0624E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639,843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F0B05" w14:textId="7DC3D56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3,604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689BE" w14:textId="060B7D9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109,833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BF3071" w14:textId="21DA99A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85,804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2209E" w14:textId="4E092CE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24,029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999FE66" w14:textId="724F5A8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18,584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C18751" w14:textId="0E07512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27,634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70F66E" w14:textId="17A032E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9,050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AAC927" w14:textId="1FC491B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48.70</w:t>
            </w:r>
          </w:p>
        </w:tc>
      </w:tr>
      <w:tr w:rsidR="00086940" w:rsidRPr="00747825" w14:paraId="30B16CAD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F0F4AC" w14:textId="37C2A5F0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新營醫院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7308B" w14:textId="4FD0AB1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844,703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3E17F7" w14:textId="32F9C02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833,937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2A45E7" w14:textId="4390912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10,766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8B3B1" w14:textId="22A3A23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91,699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2620C" w14:textId="66B79CA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70,342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82A8A" w14:textId="5DD2130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21,357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A4FB94" w14:textId="02ADCF2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24,399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541197" w14:textId="1E4D5F2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32,123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33A9DF" w14:textId="78A3ACE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7,724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108910D" w14:textId="1D28790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31.66</w:t>
            </w:r>
          </w:p>
        </w:tc>
      </w:tr>
      <w:tr w:rsidR="00086940" w:rsidRPr="00747825" w14:paraId="41956342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1A2F13B" w14:textId="27B3F5E2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臺南醫院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0D29BF" w14:textId="3C9CB17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2,460,645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7388A" w14:textId="325F604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2,411,486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10C9CB" w14:textId="1693828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49,158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A6269" w14:textId="63175B4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233,567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3E450A" w14:textId="37CAA0C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166,050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B63E1" w14:textId="2E0E891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67,517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638103" w14:textId="2108D6D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102,235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5591480" w14:textId="3B79FB9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116,675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74461E" w14:textId="284E827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14,440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B2E203" w14:textId="773B19E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14.13</w:t>
            </w:r>
          </w:p>
        </w:tc>
      </w:tr>
      <w:tr w:rsidR="00086940" w:rsidRPr="00747825" w14:paraId="1F1341D4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B0DB079" w14:textId="1D589293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旗山醫院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37CF18" w14:textId="7A8BDF9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1,991,583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0D450" w14:textId="3349888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1,904,391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ADE000" w14:textId="032A03E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87,191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7718CB" w14:textId="3ACE472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193,592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F17CF" w14:textId="4437F2C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127,409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147E7" w14:textId="186C72B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66,183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3702B61" w14:textId="4EC18F6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113,243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3D067F" w14:textId="3053440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153,375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2F234F" w14:textId="21122AA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40,132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46A5A34" w14:textId="24F5B8B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35.44</w:t>
            </w:r>
          </w:p>
        </w:tc>
      </w:tr>
      <w:tr w:rsidR="00086940" w:rsidRPr="00747825" w14:paraId="47073254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0D119B0" w14:textId="3F6FFDC6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澎湖醫院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34D34" w14:textId="0AB5115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774,676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59CAE" w14:textId="2D12077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789,751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98A26A" w14:textId="0C909C0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- 15,074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9BA93A" w14:textId="63EE1CC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74,995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8056A" w14:textId="565D943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57,557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48A33" w14:textId="5EA4C20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17,437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26A670" w14:textId="33CD942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1,288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ACBDD59" w14:textId="01D1E42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2,362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9F75DD2" w14:textId="33786E0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1,074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1D72DDC" w14:textId="614D4D1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83.43</w:t>
            </w:r>
          </w:p>
        </w:tc>
      </w:tr>
      <w:tr w:rsidR="00086940" w:rsidRPr="00747825" w14:paraId="3004EC73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A229F72" w14:textId="427407A2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屏東醫院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4BDDF0" w14:textId="0AEA687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2,444,137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E0E0B" w14:textId="5E47B48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2,380,963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D64E9" w14:textId="0565C9C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63,173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4F8DD" w14:textId="421B0F2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199,720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5C2C4D" w14:textId="2288113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152,835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1C3CAC" w14:textId="3498E36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46,884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505CE4" w14:textId="4643B34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93,857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085878" w14:textId="021C820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110,058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36AB91" w14:textId="21B0992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16,201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D60A774" w14:textId="5756657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17.26</w:t>
            </w:r>
          </w:p>
        </w:tc>
      </w:tr>
      <w:tr w:rsidR="00086940" w:rsidRPr="00747825" w14:paraId="23DB702C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7EFD36A" w14:textId="4BEB7105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恆春旅遊醫院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8E68F7" w14:textId="3459C71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506,622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DB54E" w14:textId="1861E7E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504,127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1488E" w14:textId="35098C2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2,495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9338C" w14:textId="060651C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50,952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B5208" w14:textId="00E2C65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36,633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96E461" w14:textId="463643B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14,318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8C45798" w14:textId="01C692C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18,068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F6153CF" w14:textId="3BFB05F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16,813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D9141F" w14:textId="7C95D5C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- 1,254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E5E6FE" w14:textId="534EE76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- 6.94</w:t>
            </w:r>
          </w:p>
        </w:tc>
      </w:tr>
      <w:tr w:rsidR="00086940" w:rsidRPr="00747825" w14:paraId="03473206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46B0FEB" w14:textId="0DCA7B07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臺東醫院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E6C3D" w14:textId="0EF1490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665,843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9B06AB" w14:textId="41F1579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675,541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BDC43" w14:textId="283B42E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- 9,698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1DBFD8" w14:textId="23CD2F8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72,199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5A294" w14:textId="6A8F8D7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61,243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4ACAD4" w14:textId="6F1D0FF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10,956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53F04B" w14:textId="4BF95D4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3,789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1365FCF" w14:textId="7D6D1B5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1,258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067DFC" w14:textId="74021CE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- 2,530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A1C1B11" w14:textId="3437933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pacing w:val="-4"/>
                <w:w w:val="90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- 66.80</w:t>
            </w:r>
          </w:p>
        </w:tc>
      </w:tr>
      <w:tr w:rsidR="00086940" w:rsidRPr="00747825" w14:paraId="0951BE7B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56B14C" w14:textId="6A911B0A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花蓮醫院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C9563" w14:textId="0625B09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760,928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5BF392" w14:textId="0AAEE17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775,653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C047F" w14:textId="7EBB30B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- 14,725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581E3" w14:textId="1AF4160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78,916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49DC8" w14:textId="22F076B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63,147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95E3F6" w14:textId="1411F2F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15,768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573A31" w14:textId="0F48B5B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5,049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606450" w14:textId="5195B3A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1,042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CF503F1" w14:textId="4DE0B9E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- 4,006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EA4F4D8" w14:textId="1C2F5F1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- 79.35</w:t>
            </w:r>
          </w:p>
        </w:tc>
      </w:tr>
      <w:tr w:rsidR="00086940" w:rsidRPr="00747825" w14:paraId="5D761380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052BDF" w14:textId="79D8AD02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玉里醫院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0C82B" w14:textId="1D9073E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1,284,330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BD3A7" w14:textId="5BFA089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1,154,743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B38E70" w14:textId="0A831A9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129,587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C4771" w14:textId="15E75C1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153,097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FD6AFC" w14:textId="75D186F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92,816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DEA1C" w14:textId="0C19ED6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60,281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50B2697" w14:textId="259D350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38,240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D44759" w14:textId="31A2821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189,868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5C1E8A9" w14:textId="3E2CDB5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151,628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B07989A" w14:textId="3520539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pacing w:val="-12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396.52</w:t>
            </w:r>
          </w:p>
        </w:tc>
      </w:tr>
      <w:tr w:rsidR="00086940" w:rsidRPr="00747825" w14:paraId="73B22640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5D70140" w14:textId="5557953F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金門醫院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57AF5E" w14:textId="1B18E12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1,303,397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EF8F0D" w14:textId="5141B00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1,322,212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4FC0C3" w14:textId="2D506A2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- 18,814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A2C6EA" w14:textId="33EA49A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99,962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5E330" w14:textId="67BF270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85,778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97CA9" w14:textId="4A1C410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14,183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690192B" w14:textId="63287D0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- 19,898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1223BD3" w14:textId="18C886A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- 4,631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95DBFC8" w14:textId="6F178F4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15,266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C9322FD" w14:textId="456956A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- 76.72</w:t>
            </w:r>
          </w:p>
        </w:tc>
      </w:tr>
      <w:tr w:rsidR="00086940" w:rsidRPr="00747825" w14:paraId="5EB7FC3D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47261C9" w14:textId="10C92EFD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桃園療養院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E0B4E" w14:textId="0924B2B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1,162,099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A4540D" w14:textId="73DCE05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1,125,592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950B6" w14:textId="68644F8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36,507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DA4CBA" w14:textId="4F01C2A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147,585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BE6A03" w14:textId="505E420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97,433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5EB41" w14:textId="5F6949A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50,152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F4EE153" w14:textId="3797458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69,819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026F64A" w14:textId="17C25F8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86,659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C323C9" w14:textId="026A599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16,840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40CAFB" w14:textId="65D5218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24.12</w:t>
            </w:r>
          </w:p>
        </w:tc>
      </w:tr>
      <w:tr w:rsidR="00086940" w:rsidRPr="00747825" w14:paraId="0F286B85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3549011" w14:textId="6644CCBA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八里療養院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7C932" w14:textId="5184B1B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654,477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5E6805" w14:textId="7EB1CC2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643,695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94E2C" w14:textId="1C3BC17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10,782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8DD55" w14:textId="23D6BE8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51,872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DFB636" w14:textId="3C151C3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44,749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DEF2A" w14:textId="2AAF39E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7,123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ACE4EB" w14:textId="1466CE4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18,751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D6C9DC" w14:textId="72ABC3A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17,905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0AE97E" w14:textId="06B7B3D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- 845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6AC6842" w14:textId="4210C81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- 4.51</w:t>
            </w:r>
          </w:p>
        </w:tc>
      </w:tr>
      <w:tr w:rsidR="00086940" w:rsidRPr="00747825" w14:paraId="752B1F37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CB181FE" w14:textId="7808CD24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草屯療養院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D4BB59" w14:textId="59F5854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1,201,915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242982" w14:textId="18D71F6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1,161,214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95ACE" w14:textId="4754F2F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40,701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FD9754" w14:textId="05A6B99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109,468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A37384" w14:textId="6BDC5BA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87,061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936E6A" w14:textId="4A1E864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22,406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FF9BB9" w14:textId="4C8CE5F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52,287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05B910" w14:textId="484C7FB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63,107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D995EC7" w14:textId="7E62312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10,820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FD5B91A" w14:textId="16547AF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20.69</w:t>
            </w:r>
          </w:p>
        </w:tc>
      </w:tr>
      <w:tr w:rsidR="00086940" w:rsidRPr="00747825" w14:paraId="3BF4CB93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597C17" w14:textId="2D8DAC26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嘉南療養院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A429E" w14:textId="5DAE654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704,049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DA6D15" w14:textId="39E230A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686,008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7959F" w14:textId="2D9BDB89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18,040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3CA2F" w14:textId="2D2BDFB4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100,056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802340" w14:textId="1A59B09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73,573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50E3D" w14:textId="1D74F1AB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26,482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39018A6" w14:textId="6EB5988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34,640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A0E4DA7" w14:textId="4747713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44,523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1C5E618" w14:textId="0C813FAE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9,883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0190C2C" w14:textId="7614C85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28.53</w:t>
            </w:r>
          </w:p>
        </w:tc>
      </w:tr>
      <w:tr w:rsidR="00086940" w:rsidRPr="00747825" w14:paraId="3C83EA33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932AD34" w14:textId="7E3F2041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樂生療養院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B85D2" w14:textId="6DE07EE8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1,083,305</w:t>
            </w:r>
          </w:p>
        </w:tc>
        <w:tc>
          <w:tcPr>
            <w:tcW w:w="8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9B2A3" w14:textId="1608B25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1,047,034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6FFE4" w14:textId="2493C501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36,271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39E27" w14:textId="248CD45F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103,648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70D38" w14:textId="4DADFE8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73,960</w:t>
            </w:r>
          </w:p>
        </w:tc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2E906" w14:textId="2B29101D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29,688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225030" w14:textId="21F38D2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47,132</w:t>
            </w:r>
          </w:p>
        </w:tc>
        <w:tc>
          <w:tcPr>
            <w:tcW w:w="84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C6B2671" w14:textId="383BB9B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65,959</w:t>
            </w:r>
          </w:p>
        </w:tc>
        <w:tc>
          <w:tcPr>
            <w:tcW w:w="759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5AE9132" w14:textId="2AED87DA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18,827</w:t>
            </w:r>
          </w:p>
        </w:tc>
        <w:tc>
          <w:tcPr>
            <w:tcW w:w="63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050454" w14:textId="04E46D70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39.95</w:t>
            </w:r>
          </w:p>
        </w:tc>
      </w:tr>
      <w:tr w:rsidR="00086940" w:rsidRPr="00747825" w14:paraId="1568383D" w14:textId="77777777" w:rsidTr="0002397B">
        <w:trPr>
          <w:trHeight w:val="459"/>
        </w:trPr>
        <w:tc>
          <w:tcPr>
            <w:tcW w:w="149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BBC7EA5" w14:textId="260926A7" w:rsidR="00086940" w:rsidRPr="00747825" w:rsidRDefault="00086940" w:rsidP="00086940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</w:rPr>
            </w:pPr>
            <w:r w:rsidRPr="0090437C">
              <w:rPr>
                <w:rFonts w:ascii="標楷體" w:eastAsia="標楷體" w:hAnsi="標楷體" w:hint="eastAsia"/>
                <w:noProof/>
                <w:spacing w:val="-10"/>
                <w:sz w:val="22"/>
              </w:rPr>
              <w:t>胸腔病院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79534ACB" w14:textId="0D5FD9E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381,777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</w:tcBorders>
            <w:vAlign w:val="center"/>
          </w:tcPr>
          <w:p w14:paraId="0B693932" w14:textId="4928700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374,488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5EC3F8EC" w14:textId="7752760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7,289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1F3153B2" w14:textId="003E5FD6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34,401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4264A4F6" w14:textId="3E44F76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22,286</w:t>
            </w:r>
          </w:p>
        </w:tc>
        <w:tc>
          <w:tcPr>
            <w:tcW w:w="960" w:type="dxa"/>
            <w:tcBorders>
              <w:top w:val="nil"/>
              <w:bottom w:val="single" w:sz="8" w:space="0" w:color="auto"/>
            </w:tcBorders>
            <w:vAlign w:val="center"/>
          </w:tcPr>
          <w:p w14:paraId="2A194E48" w14:textId="5ACC2613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12,114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7DCDCA0" w14:textId="21E2BC37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17,984</w:t>
            </w:r>
          </w:p>
        </w:tc>
        <w:tc>
          <w:tcPr>
            <w:tcW w:w="84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F08B001" w14:textId="51124605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19,403</w:t>
            </w:r>
          </w:p>
        </w:tc>
        <w:tc>
          <w:tcPr>
            <w:tcW w:w="75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B54F3F2" w14:textId="54D8F26C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1,419</w:t>
            </w:r>
          </w:p>
        </w:tc>
        <w:tc>
          <w:tcPr>
            <w:tcW w:w="63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51F8619" w14:textId="1EB20662" w:rsidR="00086940" w:rsidRPr="00086940" w:rsidRDefault="00086940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86940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7.89</w:t>
            </w:r>
          </w:p>
        </w:tc>
      </w:tr>
    </w:tbl>
    <w:p w14:paraId="5A4236C1" w14:textId="77777777" w:rsidR="00A11CE0" w:rsidRPr="00747825" w:rsidRDefault="00522B58" w:rsidP="00093B7F">
      <w:pPr>
        <w:tabs>
          <w:tab w:val="left" w:pos="408"/>
        </w:tabs>
        <w:adjustRightInd w:val="0"/>
        <w:snapToGrid w:val="0"/>
        <w:spacing w:line="240" w:lineRule="exact"/>
        <w:ind w:left="600" w:hangingChars="300" w:hanging="600"/>
        <w:rPr>
          <w:rFonts w:ascii="標楷體" w:eastAsia="標楷體" w:hAnsi="標楷體"/>
          <w:sz w:val="20"/>
        </w:rPr>
      </w:pPr>
      <w:proofErr w:type="gramStart"/>
      <w:r w:rsidRPr="00747825">
        <w:rPr>
          <w:rFonts w:ascii="標楷體" w:eastAsia="標楷體" w:hAnsi="標楷體" w:hint="eastAsia"/>
          <w:sz w:val="20"/>
        </w:rPr>
        <w:t>註</w:t>
      </w:r>
      <w:proofErr w:type="gramEnd"/>
      <w:r w:rsidRPr="00747825">
        <w:rPr>
          <w:rFonts w:ascii="標楷體" w:eastAsia="標楷體" w:hAnsi="標楷體" w:hint="eastAsia"/>
          <w:sz w:val="20"/>
        </w:rPr>
        <w:t>：本表係依本部審定該基金決算數額編列。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1944"/>
        <w:gridCol w:w="1944"/>
        <w:gridCol w:w="1940"/>
        <w:gridCol w:w="1624"/>
      </w:tblGrid>
      <w:tr w:rsidR="00747825" w:rsidRPr="00747825" w14:paraId="6F5A450B" w14:textId="77777777" w:rsidTr="00F532FA">
        <w:trPr>
          <w:trHeight w:val="567"/>
        </w:trPr>
        <w:tc>
          <w:tcPr>
            <w:tcW w:w="1020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93B659A" w14:textId="12611D88" w:rsidR="00DF241B" w:rsidRDefault="00DF241B" w:rsidP="00F532FA">
            <w:pPr>
              <w:snapToGrid w:val="0"/>
              <w:ind w:leftChars="-138" w:left="-331"/>
              <w:jc w:val="center"/>
              <w:rPr>
                <w:rFonts w:ascii="標楷體" w:eastAsia="標楷體" w:hAnsi="標楷體"/>
                <w:b/>
                <w:sz w:val="32"/>
                <w:szCs w:val="24"/>
                <w:u w:val="single"/>
              </w:rPr>
            </w:pPr>
            <w:r w:rsidRPr="00747825">
              <w:rPr>
                <w:b/>
                <w:sz w:val="32"/>
                <w:szCs w:val="24"/>
                <w:u w:val="single"/>
              </w:rPr>
              <w:lastRenderedPageBreak/>
              <w:br w:type="page"/>
            </w:r>
            <w:r w:rsidRPr="00747825">
              <w:rPr>
                <w:rFonts w:hint="eastAsia"/>
                <w:b/>
                <w:sz w:val="32"/>
                <w:szCs w:val="24"/>
                <w:u w:val="single"/>
              </w:rPr>
              <w:t xml:space="preserve">　</w:t>
            </w:r>
            <w:r w:rsidRPr="00747825">
              <w:rPr>
                <w:rFonts w:ascii="標楷體" w:eastAsia="標楷體" w:hAnsi="標楷體" w:hint="eastAsia"/>
                <w:b/>
                <w:spacing w:val="-10"/>
                <w:sz w:val="32"/>
                <w:szCs w:val="24"/>
                <w:u w:val="single"/>
              </w:rPr>
              <w:t>醫療藥品基金所屬分預算門診病患醫療計畫執行情形彙總表</w:t>
            </w:r>
            <w:r w:rsidRPr="00747825">
              <w:rPr>
                <w:rFonts w:ascii="標楷體" w:eastAsia="標楷體" w:hAnsi="標楷體" w:hint="eastAsia"/>
                <w:b/>
                <w:sz w:val="32"/>
                <w:szCs w:val="24"/>
                <w:u w:val="single"/>
              </w:rPr>
              <w:t xml:space="preserve">　</w:t>
            </w:r>
          </w:p>
          <w:p w14:paraId="36B59678" w14:textId="7A53339F" w:rsidR="008A6692" w:rsidRPr="00747825" w:rsidRDefault="00DF241B" w:rsidP="00F532FA">
            <w:pPr>
              <w:tabs>
                <w:tab w:val="center" w:pos="5057"/>
                <w:tab w:val="right" w:pos="10182"/>
              </w:tabs>
              <w:snapToGrid w:val="0"/>
              <w:ind w:left="28" w:rightChars="-18" w:right="-43"/>
              <w:jc w:val="right"/>
              <w:rPr>
                <w:b/>
                <w:sz w:val="32"/>
                <w:szCs w:val="24"/>
                <w:u w:val="single"/>
              </w:rPr>
            </w:pPr>
            <w:r w:rsidRPr="00747825">
              <w:rPr>
                <w:rFonts w:ascii="標楷體" w:eastAsia="標楷體" w:hAnsi="標楷體"/>
                <w:szCs w:val="24"/>
              </w:rPr>
              <w:tab/>
            </w:r>
            <w:r w:rsidRPr="00747825">
              <w:rPr>
                <w:rFonts w:ascii="標楷體" w:eastAsia="標楷體" w:hAnsi="標楷體" w:hint="eastAsia"/>
                <w:szCs w:val="24"/>
              </w:rPr>
              <w:t>中華民國</w:t>
            </w:r>
            <w:proofErr w:type="gramStart"/>
            <w:r w:rsidRPr="00747825">
              <w:rPr>
                <w:rFonts w:ascii="標楷體" w:eastAsia="標楷體" w:hAnsi="標楷體" w:hint="eastAsia"/>
                <w:szCs w:val="24"/>
              </w:rPr>
              <w:t>11</w:t>
            </w:r>
            <w:r w:rsidR="004F3E45">
              <w:rPr>
                <w:rFonts w:ascii="標楷體" w:eastAsia="標楷體" w:hAnsi="標楷體"/>
                <w:szCs w:val="24"/>
              </w:rPr>
              <w:t>4</w:t>
            </w:r>
            <w:proofErr w:type="gramEnd"/>
            <w:r w:rsidRPr="00747825">
              <w:rPr>
                <w:rFonts w:ascii="標楷體" w:eastAsia="標楷體" w:hAnsi="標楷體" w:hint="eastAsia"/>
                <w:szCs w:val="24"/>
              </w:rPr>
              <w:t>年度</w:t>
            </w:r>
            <w:r w:rsidRPr="00747825">
              <w:rPr>
                <w:rFonts w:ascii="標楷體" w:eastAsia="標楷體" w:hAnsi="標楷體"/>
                <w:szCs w:val="24"/>
              </w:rPr>
              <w:tab/>
            </w:r>
            <w:r w:rsidRPr="00747825">
              <w:rPr>
                <w:rFonts w:ascii="標楷體" w:eastAsia="標楷體" w:hAnsi="標楷體" w:hint="eastAsia"/>
                <w:szCs w:val="24"/>
              </w:rPr>
              <w:t>單位：人次</w:t>
            </w:r>
          </w:p>
        </w:tc>
      </w:tr>
      <w:tr w:rsidR="00747825" w:rsidRPr="00747825" w14:paraId="55DF9306" w14:textId="77777777" w:rsidTr="00FB43EC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380"/>
        </w:trPr>
        <w:tc>
          <w:tcPr>
            <w:tcW w:w="2753" w:type="dxa"/>
            <w:vMerge w:val="restart"/>
            <w:tcBorders>
              <w:top w:val="single" w:sz="8" w:space="0" w:color="auto"/>
            </w:tcBorders>
            <w:vAlign w:val="center"/>
          </w:tcPr>
          <w:p w14:paraId="7517B3D3" w14:textId="77777777" w:rsidR="00DF241B" w:rsidRPr="00747825" w:rsidRDefault="00DF241B" w:rsidP="00E42D3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分預算名稱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</w:tcBorders>
            <w:vAlign w:val="center"/>
          </w:tcPr>
          <w:p w14:paraId="295A972C" w14:textId="77777777" w:rsidR="00DF241B" w:rsidRPr="00747825" w:rsidRDefault="00DF241B" w:rsidP="00E42D3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</w:tcBorders>
            <w:vAlign w:val="center"/>
          </w:tcPr>
          <w:p w14:paraId="13662DA8" w14:textId="77777777" w:rsidR="00DF241B" w:rsidRPr="00747825" w:rsidRDefault="00DF241B" w:rsidP="00E42D3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實際數</w:t>
            </w:r>
          </w:p>
        </w:tc>
        <w:tc>
          <w:tcPr>
            <w:tcW w:w="3564" w:type="dxa"/>
            <w:gridSpan w:val="2"/>
            <w:tcBorders>
              <w:top w:val="single" w:sz="8" w:space="0" w:color="auto"/>
            </w:tcBorders>
            <w:vAlign w:val="center"/>
          </w:tcPr>
          <w:p w14:paraId="51F2421F" w14:textId="77777777" w:rsidR="00DF241B" w:rsidRPr="00747825" w:rsidRDefault="00DF241B" w:rsidP="00245685">
            <w:pPr>
              <w:ind w:rightChars="-17" w:right="-41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747825" w:rsidRPr="00747825" w14:paraId="20E5016F" w14:textId="77777777" w:rsidTr="000F4828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380"/>
        </w:trPr>
        <w:tc>
          <w:tcPr>
            <w:tcW w:w="2753" w:type="dxa"/>
            <w:vMerge/>
            <w:tcBorders>
              <w:bottom w:val="single" w:sz="8" w:space="0" w:color="auto"/>
            </w:tcBorders>
            <w:vAlign w:val="center"/>
          </w:tcPr>
          <w:p w14:paraId="7D183F5E" w14:textId="77777777" w:rsidR="00DF241B" w:rsidRPr="00747825" w:rsidRDefault="00DF241B" w:rsidP="0025330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8" w:space="0" w:color="auto"/>
            </w:tcBorders>
            <w:vAlign w:val="center"/>
          </w:tcPr>
          <w:p w14:paraId="2643F276" w14:textId="77777777" w:rsidR="00DF241B" w:rsidRPr="00747825" w:rsidRDefault="00DF241B" w:rsidP="0025330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8" w:space="0" w:color="auto"/>
            </w:tcBorders>
            <w:vAlign w:val="center"/>
          </w:tcPr>
          <w:p w14:paraId="17B94F58" w14:textId="77777777" w:rsidR="00DF241B" w:rsidRPr="00747825" w:rsidRDefault="00DF241B" w:rsidP="0025330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center"/>
          </w:tcPr>
          <w:p w14:paraId="3B259878" w14:textId="77777777" w:rsidR="00DF241B" w:rsidRPr="00747825" w:rsidRDefault="00DF241B" w:rsidP="0025330C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增減數</w:t>
            </w: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14:paraId="2C570198" w14:textId="77777777" w:rsidR="00DF241B" w:rsidRPr="00747825" w:rsidRDefault="00DF241B" w:rsidP="0025330C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A85465" w:rsidRPr="00747825" w14:paraId="7353388D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74B14E" w14:textId="77777777" w:rsidR="00A85465" w:rsidRPr="00747825" w:rsidRDefault="00A85465" w:rsidP="00A85465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bCs/>
                <w:kern w:val="0"/>
                <w:sz w:val="22"/>
              </w:rPr>
            </w:pPr>
            <w:r w:rsidRPr="00747825">
              <w:rPr>
                <w:rFonts w:ascii="標楷體" w:eastAsia="標楷體" w:hAnsi="標楷體" w:hint="eastAsia"/>
                <w:b/>
                <w:bCs/>
                <w:sz w:val="22"/>
              </w:rPr>
              <w:t>合計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2B6BA" w14:textId="4C451DDD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8,592,881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90305" w14:textId="580DE82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8,748,905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259D9F" w14:textId="1C7E3B88" w:rsidR="00A85465" w:rsidRPr="00A85465" w:rsidRDefault="00A85465" w:rsidP="00A85465">
            <w:pPr>
              <w:widowControl/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156,024 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CCF8E" w14:textId="777408A3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1.82 </w:t>
            </w:r>
          </w:p>
        </w:tc>
      </w:tr>
      <w:tr w:rsidR="00A85465" w:rsidRPr="00747825" w14:paraId="0F4A4C2C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AD5B61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基隆醫院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977047" w14:textId="71A95E68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494,724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B3E0B" w14:textId="1AD1BE5E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447,002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47F534" w14:textId="1F1F4106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47,722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69120" w14:textId="784A7A8F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9.65 </w:t>
            </w:r>
          </w:p>
        </w:tc>
      </w:tr>
      <w:tr w:rsidR="00A85465" w:rsidRPr="00747825" w14:paraId="5619B8E4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58FBC4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</w:rPr>
              <w:t>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F687D" w14:textId="5A8C680B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757,346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187EE5" w14:textId="733341AA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819,662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C8D7DC" w14:textId="7654390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62,316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DBD09" w14:textId="05D075CB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8.23 </w:t>
            </w:r>
          </w:p>
        </w:tc>
      </w:tr>
      <w:tr w:rsidR="00A85465" w:rsidRPr="00747825" w14:paraId="49A37E63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D6ECA1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桃園醫院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40A23F" w14:textId="24FE7E8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1,382,094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D28D8" w14:textId="2E83438E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1,376,103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34DE21" w14:textId="0552427E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5,991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A74E6" w14:textId="499357BA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0.43 </w:t>
            </w:r>
          </w:p>
        </w:tc>
      </w:tr>
      <w:tr w:rsidR="00A85465" w:rsidRPr="00747825" w14:paraId="575EA1CB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3465D9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苗栗醫院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33ED0F" w14:textId="0660A46D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361,000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A06E9" w14:textId="79BBC105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339,584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87BD6E" w14:textId="79C3AC41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21,416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B2C47" w14:textId="337A625F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5.93 </w:t>
            </w:r>
          </w:p>
        </w:tc>
      </w:tr>
      <w:tr w:rsidR="00A85465" w:rsidRPr="00747825" w14:paraId="2A2988A7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71C847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豐原醫院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1D3C55" w14:textId="37088455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807,929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A08257" w14:textId="38D8FDAA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858,923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B50805" w14:textId="41C89CE6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50,994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15514" w14:textId="276298F8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6.31 </w:t>
            </w:r>
          </w:p>
        </w:tc>
      </w:tr>
      <w:tr w:rsidR="00A85465" w:rsidRPr="00747825" w14:paraId="13A3BEF2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6C44D7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</w:rPr>
              <w:t>中醫院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99B3C" w14:textId="039DBD79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473,489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5304D" w14:textId="54829A54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493,462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7ADC35" w14:textId="654F1913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19,973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E95C0" w14:textId="5F312F28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4.22 </w:t>
            </w:r>
          </w:p>
        </w:tc>
      </w:tr>
      <w:tr w:rsidR="00A85465" w:rsidRPr="00747825" w14:paraId="71F60398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0F560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彰化醫院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3224D6" w14:textId="5B31EEBC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358,061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BC1217" w14:textId="1A6509C4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375,397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EC8DD" w14:textId="43111D7B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17,336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C64DB" w14:textId="0A6837F0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4.84 </w:t>
            </w:r>
          </w:p>
        </w:tc>
      </w:tr>
      <w:tr w:rsidR="00A85465" w:rsidRPr="00747825" w14:paraId="099772D5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4C420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南投醫院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4B44D" w14:textId="5BBA853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410,000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5BC0D" w14:textId="6E3AD978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403,101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1BFC8A" w14:textId="5AD77330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6,899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40E5B" w14:textId="1CB56C96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1.68 </w:t>
            </w:r>
          </w:p>
        </w:tc>
      </w:tr>
      <w:tr w:rsidR="00A85465" w:rsidRPr="00747825" w14:paraId="15C7FE9A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1D0A95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嘉義醫院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BA841" w14:textId="4F2FCEFE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188,302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2B34F" w14:textId="368317D8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213,284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5B48B" w14:textId="6D3720F5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24,982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BFFFA" w14:textId="2DE638A5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13.27 </w:t>
            </w:r>
          </w:p>
        </w:tc>
      </w:tr>
      <w:tr w:rsidR="00A85465" w:rsidRPr="00747825" w14:paraId="36F5BA4D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7F1930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朴子醫院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6059B" w14:textId="50B817A0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204,000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1C382" w14:textId="63F8EDEA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217,802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60E8B" w14:textId="33968CA8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13,802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8CCCE" w14:textId="35BD6A58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6.77 </w:t>
            </w:r>
          </w:p>
        </w:tc>
      </w:tr>
      <w:tr w:rsidR="00A85465" w:rsidRPr="00747825" w14:paraId="63FA26EB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F8F00C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新營醫院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DA831" w14:textId="6C03432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196,200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CA439B" w14:textId="51EA07C0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226,123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90690C" w14:textId="77735846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29,923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AE619" w14:textId="095BF2AC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15.25 </w:t>
            </w:r>
          </w:p>
        </w:tc>
      </w:tr>
      <w:tr w:rsidR="00A85465" w:rsidRPr="00747825" w14:paraId="777C954A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3FD69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</w:rPr>
              <w:t>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D582C" w14:textId="78AEB28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445,700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FC5E35" w14:textId="4F69AE06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485,451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B7095E" w14:textId="29AB9E9F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39,751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F4D7E" w14:textId="33FD49FA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8.92 </w:t>
            </w:r>
          </w:p>
        </w:tc>
      </w:tr>
      <w:tr w:rsidR="00A85465" w:rsidRPr="00747825" w14:paraId="768F9CF2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7832C5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旗山醫院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406A62" w14:textId="3875CF95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394,829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3E21FE" w14:textId="6BEEDECF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421,146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B0455" w14:textId="3DDCF9A5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26,317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222D8" w14:textId="083CDABD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6.67 </w:t>
            </w:r>
          </w:p>
        </w:tc>
      </w:tr>
      <w:tr w:rsidR="00A85465" w:rsidRPr="00747825" w14:paraId="7599825E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84E014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澎湖醫院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55C52" w14:textId="1A6B4A54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217,200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0395C5" w14:textId="6189F93E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211,242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59A8F" w14:textId="40958C97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5,958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71A52" w14:textId="4E46ACD1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2.74 </w:t>
            </w:r>
          </w:p>
        </w:tc>
      </w:tr>
      <w:tr w:rsidR="00A85465" w:rsidRPr="00747825" w14:paraId="70D664A4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2B5466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屏東醫院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519776" w14:textId="4C1E3E49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384,254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2C4B81" w14:textId="5633D497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381,919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597233" w14:textId="7FA09568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2,335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EDC4D" w14:textId="1E954CA5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0.61 </w:t>
            </w:r>
          </w:p>
        </w:tc>
      </w:tr>
      <w:tr w:rsidR="00A85465" w:rsidRPr="00747825" w14:paraId="0385E90E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DFCC5B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恆春旅遊醫院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FA4BE" w14:textId="4A52B193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118,882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4FACDF" w14:textId="187D2C5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127,479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A7A20D" w14:textId="247049DB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8,597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0D205" w14:textId="3666814E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7.23 </w:t>
            </w:r>
          </w:p>
        </w:tc>
      </w:tr>
      <w:tr w:rsidR="00A85465" w:rsidRPr="00747825" w14:paraId="10FFAEA6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4A6C64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</w:rPr>
              <w:t>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D1BE9" w14:textId="3649BF07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100,469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947C7A" w14:textId="12FC5D5A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101,115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78556C" w14:textId="75D4D881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646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1E8E0" w14:textId="0DFCC539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0.64 </w:t>
            </w:r>
          </w:p>
        </w:tc>
      </w:tr>
      <w:tr w:rsidR="00A85465" w:rsidRPr="00747825" w14:paraId="2052B909" w14:textId="77777777" w:rsidTr="00A8546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9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BBE8B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花蓮醫院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29A2B9" w14:textId="3081D1BC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213,340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4974E" w14:textId="6B720ED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153,561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3D6E2A" w14:textId="7782B0AB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59,779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83193" w14:textId="53540A02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28.02 </w:t>
            </w:r>
          </w:p>
        </w:tc>
      </w:tr>
      <w:tr w:rsidR="00A85465" w:rsidRPr="00747825" w14:paraId="2B5D626A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913F93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玉里醫院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40B1CE" w14:textId="73E3D113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92,000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F23002" w14:textId="66887EE6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93,959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8A673" w14:textId="4B9157B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1,959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66F01" w14:textId="639DEDAD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2.13 </w:t>
            </w:r>
          </w:p>
        </w:tc>
      </w:tr>
      <w:tr w:rsidR="00A85465" w:rsidRPr="00747825" w14:paraId="7F02C7AD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5494F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金門醫院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2A3C81" w14:textId="60649D63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286,500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014C7" w14:textId="2ACBE09F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333,281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09F00F" w14:textId="2458E3FF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46,781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B3A27" w14:textId="11DE4503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16.33 </w:t>
            </w:r>
          </w:p>
        </w:tc>
      </w:tr>
      <w:tr w:rsidR="00A85465" w:rsidRPr="00747825" w14:paraId="318A3F29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B32C10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桃園療養院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E3128" w14:textId="7EF1281D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145,864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A0D972" w14:textId="0E431885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142,267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2C573" w14:textId="515E2F2D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3,597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DC138" w14:textId="54A1F68B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2.47 </w:t>
            </w:r>
          </w:p>
        </w:tc>
      </w:tr>
      <w:tr w:rsidR="00A85465" w:rsidRPr="00747825" w14:paraId="6F894603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5DC1E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八里療養院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FA24AB" w14:textId="2E22D7C3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34,000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D8FAE" w14:textId="11FDABB9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31,518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E0510" w14:textId="05B89381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2,482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52494" w14:textId="2728653A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7.30 </w:t>
            </w:r>
          </w:p>
        </w:tc>
      </w:tr>
      <w:tr w:rsidR="00A85465" w:rsidRPr="00747825" w14:paraId="5A522495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4FD1DC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草屯療養院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2A6A3" w14:textId="0DEB57E9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86,587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2F7A28" w14:textId="243E5BA4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87,821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E288E" w14:textId="65E30AC1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1,234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69B58" w14:textId="40A288EA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1.43 </w:t>
            </w:r>
          </w:p>
        </w:tc>
      </w:tr>
      <w:tr w:rsidR="00A85465" w:rsidRPr="00747825" w14:paraId="6211B8CD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524904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嘉南療養院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C7CC9D" w14:textId="50448A42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85,687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015250" w14:textId="6B2044B6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82,819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BFB881" w14:textId="0DB94E7F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2,868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606DA" w14:textId="73B237FF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3.35 </w:t>
            </w:r>
          </w:p>
        </w:tc>
      </w:tr>
      <w:tr w:rsidR="00A85465" w:rsidRPr="00747825" w14:paraId="55EFA004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EB87FB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樂生療養院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CC9D85" w14:textId="1B17D9C6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267,800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3E264" w14:textId="0FCABA71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233,743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D0DF76" w14:textId="0709713D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34,057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97021" w14:textId="7E50AD52" w:rsidR="00A85465" w:rsidRPr="00A85465" w:rsidRDefault="007A47E8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A85465"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12.72 </w:t>
            </w:r>
          </w:p>
        </w:tc>
      </w:tr>
      <w:tr w:rsidR="00A85465" w:rsidRPr="00747825" w14:paraId="221CEA8E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AA739" w14:textId="77777777" w:rsidR="00A85465" w:rsidRPr="00747825" w:rsidRDefault="00A85465" w:rsidP="00A8546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4"/>
              </w:rPr>
            </w:pPr>
            <w:r w:rsidRPr="00747825">
              <w:rPr>
                <w:rFonts w:ascii="標楷體" w:eastAsia="標楷體" w:hAnsi="標楷體" w:hint="eastAsia"/>
                <w:sz w:val="22"/>
              </w:rPr>
              <w:t>胸腔病院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1385" w14:textId="068DD6B4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86,624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F98AD" w14:textId="6327108F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>91,141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10A00" w14:textId="30C38E1A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4,517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2098414" w14:textId="089F9AEB" w:rsidR="00A85465" w:rsidRPr="00A85465" w:rsidRDefault="00A85465" w:rsidP="00A8546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A85465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5.21 </w:t>
            </w:r>
          </w:p>
        </w:tc>
      </w:tr>
    </w:tbl>
    <w:p w14:paraId="4A5F03A8" w14:textId="77777777" w:rsidR="00F141E9" w:rsidRPr="00747825" w:rsidRDefault="00F141E9" w:rsidP="00F141E9">
      <w:pPr>
        <w:spacing w:line="20" w:lineRule="exact"/>
        <w:rPr>
          <w:sz w:val="16"/>
          <w:szCs w:val="16"/>
        </w:rPr>
      </w:pP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53"/>
        <w:gridCol w:w="1944"/>
        <w:gridCol w:w="1944"/>
        <w:gridCol w:w="1940"/>
        <w:gridCol w:w="1624"/>
      </w:tblGrid>
      <w:tr w:rsidR="00747825" w:rsidRPr="00747825" w14:paraId="76283EC1" w14:textId="77777777" w:rsidTr="00F42B64">
        <w:trPr>
          <w:trHeight w:val="748"/>
        </w:trPr>
        <w:tc>
          <w:tcPr>
            <w:tcW w:w="10205" w:type="dxa"/>
            <w:gridSpan w:val="5"/>
            <w:tcBorders>
              <w:top w:val="nil"/>
              <w:left w:val="nil"/>
              <w:right w:val="nil"/>
            </w:tcBorders>
          </w:tcPr>
          <w:p w14:paraId="3A1C151B" w14:textId="0B4AA1B6" w:rsidR="00DF241B" w:rsidRDefault="00DF241B" w:rsidP="00E2575B">
            <w:pPr>
              <w:tabs>
                <w:tab w:val="center" w:pos="4920"/>
              </w:tabs>
              <w:snapToGrid w:val="0"/>
              <w:ind w:leftChars="-127" w:left="-305"/>
              <w:jc w:val="center"/>
              <w:rPr>
                <w:rFonts w:ascii="標楷體" w:eastAsia="標楷體" w:hAnsi="標楷體"/>
                <w:b/>
                <w:sz w:val="32"/>
                <w:szCs w:val="24"/>
                <w:u w:val="single"/>
              </w:rPr>
            </w:pPr>
            <w:r w:rsidRPr="00747825">
              <w:rPr>
                <w:rFonts w:hint="eastAsia"/>
                <w:b/>
                <w:sz w:val="32"/>
                <w:szCs w:val="24"/>
                <w:u w:val="single"/>
              </w:rPr>
              <w:t xml:space="preserve">　</w:t>
            </w:r>
            <w:r w:rsidRPr="00747825">
              <w:rPr>
                <w:rFonts w:ascii="標楷體" w:eastAsia="標楷體" w:hAnsi="標楷體" w:hint="eastAsia"/>
                <w:b/>
                <w:spacing w:val="-10"/>
                <w:sz w:val="32"/>
                <w:szCs w:val="24"/>
                <w:u w:val="single"/>
              </w:rPr>
              <w:t>醫療藥品基金所屬分預算住院病患醫療計畫執行情形彙總表</w:t>
            </w:r>
            <w:r w:rsidRPr="00747825">
              <w:rPr>
                <w:rFonts w:ascii="標楷體" w:eastAsia="標楷體" w:hAnsi="標楷體" w:hint="eastAsia"/>
                <w:b/>
                <w:sz w:val="32"/>
                <w:szCs w:val="24"/>
                <w:u w:val="single"/>
              </w:rPr>
              <w:t xml:space="preserve">　</w:t>
            </w:r>
          </w:p>
          <w:p w14:paraId="626274D0" w14:textId="70802E46" w:rsidR="00E2575B" w:rsidRPr="00747825" w:rsidRDefault="00DF241B" w:rsidP="00245685">
            <w:pPr>
              <w:tabs>
                <w:tab w:val="left" w:pos="3153"/>
                <w:tab w:val="center" w:pos="4539"/>
                <w:tab w:val="left" w:pos="8080"/>
              </w:tabs>
              <w:snapToGrid w:val="0"/>
              <w:ind w:rightChars="-17" w:right="-41"/>
              <w:jc w:val="right"/>
              <w:rPr>
                <w:b/>
                <w:sz w:val="32"/>
                <w:szCs w:val="24"/>
                <w:u w:val="single"/>
              </w:rPr>
            </w:pPr>
            <w:r w:rsidRPr="00747825">
              <w:rPr>
                <w:rFonts w:ascii="標楷體" w:eastAsia="標楷體" w:hAnsi="標楷體"/>
                <w:szCs w:val="24"/>
              </w:rPr>
              <w:tab/>
            </w:r>
            <w:r w:rsidRPr="00747825">
              <w:rPr>
                <w:rFonts w:ascii="標楷體" w:eastAsia="標楷體" w:hAnsi="標楷體" w:hint="eastAsia"/>
                <w:szCs w:val="24"/>
              </w:rPr>
              <w:t>中華民國</w:t>
            </w:r>
            <w:proofErr w:type="gramStart"/>
            <w:r w:rsidRPr="00747825">
              <w:rPr>
                <w:rFonts w:ascii="標楷體" w:eastAsia="標楷體" w:hAnsi="標楷體" w:hint="eastAsia"/>
                <w:szCs w:val="24"/>
              </w:rPr>
              <w:t>11</w:t>
            </w:r>
            <w:r w:rsidR="004F3E45">
              <w:rPr>
                <w:rFonts w:ascii="標楷體" w:eastAsia="標楷體" w:hAnsi="標楷體"/>
                <w:szCs w:val="24"/>
              </w:rPr>
              <w:t>4</w:t>
            </w:r>
            <w:proofErr w:type="gramEnd"/>
            <w:r w:rsidRPr="00747825">
              <w:rPr>
                <w:rFonts w:ascii="標楷體" w:eastAsia="標楷體" w:hAnsi="標楷體" w:hint="eastAsia"/>
                <w:szCs w:val="24"/>
              </w:rPr>
              <w:t>年度</w:t>
            </w:r>
            <w:r w:rsidRPr="00747825">
              <w:rPr>
                <w:rFonts w:ascii="標楷體" w:eastAsia="標楷體" w:hAnsi="標楷體"/>
                <w:szCs w:val="24"/>
              </w:rPr>
              <w:tab/>
            </w:r>
            <w:r w:rsidRPr="00747825">
              <w:rPr>
                <w:rFonts w:ascii="標楷體" w:eastAsia="標楷體" w:hAnsi="標楷體" w:hint="eastAsia"/>
                <w:szCs w:val="24"/>
              </w:rPr>
              <w:t>單位：人日</w:t>
            </w:r>
          </w:p>
        </w:tc>
      </w:tr>
      <w:tr w:rsidR="00747825" w:rsidRPr="00747825" w14:paraId="28D365FC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380"/>
        </w:trPr>
        <w:tc>
          <w:tcPr>
            <w:tcW w:w="2753" w:type="dxa"/>
            <w:vMerge w:val="restart"/>
            <w:tcBorders>
              <w:top w:val="single" w:sz="8" w:space="0" w:color="auto"/>
            </w:tcBorders>
            <w:vAlign w:val="center"/>
          </w:tcPr>
          <w:p w14:paraId="00FC613C" w14:textId="77777777" w:rsidR="006903E9" w:rsidRPr="00747825" w:rsidRDefault="006903E9" w:rsidP="00E42D3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分預算名稱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</w:tcBorders>
            <w:vAlign w:val="center"/>
          </w:tcPr>
          <w:p w14:paraId="6D2AFCA8" w14:textId="77777777" w:rsidR="006903E9" w:rsidRPr="00747825" w:rsidRDefault="006903E9" w:rsidP="00E42D3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預計數</w:t>
            </w:r>
          </w:p>
        </w:tc>
        <w:tc>
          <w:tcPr>
            <w:tcW w:w="1944" w:type="dxa"/>
            <w:vMerge w:val="restart"/>
            <w:tcBorders>
              <w:top w:val="single" w:sz="8" w:space="0" w:color="auto"/>
            </w:tcBorders>
            <w:vAlign w:val="center"/>
          </w:tcPr>
          <w:p w14:paraId="252BAC46" w14:textId="77777777" w:rsidR="006903E9" w:rsidRPr="00747825" w:rsidRDefault="006903E9" w:rsidP="00E42D3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實際數</w:t>
            </w:r>
          </w:p>
        </w:tc>
        <w:tc>
          <w:tcPr>
            <w:tcW w:w="3564" w:type="dxa"/>
            <w:gridSpan w:val="2"/>
            <w:tcBorders>
              <w:top w:val="single" w:sz="8" w:space="0" w:color="auto"/>
            </w:tcBorders>
            <w:vAlign w:val="center"/>
          </w:tcPr>
          <w:p w14:paraId="177CC662" w14:textId="77777777" w:rsidR="006903E9" w:rsidRPr="00747825" w:rsidRDefault="006903E9" w:rsidP="00245685">
            <w:pPr>
              <w:ind w:rightChars="-11" w:right="-26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比較增減</w:t>
            </w:r>
          </w:p>
        </w:tc>
      </w:tr>
      <w:tr w:rsidR="00747825" w:rsidRPr="00747825" w14:paraId="7B9E082E" w14:textId="77777777" w:rsidTr="005D440E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380"/>
        </w:trPr>
        <w:tc>
          <w:tcPr>
            <w:tcW w:w="2753" w:type="dxa"/>
            <w:vMerge/>
            <w:tcBorders>
              <w:bottom w:val="single" w:sz="8" w:space="0" w:color="auto"/>
            </w:tcBorders>
            <w:vAlign w:val="center"/>
          </w:tcPr>
          <w:p w14:paraId="50FC39DB" w14:textId="77777777" w:rsidR="006903E9" w:rsidRPr="00747825" w:rsidRDefault="006903E9" w:rsidP="00CA1E06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8" w:space="0" w:color="auto"/>
            </w:tcBorders>
            <w:vAlign w:val="center"/>
          </w:tcPr>
          <w:p w14:paraId="77446112" w14:textId="77777777" w:rsidR="006903E9" w:rsidRPr="00747825" w:rsidRDefault="006903E9" w:rsidP="00CA1E06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4" w:type="dxa"/>
            <w:vMerge/>
            <w:tcBorders>
              <w:bottom w:val="single" w:sz="8" w:space="0" w:color="auto"/>
            </w:tcBorders>
            <w:vAlign w:val="center"/>
          </w:tcPr>
          <w:p w14:paraId="154CD991" w14:textId="77777777" w:rsidR="006903E9" w:rsidRPr="00747825" w:rsidRDefault="006903E9" w:rsidP="00CA1E06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40" w:type="dxa"/>
            <w:tcBorders>
              <w:bottom w:val="single" w:sz="8" w:space="0" w:color="auto"/>
            </w:tcBorders>
            <w:vAlign w:val="center"/>
          </w:tcPr>
          <w:p w14:paraId="4043440D" w14:textId="77777777" w:rsidR="006903E9" w:rsidRPr="00747825" w:rsidRDefault="006903E9" w:rsidP="00CA1E0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增減數</w:t>
            </w:r>
          </w:p>
        </w:tc>
        <w:tc>
          <w:tcPr>
            <w:tcW w:w="1624" w:type="dxa"/>
            <w:tcBorders>
              <w:bottom w:val="single" w:sz="8" w:space="0" w:color="auto"/>
            </w:tcBorders>
            <w:vAlign w:val="center"/>
          </w:tcPr>
          <w:p w14:paraId="6F967F49" w14:textId="77777777" w:rsidR="006903E9" w:rsidRPr="00747825" w:rsidRDefault="006903E9" w:rsidP="00CA1E06">
            <w:pPr>
              <w:ind w:leftChars="20" w:left="48" w:rightChars="20" w:right="48"/>
              <w:jc w:val="center"/>
              <w:rPr>
                <w:rFonts w:ascii="標楷體" w:eastAsia="標楷體" w:hAnsi="標楷體"/>
                <w:szCs w:val="24"/>
              </w:rPr>
            </w:pPr>
            <w:r w:rsidRPr="00747825">
              <w:rPr>
                <w:rFonts w:ascii="標楷體" w:eastAsia="標楷體" w:hAnsi="標楷體" w:hint="eastAsia"/>
                <w:szCs w:val="24"/>
              </w:rPr>
              <w:t>％</w:t>
            </w:r>
          </w:p>
        </w:tc>
      </w:tr>
      <w:tr w:rsidR="008A35A6" w:rsidRPr="00747825" w14:paraId="213E1802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CC5DE" w14:textId="77777777" w:rsidR="008A35A6" w:rsidRPr="00747825" w:rsidRDefault="008A35A6" w:rsidP="008A35A6">
            <w:pPr>
              <w:widowControl/>
              <w:ind w:leftChars="20" w:left="48" w:rightChars="20" w:right="48"/>
              <w:jc w:val="distribute"/>
              <w:rPr>
                <w:rFonts w:ascii="標楷體" w:eastAsia="標楷體" w:hAnsi="標楷體"/>
                <w:b/>
                <w:kern w:val="0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b/>
                <w:sz w:val="22"/>
                <w:szCs w:val="22"/>
              </w:rPr>
              <w:t>合計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2FCAEA" w14:textId="57D31B17" w:rsidR="008A35A6" w:rsidRPr="007A47E8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A47E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3,301,054 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8830D3" w14:textId="5283A17A" w:rsidR="008A35A6" w:rsidRPr="007A47E8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A47E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3,112,894 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5E2DF" w14:textId="40DCC275" w:rsidR="008A35A6" w:rsidRPr="007A47E8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- </w:t>
            </w:r>
            <w:r w:rsidR="008A35A6" w:rsidRPr="007A47E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188,160 </w:t>
            </w:r>
          </w:p>
        </w:tc>
        <w:tc>
          <w:tcPr>
            <w:tcW w:w="16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D6525" w14:textId="1C9A4086" w:rsidR="008A35A6" w:rsidRPr="007A47E8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- </w:t>
            </w:r>
            <w:r w:rsidR="008A35A6" w:rsidRPr="007A47E8"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  <w:t xml:space="preserve">5.70 </w:t>
            </w:r>
          </w:p>
        </w:tc>
      </w:tr>
      <w:tr w:rsidR="008A35A6" w:rsidRPr="00747825" w14:paraId="5F42F8D4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BB6DA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基隆醫院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12B6E4" w14:textId="013C2C0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103,043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FF1FAC" w14:textId="5C177BE1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84,499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6ED0F8" w14:textId="6DE48BB6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18,544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37883" w14:textId="2B626A36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18.00 </w:t>
            </w:r>
          </w:p>
        </w:tc>
      </w:tr>
      <w:tr w:rsidR="008A35A6" w:rsidRPr="00747825" w14:paraId="0B88D729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50C28C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442D0E" w14:textId="6D55E20B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162,477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8154C5" w14:textId="77119BC7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154,945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DC583" w14:textId="57A6139D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7,532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EF20F" w14:textId="7764B5CE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4.64 </w:t>
            </w:r>
          </w:p>
        </w:tc>
      </w:tr>
      <w:tr w:rsidR="008A35A6" w:rsidRPr="00747825" w14:paraId="1D945F80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B2EBBB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桃園醫院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0A2260" w14:textId="0C86454A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350,189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D5949E" w14:textId="6F1A876F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302,419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33FC5" w14:textId="1C89D6E3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47,770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2689F" w14:textId="41679AC1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13.64 </w:t>
            </w:r>
          </w:p>
        </w:tc>
      </w:tr>
      <w:tr w:rsidR="008A35A6" w:rsidRPr="00747825" w14:paraId="2AF836B9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206CC4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苗栗醫院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F98F0B" w14:textId="170C4E96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97,800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F16BCB" w14:textId="12E3305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86,331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C11992" w14:textId="6A8BD2F7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11,469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ED32C" w14:textId="75248396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11.73 </w:t>
            </w:r>
          </w:p>
        </w:tc>
      </w:tr>
      <w:tr w:rsidR="008A35A6" w:rsidRPr="00747825" w14:paraId="51352238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5814BA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豐原醫院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FDBEB" w14:textId="1FD9364C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170,797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4909F" w14:textId="31BD3AF9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167,217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D2431" w14:textId="62725A7C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3,580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22C2B" w14:textId="7FB80428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2.10 </w:t>
            </w:r>
          </w:p>
        </w:tc>
      </w:tr>
      <w:tr w:rsidR="008A35A6" w:rsidRPr="00747825" w14:paraId="07623FE6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6EABCF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中醫院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232DC" w14:textId="122E30B2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149,253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61C22" w14:textId="7F1A74D8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139,389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201B8" w14:textId="6185C437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9,864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8C09E" w14:textId="27FF6F27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6.61 </w:t>
            </w:r>
          </w:p>
        </w:tc>
      </w:tr>
      <w:tr w:rsidR="008A35A6" w:rsidRPr="00747825" w14:paraId="3F0CFE11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A0D81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彰化醫院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24FB7C" w14:textId="32B5BBB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169,558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D093EC" w14:textId="19E54670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160,877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79056" w14:textId="0499D158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8,681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917A6" w14:textId="63FC3199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5.12 </w:t>
            </w:r>
          </w:p>
        </w:tc>
      </w:tr>
      <w:tr w:rsidR="008A35A6" w:rsidRPr="00747825" w14:paraId="5BD6497D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BA5F1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南投醫院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9A1199" w14:textId="1BDB48C3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100,000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A20EF1" w14:textId="303BBBB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90,668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43721" w14:textId="06E42443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9,332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39EF6" w14:textId="08C912BA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9.33 </w:t>
            </w:r>
          </w:p>
        </w:tc>
      </w:tr>
      <w:tr w:rsidR="008A35A6" w:rsidRPr="00747825" w14:paraId="27FD5D48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E1FA5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嘉義醫院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0D19C" w14:textId="49A87CDF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42,760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963140" w14:textId="17FD54F2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45,360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EC4D86" w14:textId="4A24155F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2,600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6EF77" w14:textId="7C0B2062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6.08 </w:t>
            </w:r>
          </w:p>
        </w:tc>
      </w:tr>
      <w:tr w:rsidR="008A35A6" w:rsidRPr="00747825" w14:paraId="67D0D02A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05DB6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朴子醫院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47DEB1" w14:textId="0C315C58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53,000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370264" w14:textId="73C7AFD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50,694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3AB38" w14:textId="45C9DB64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2,306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C449C" w14:textId="4EF75F15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4.35 </w:t>
            </w:r>
          </w:p>
        </w:tc>
      </w:tr>
      <w:tr w:rsidR="008A35A6" w:rsidRPr="00747825" w14:paraId="273FC47C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CEBDA3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新營醫院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E0303" w14:textId="01C13CB0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59,040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D65A0A" w14:textId="119AE8E7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53,454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490434" w14:textId="544CEE6F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5,586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31F2D" w14:textId="6564C5E0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9.46 </w:t>
            </w:r>
          </w:p>
        </w:tc>
      </w:tr>
      <w:tr w:rsidR="008A35A6" w:rsidRPr="00747825" w14:paraId="55870122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1994B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南醫院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42C0B1" w14:textId="01208953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176,931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71619" w14:textId="4AF5D382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146,232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7A815" w14:textId="5FD30891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30,699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7EFCB" w14:textId="1D74E0C5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17.35 </w:t>
            </w:r>
          </w:p>
        </w:tc>
      </w:tr>
      <w:tr w:rsidR="008A35A6" w:rsidRPr="00747825" w14:paraId="6E2F9AD3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4363A6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旗山醫院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52992B" w14:textId="05AA8960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115,551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CAD380" w14:textId="08B04F59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114,924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2096EA" w14:textId="4A2413F7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627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A586F" w14:textId="6B1CA78B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0.54 </w:t>
            </w:r>
          </w:p>
        </w:tc>
      </w:tr>
      <w:tr w:rsidR="008A35A6" w:rsidRPr="00747825" w14:paraId="3383EA53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537E46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澎湖醫院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201361" w14:textId="2868B088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52,550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9442CF" w14:textId="3815ACA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43,470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D3DF7C" w14:textId="5086A378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9,080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315B2F" w14:textId="4540F867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17.28 </w:t>
            </w:r>
          </w:p>
        </w:tc>
      </w:tr>
      <w:tr w:rsidR="008A35A6" w:rsidRPr="00747825" w14:paraId="1015E654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C13A3B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屏東醫院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E3DF99" w14:textId="42851330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117,371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05B537" w14:textId="10A4298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121,469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5E781" w14:textId="5DEEFF2B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4,098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8F289C" w14:textId="46BB0208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3.49 </w:t>
            </w:r>
          </w:p>
        </w:tc>
      </w:tr>
      <w:tr w:rsidR="008A35A6" w:rsidRPr="00747825" w14:paraId="773183C6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31EF85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恆春旅遊醫院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BE9457" w14:textId="1E82463B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10,404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4D8AF9" w14:textId="028C7C44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13,835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D9433B" w14:textId="142165DF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3,431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500ED" w14:textId="2506959C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32.98 </w:t>
            </w:r>
          </w:p>
        </w:tc>
      </w:tr>
      <w:tr w:rsidR="008A35A6" w:rsidRPr="00747825" w14:paraId="4C381A0D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9308D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臺</w:t>
            </w:r>
            <w:proofErr w:type="gramEnd"/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東醫院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E8612C" w14:textId="6CF85177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31,114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E4A78E" w14:textId="56160326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36,187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FCD2DF" w14:textId="46CF7C6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5,073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27827" w14:textId="1CF98F39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16.30 </w:t>
            </w:r>
          </w:p>
        </w:tc>
      </w:tr>
      <w:tr w:rsidR="008A35A6" w:rsidRPr="00747825" w14:paraId="309D7F97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4C532B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花蓮醫院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1F686B" w14:textId="492D421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62,000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F5BBDF" w14:textId="1DC6657C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50,367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351C2C" w14:textId="0622D498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11,633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6ACBD" w14:textId="6CB5FED8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18.76 </w:t>
            </w:r>
          </w:p>
        </w:tc>
      </w:tr>
      <w:tr w:rsidR="008A35A6" w:rsidRPr="00747825" w14:paraId="68EB7C57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348EC9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玉里醫院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568112" w14:textId="3B6F60AD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190,000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27764" w14:textId="3BABF9DD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192,767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CB07E0" w14:textId="644263E0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2,767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A0054" w14:textId="789477E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1.46 </w:t>
            </w:r>
          </w:p>
        </w:tc>
      </w:tr>
      <w:tr w:rsidR="008A35A6" w:rsidRPr="00747825" w14:paraId="065A09D9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0E100A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金門醫院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8A21D5" w14:textId="480C0A9A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50,000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0A5D2" w14:textId="39A8C7C2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47,445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264107" w14:textId="700E970C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2,555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99E49" w14:textId="086A1724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5.11 </w:t>
            </w:r>
          </w:p>
        </w:tc>
      </w:tr>
      <w:tr w:rsidR="008A35A6" w:rsidRPr="00747825" w14:paraId="621191B5" w14:textId="77777777" w:rsidTr="008A35A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8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388D91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桃園療養院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9BD54E" w14:textId="06FFE74A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213,598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53052C" w14:textId="3F1E6882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208,231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A6225" w14:textId="35B47578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5,367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3F457" w14:textId="36BB0C1F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2.51 </w:t>
            </w:r>
          </w:p>
        </w:tc>
      </w:tr>
      <w:tr w:rsidR="008A35A6" w:rsidRPr="00747825" w14:paraId="11EAB78B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0FC05E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八里療養院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53BA68" w14:textId="4F4D9956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182,500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22DC9B" w14:textId="78A4D4F5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171,409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760253" w14:textId="0C325AD0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11,091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3DFBA" w14:textId="6415B2AA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6.08 </w:t>
            </w:r>
          </w:p>
        </w:tc>
      </w:tr>
      <w:tr w:rsidR="008A35A6" w:rsidRPr="00747825" w14:paraId="7322B433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900238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草屯療養院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B21D6C" w14:textId="5876E8E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363,480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1F9478" w14:textId="062B1531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365,283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8FB070" w14:textId="3C0854F5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1,803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708172" w14:textId="4B789B83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0.50 </w:t>
            </w:r>
          </w:p>
        </w:tc>
      </w:tr>
      <w:tr w:rsidR="008A35A6" w:rsidRPr="00747825" w14:paraId="4B8EB088" w14:textId="77777777" w:rsidTr="00E42D36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65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7F4CD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嘉南療養院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72215" w14:textId="39F08843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176,958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34FA8" w14:textId="61BBDB2D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172,038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239334" w14:textId="11AC2A0D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4,920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3346B" w14:textId="6E001546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2.78 </w:t>
            </w:r>
          </w:p>
        </w:tc>
      </w:tr>
      <w:tr w:rsidR="008A35A6" w:rsidRPr="00747825" w14:paraId="02C8224E" w14:textId="77777777" w:rsidTr="0024568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4"/>
        </w:trPr>
        <w:tc>
          <w:tcPr>
            <w:tcW w:w="2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172C12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樂生療養院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028022" w14:textId="5316B068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75,800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FA9122" w14:textId="7C9E86CE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78,036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9EBE0F" w14:textId="58D3C680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2,236 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EE3731" w14:textId="08139CC6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2.95 </w:t>
            </w:r>
          </w:p>
        </w:tc>
      </w:tr>
      <w:tr w:rsidR="008A35A6" w:rsidRPr="00747825" w14:paraId="122D3D33" w14:textId="77777777" w:rsidTr="00245685">
        <w:tblPrEx>
          <w:tblBorders>
            <w:left w:val="none" w:sz="0" w:space="0" w:color="auto"/>
            <w:right w:val="none" w:sz="0" w:space="0" w:color="auto"/>
          </w:tblBorders>
        </w:tblPrEx>
        <w:trPr>
          <w:cantSplit/>
          <w:trHeight w:val="454"/>
        </w:trPr>
        <w:tc>
          <w:tcPr>
            <w:tcW w:w="27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B319" w14:textId="77777777" w:rsidR="008A35A6" w:rsidRPr="00747825" w:rsidRDefault="008A35A6" w:rsidP="008A35A6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747825">
              <w:rPr>
                <w:rFonts w:ascii="標楷體" w:eastAsia="標楷體" w:hAnsi="標楷體" w:hint="eastAsia"/>
                <w:sz w:val="22"/>
                <w:szCs w:val="22"/>
              </w:rPr>
              <w:t>胸腔病院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8BB" w14:textId="78888DD2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24,880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15D2" w14:textId="3B0DB905" w:rsidR="008A35A6" w:rsidRPr="008A35A6" w:rsidRDefault="008A35A6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8A35A6">
              <w:rPr>
                <w:rFonts w:asciiTheme="minorEastAsia" w:eastAsiaTheme="minorEastAsia" w:hAnsiTheme="minorEastAsia"/>
                <w:sz w:val="18"/>
                <w:szCs w:val="18"/>
              </w:rPr>
              <w:t>15,348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1BF7" w14:textId="055D3ABE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9,532 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43EA42E" w14:textId="63B03C8B" w:rsidR="008A35A6" w:rsidRPr="008A35A6" w:rsidRDefault="007A47E8" w:rsidP="00E42D36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- </w:t>
            </w:r>
            <w:r w:rsidR="008A35A6" w:rsidRPr="008A35A6">
              <w:rPr>
                <w:rFonts w:asciiTheme="minorEastAsia" w:eastAsiaTheme="minorEastAsia" w:hAnsiTheme="minorEastAsia"/>
                <w:sz w:val="18"/>
                <w:szCs w:val="18"/>
              </w:rPr>
              <w:t xml:space="preserve">38.31 </w:t>
            </w:r>
          </w:p>
        </w:tc>
      </w:tr>
    </w:tbl>
    <w:p w14:paraId="6C9181C0" w14:textId="77777777" w:rsidR="00C874B1" w:rsidRPr="00747825" w:rsidRDefault="00C874B1" w:rsidP="00DF241B">
      <w:pPr>
        <w:tabs>
          <w:tab w:val="left" w:pos="408"/>
        </w:tabs>
        <w:adjustRightInd w:val="0"/>
        <w:snapToGrid w:val="0"/>
        <w:spacing w:line="20" w:lineRule="exact"/>
        <w:ind w:left="480" w:hangingChars="300" w:hanging="480"/>
        <w:rPr>
          <w:rFonts w:ascii="標楷體" w:eastAsia="標楷體" w:hAnsi="標楷體"/>
          <w:sz w:val="16"/>
          <w:szCs w:val="16"/>
        </w:rPr>
      </w:pPr>
    </w:p>
    <w:sectPr w:rsidR="00C874B1" w:rsidRPr="00747825" w:rsidSect="00CC26A3">
      <w:footerReference w:type="even" r:id="rId8"/>
      <w:pgSz w:w="11906" w:h="16838" w:code="9"/>
      <w:pgMar w:top="1418" w:right="851" w:bottom="1418" w:left="851" w:header="1021" w:footer="737" w:gutter="0"/>
      <w:pgNumType w:start="1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9BBFE" w14:textId="77777777" w:rsidR="007A6CDE" w:rsidRDefault="007A6CDE" w:rsidP="00A11CE0">
      <w:r>
        <w:separator/>
      </w:r>
    </w:p>
  </w:endnote>
  <w:endnote w:type="continuationSeparator" w:id="0">
    <w:p w14:paraId="40CBD2CB" w14:textId="77777777" w:rsidR="007A6CDE" w:rsidRDefault="007A6CDE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全字庫正楷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0236619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4"/>
        <w:szCs w:val="24"/>
      </w:rPr>
    </w:sdtEndPr>
    <w:sdtContent>
      <w:p w14:paraId="6F6A50CE" w14:textId="2922588D" w:rsidR="00556270" w:rsidRPr="00556270" w:rsidRDefault="00556270" w:rsidP="004E6C40">
        <w:pPr>
          <w:pStyle w:val="af"/>
          <w:snapToGrid/>
          <w:jc w:val="center"/>
          <w:rPr>
            <w:rFonts w:ascii="標楷體" w:eastAsia="標楷體" w:hAnsi="標楷體"/>
            <w:szCs w:val="24"/>
          </w:rPr>
        </w:pPr>
      </w:p>
      <w:p w14:paraId="5CAAF182" w14:textId="77777777" w:rsidR="007A6CDE" w:rsidRPr="00556270" w:rsidRDefault="008C4188" w:rsidP="004E6C40">
        <w:pPr>
          <w:pStyle w:val="af"/>
          <w:snapToGrid/>
          <w:jc w:val="center"/>
          <w:rPr>
            <w:rFonts w:asciiTheme="minorEastAsia" w:eastAsiaTheme="minorEastAsia" w:hAnsiTheme="minorEastAsia"/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B93BE" w14:textId="77777777" w:rsidR="007A6CDE" w:rsidRDefault="007A6CDE" w:rsidP="00A11CE0">
      <w:r>
        <w:separator/>
      </w:r>
    </w:p>
  </w:footnote>
  <w:footnote w:type="continuationSeparator" w:id="0">
    <w:p w14:paraId="229BAAA6" w14:textId="77777777" w:rsidR="007A6CDE" w:rsidRDefault="007A6CDE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9011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D0E"/>
    <w:rsid w:val="0000625B"/>
    <w:rsid w:val="00014B78"/>
    <w:rsid w:val="00016207"/>
    <w:rsid w:val="00016FEC"/>
    <w:rsid w:val="0002397B"/>
    <w:rsid w:val="00025DEA"/>
    <w:rsid w:val="00026377"/>
    <w:rsid w:val="000266F2"/>
    <w:rsid w:val="0003261F"/>
    <w:rsid w:val="000366F7"/>
    <w:rsid w:val="00057644"/>
    <w:rsid w:val="00065965"/>
    <w:rsid w:val="000714FE"/>
    <w:rsid w:val="00081354"/>
    <w:rsid w:val="0008335A"/>
    <w:rsid w:val="00086940"/>
    <w:rsid w:val="0009023E"/>
    <w:rsid w:val="00093B7F"/>
    <w:rsid w:val="000A00F9"/>
    <w:rsid w:val="000B5BB5"/>
    <w:rsid w:val="000B652C"/>
    <w:rsid w:val="000C1DC0"/>
    <w:rsid w:val="000C63F8"/>
    <w:rsid w:val="000E72C7"/>
    <w:rsid w:val="000F4828"/>
    <w:rsid w:val="0012459A"/>
    <w:rsid w:val="00136AB0"/>
    <w:rsid w:val="00156B10"/>
    <w:rsid w:val="001602E0"/>
    <w:rsid w:val="001726B8"/>
    <w:rsid w:val="001741A1"/>
    <w:rsid w:val="00180787"/>
    <w:rsid w:val="00183A2F"/>
    <w:rsid w:val="001B72D3"/>
    <w:rsid w:val="001D4ACD"/>
    <w:rsid w:val="002100CC"/>
    <w:rsid w:val="002147F5"/>
    <w:rsid w:val="0022179B"/>
    <w:rsid w:val="00230222"/>
    <w:rsid w:val="00230253"/>
    <w:rsid w:val="002449BF"/>
    <w:rsid w:val="00245685"/>
    <w:rsid w:val="0025330C"/>
    <w:rsid w:val="00260EF0"/>
    <w:rsid w:val="00276EAA"/>
    <w:rsid w:val="002A5CDB"/>
    <w:rsid w:val="002A60A4"/>
    <w:rsid w:val="002B248A"/>
    <w:rsid w:val="002C620D"/>
    <w:rsid w:val="002D7E67"/>
    <w:rsid w:val="00304A19"/>
    <w:rsid w:val="0031787C"/>
    <w:rsid w:val="00320EFC"/>
    <w:rsid w:val="00321DCA"/>
    <w:rsid w:val="00340B80"/>
    <w:rsid w:val="003658EB"/>
    <w:rsid w:val="00366AC4"/>
    <w:rsid w:val="00371639"/>
    <w:rsid w:val="00375999"/>
    <w:rsid w:val="00384256"/>
    <w:rsid w:val="003C57F0"/>
    <w:rsid w:val="003C7257"/>
    <w:rsid w:val="003E74F0"/>
    <w:rsid w:val="003F5DB0"/>
    <w:rsid w:val="00413992"/>
    <w:rsid w:val="00425F9F"/>
    <w:rsid w:val="0042695A"/>
    <w:rsid w:val="0045046C"/>
    <w:rsid w:val="00461CB4"/>
    <w:rsid w:val="004713DE"/>
    <w:rsid w:val="00475AAF"/>
    <w:rsid w:val="004A07F1"/>
    <w:rsid w:val="004E6C40"/>
    <w:rsid w:val="004F3E45"/>
    <w:rsid w:val="004F3F9E"/>
    <w:rsid w:val="00517CCA"/>
    <w:rsid w:val="00522B58"/>
    <w:rsid w:val="00544DDB"/>
    <w:rsid w:val="00545F5F"/>
    <w:rsid w:val="00551239"/>
    <w:rsid w:val="0055495E"/>
    <w:rsid w:val="005552FF"/>
    <w:rsid w:val="00556270"/>
    <w:rsid w:val="00565196"/>
    <w:rsid w:val="00571258"/>
    <w:rsid w:val="005735AB"/>
    <w:rsid w:val="005A6E42"/>
    <w:rsid w:val="005B0B9C"/>
    <w:rsid w:val="005B545B"/>
    <w:rsid w:val="005B6FBE"/>
    <w:rsid w:val="005C68E6"/>
    <w:rsid w:val="005D440E"/>
    <w:rsid w:val="005F67D7"/>
    <w:rsid w:val="006001A5"/>
    <w:rsid w:val="006036ED"/>
    <w:rsid w:val="006064FC"/>
    <w:rsid w:val="00621D9A"/>
    <w:rsid w:val="00623FA0"/>
    <w:rsid w:val="00641CD8"/>
    <w:rsid w:val="0065666C"/>
    <w:rsid w:val="006903E9"/>
    <w:rsid w:val="006D4F75"/>
    <w:rsid w:val="007005D7"/>
    <w:rsid w:val="007062AC"/>
    <w:rsid w:val="00733EF1"/>
    <w:rsid w:val="00747825"/>
    <w:rsid w:val="00755409"/>
    <w:rsid w:val="00755CAA"/>
    <w:rsid w:val="00767D3B"/>
    <w:rsid w:val="00780E5F"/>
    <w:rsid w:val="007A175D"/>
    <w:rsid w:val="007A47E8"/>
    <w:rsid w:val="007A4DFC"/>
    <w:rsid w:val="007A6CDE"/>
    <w:rsid w:val="007A6DBD"/>
    <w:rsid w:val="007C14EB"/>
    <w:rsid w:val="007C449D"/>
    <w:rsid w:val="007D0A85"/>
    <w:rsid w:val="007F30B0"/>
    <w:rsid w:val="0084013C"/>
    <w:rsid w:val="00857388"/>
    <w:rsid w:val="00890F06"/>
    <w:rsid w:val="008912C1"/>
    <w:rsid w:val="00891590"/>
    <w:rsid w:val="00891EBE"/>
    <w:rsid w:val="00895621"/>
    <w:rsid w:val="008A35A6"/>
    <w:rsid w:val="008A6692"/>
    <w:rsid w:val="008C4188"/>
    <w:rsid w:val="008C5EC2"/>
    <w:rsid w:val="008D5294"/>
    <w:rsid w:val="008E65AB"/>
    <w:rsid w:val="0091024A"/>
    <w:rsid w:val="00914BD6"/>
    <w:rsid w:val="009305AD"/>
    <w:rsid w:val="00936E88"/>
    <w:rsid w:val="00950924"/>
    <w:rsid w:val="00956619"/>
    <w:rsid w:val="00996218"/>
    <w:rsid w:val="009A759D"/>
    <w:rsid w:val="009C3433"/>
    <w:rsid w:val="009E5BDA"/>
    <w:rsid w:val="009F40B4"/>
    <w:rsid w:val="00A0311A"/>
    <w:rsid w:val="00A06B06"/>
    <w:rsid w:val="00A11020"/>
    <w:rsid w:val="00A1162D"/>
    <w:rsid w:val="00A11CE0"/>
    <w:rsid w:val="00A46A9B"/>
    <w:rsid w:val="00A546CB"/>
    <w:rsid w:val="00A622D7"/>
    <w:rsid w:val="00A7708B"/>
    <w:rsid w:val="00A85465"/>
    <w:rsid w:val="00A87004"/>
    <w:rsid w:val="00A933B6"/>
    <w:rsid w:val="00A96E3C"/>
    <w:rsid w:val="00AB2B66"/>
    <w:rsid w:val="00AC4238"/>
    <w:rsid w:val="00AD7E98"/>
    <w:rsid w:val="00AF01BD"/>
    <w:rsid w:val="00AF6523"/>
    <w:rsid w:val="00B07B1E"/>
    <w:rsid w:val="00B101D9"/>
    <w:rsid w:val="00B22691"/>
    <w:rsid w:val="00B2592A"/>
    <w:rsid w:val="00B35922"/>
    <w:rsid w:val="00B46DF9"/>
    <w:rsid w:val="00B538AB"/>
    <w:rsid w:val="00B650E2"/>
    <w:rsid w:val="00B67DDA"/>
    <w:rsid w:val="00B7193B"/>
    <w:rsid w:val="00B84E8B"/>
    <w:rsid w:val="00B85B8D"/>
    <w:rsid w:val="00B9242E"/>
    <w:rsid w:val="00BA71B4"/>
    <w:rsid w:val="00BD3F0E"/>
    <w:rsid w:val="00BD7EBE"/>
    <w:rsid w:val="00BE167D"/>
    <w:rsid w:val="00C02211"/>
    <w:rsid w:val="00C25818"/>
    <w:rsid w:val="00C353CE"/>
    <w:rsid w:val="00C4673E"/>
    <w:rsid w:val="00C664DA"/>
    <w:rsid w:val="00C730E2"/>
    <w:rsid w:val="00C86257"/>
    <w:rsid w:val="00C874B1"/>
    <w:rsid w:val="00C93A5B"/>
    <w:rsid w:val="00CA0D84"/>
    <w:rsid w:val="00CA1E06"/>
    <w:rsid w:val="00CA389E"/>
    <w:rsid w:val="00CA3D0E"/>
    <w:rsid w:val="00CA5FA1"/>
    <w:rsid w:val="00CB592D"/>
    <w:rsid w:val="00CC26A3"/>
    <w:rsid w:val="00CF35DA"/>
    <w:rsid w:val="00CF72DA"/>
    <w:rsid w:val="00D107C9"/>
    <w:rsid w:val="00D11617"/>
    <w:rsid w:val="00D17DD9"/>
    <w:rsid w:val="00D32867"/>
    <w:rsid w:val="00D45D23"/>
    <w:rsid w:val="00D520E6"/>
    <w:rsid w:val="00D618F8"/>
    <w:rsid w:val="00D65773"/>
    <w:rsid w:val="00D92EAA"/>
    <w:rsid w:val="00DC3CAF"/>
    <w:rsid w:val="00DC716E"/>
    <w:rsid w:val="00DE78FF"/>
    <w:rsid w:val="00DF241B"/>
    <w:rsid w:val="00E0424D"/>
    <w:rsid w:val="00E12AB1"/>
    <w:rsid w:val="00E207FE"/>
    <w:rsid w:val="00E22EE6"/>
    <w:rsid w:val="00E2575B"/>
    <w:rsid w:val="00E263E4"/>
    <w:rsid w:val="00E27631"/>
    <w:rsid w:val="00E36CA1"/>
    <w:rsid w:val="00E41555"/>
    <w:rsid w:val="00E42D36"/>
    <w:rsid w:val="00E51411"/>
    <w:rsid w:val="00E54957"/>
    <w:rsid w:val="00E72433"/>
    <w:rsid w:val="00E80207"/>
    <w:rsid w:val="00E82C09"/>
    <w:rsid w:val="00E850D7"/>
    <w:rsid w:val="00E86D98"/>
    <w:rsid w:val="00E90203"/>
    <w:rsid w:val="00E9587A"/>
    <w:rsid w:val="00EC4753"/>
    <w:rsid w:val="00ED2CEE"/>
    <w:rsid w:val="00EE1FB4"/>
    <w:rsid w:val="00F141E9"/>
    <w:rsid w:val="00F255AE"/>
    <w:rsid w:val="00F4195A"/>
    <w:rsid w:val="00F42918"/>
    <w:rsid w:val="00F42B64"/>
    <w:rsid w:val="00F46CDC"/>
    <w:rsid w:val="00F504C0"/>
    <w:rsid w:val="00F532FA"/>
    <w:rsid w:val="00F629C2"/>
    <w:rsid w:val="00F7214F"/>
    <w:rsid w:val="00F77114"/>
    <w:rsid w:val="00F87AD2"/>
    <w:rsid w:val="00FB43EC"/>
    <w:rsid w:val="00FB67FB"/>
    <w:rsid w:val="00FC26FD"/>
    <w:rsid w:val="00FC2F7D"/>
    <w:rsid w:val="00FD06EE"/>
    <w:rsid w:val="00FD28EF"/>
    <w:rsid w:val="00FE4CE5"/>
    <w:rsid w:val="00FF0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o:colormenu v:ext="edit" fillcolor="none"/>
    </o:shapedefaults>
    <o:shapelayout v:ext="edit">
      <o:idmap v:ext="edit" data="1"/>
    </o:shapelayout>
  </w:shapeDefaults>
  <w:decimalSymbol w:val="."/>
  <w:listSeparator w:val=","/>
  <w14:docId w14:val="7FBF29AF"/>
  <w15:docId w15:val="{7B2463AB-F9FE-4A66-9291-BE782E596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3E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D45D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D45D23"/>
    <w:rPr>
      <w:kern w:val="2"/>
    </w:rPr>
  </w:style>
  <w:style w:type="paragraph" w:styleId="af">
    <w:name w:val="footer"/>
    <w:basedOn w:val="a"/>
    <w:link w:val="af0"/>
    <w:uiPriority w:val="99"/>
    <w:unhideWhenUsed/>
    <w:rsid w:val="00D45D2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D45D23"/>
    <w:rPr>
      <w:kern w:val="2"/>
    </w:rPr>
  </w:style>
  <w:style w:type="paragraph" w:styleId="af1">
    <w:name w:val="List Paragraph"/>
    <w:basedOn w:val="a"/>
    <w:uiPriority w:val="34"/>
    <w:qFormat/>
    <w:rsid w:val="003C725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AD146-F984-4C1A-98DA-376BFB094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</Template>
  <TotalTime>360</TotalTime>
  <Pages>8</Pages>
  <Words>2835</Words>
  <Characters>8238</Characters>
  <Application>Microsoft Office Word</Application>
  <DocSecurity>0</DocSecurity>
  <Lines>68</Lines>
  <Paragraphs>22</Paragraphs>
  <ScaleCrop>false</ScaleCrop>
  <Company>審計部</Company>
  <LinksUpToDate>false</LinksUpToDate>
  <CharactersWithSpaces>11051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281</cp:revision>
  <cp:lastPrinted>2026-07-03T09:25:00Z</cp:lastPrinted>
  <dcterms:created xsi:type="dcterms:W3CDTF">2024-06-07T03:25:00Z</dcterms:created>
  <dcterms:modified xsi:type="dcterms:W3CDTF">2026-07-10T06:18:00Z</dcterms:modified>
</cp:coreProperties>
</file>