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23B60" w14:textId="2E8682DB" w:rsidR="00712435" w:rsidRDefault="00712435" w:rsidP="00B76C7F">
      <w:pPr>
        <w:overflowPunct w:val="0"/>
        <w:spacing w:afterLines="20" w:after="72" w:line="0" w:lineRule="atLeast"/>
        <w:ind w:firstLineChars="200" w:firstLine="641"/>
        <w:rPr>
          <w:rFonts w:ascii="標楷體" w:eastAsia="標楷體" w:hAnsi="標楷體"/>
          <w:b/>
          <w:bCs/>
          <w:sz w:val="32"/>
          <w:szCs w:val="32"/>
        </w:rPr>
      </w:pPr>
      <w:r w:rsidRPr="00712435">
        <w:rPr>
          <w:rFonts w:ascii="標楷體" w:eastAsia="標楷體" w:hAnsi="標楷體" w:hint="eastAsia"/>
          <w:b/>
          <w:bCs/>
          <w:sz w:val="32"/>
          <w:szCs w:val="32"/>
        </w:rPr>
        <w:t>(六)經濟部主管</w:t>
      </w:r>
    </w:p>
    <w:p w14:paraId="7956E1AF" w14:textId="41CB7FE9" w:rsidR="00712435" w:rsidRDefault="00712435" w:rsidP="00B76C7F">
      <w:pPr>
        <w:spacing w:afterLines="20" w:after="72" w:line="0" w:lineRule="atLeast"/>
        <w:ind w:firstLineChars="300" w:firstLine="961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 w:hint="eastAsia"/>
          <w:b/>
          <w:bCs/>
          <w:sz w:val="32"/>
          <w:szCs w:val="32"/>
        </w:rPr>
        <w:t>1.經濟作業基金</w:t>
      </w:r>
    </w:p>
    <w:tbl>
      <w:tblPr>
        <w:tblW w:w="102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20"/>
        <w:gridCol w:w="1440"/>
        <w:gridCol w:w="1266"/>
        <w:gridCol w:w="986"/>
      </w:tblGrid>
      <w:tr w:rsidR="00A11CE0" w14:paraId="3A5C683B" w14:textId="77777777" w:rsidTr="00B76C7F">
        <w:trPr>
          <w:tblHeader/>
        </w:trPr>
        <w:tc>
          <w:tcPr>
            <w:tcW w:w="10200" w:type="dxa"/>
            <w:gridSpan w:val="7"/>
            <w:tcBorders>
              <w:bottom w:val="single" w:sz="8" w:space="0" w:color="auto"/>
            </w:tcBorders>
          </w:tcPr>
          <w:p w14:paraId="6E394994" w14:textId="1E16F9D3" w:rsidR="008B3ED1" w:rsidRDefault="008B3ED1" w:rsidP="008B3ED1">
            <w:pPr>
              <w:tabs>
                <w:tab w:val="left" w:pos="4105"/>
                <w:tab w:val="left" w:pos="8738"/>
              </w:tabs>
              <w:snapToGrid w:val="0"/>
              <w:ind w:leftChars="-141" w:left="-338" w:rightChars="-15" w:right="-36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8B3ED1">
              <w:rPr>
                <w:rFonts w:ascii="標楷體" w:eastAsia="標楷體" w:hAnsi="標楷體" w:hint="eastAsia"/>
                <w:b/>
                <w:sz w:val="32"/>
                <w:u w:val="single"/>
              </w:rPr>
              <w:t>經濟作業基金收支餘</w:t>
            </w:r>
            <w:proofErr w:type="gramStart"/>
            <w:r w:rsidRPr="008B3ED1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8B3ED1">
              <w:rPr>
                <w:rFonts w:ascii="標楷體" w:eastAsia="標楷體" w:hAnsi="標楷體" w:hint="eastAsia"/>
                <w:b/>
                <w:sz w:val="32"/>
                <w:u w:val="single"/>
              </w:rPr>
              <w:t>審定表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3E1803F3" w14:textId="62F7E684" w:rsidR="00A11CE0" w:rsidRDefault="00A11CE0" w:rsidP="00B76C7F">
            <w:pPr>
              <w:tabs>
                <w:tab w:val="left" w:pos="4105"/>
                <w:tab w:val="left" w:pos="8738"/>
              </w:tabs>
              <w:snapToGrid w:val="0"/>
              <w:ind w:rightChars="-15" w:right="-36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E82C09" w:rsidRPr="00E82C09">
              <w:rPr>
                <w:rFonts w:ascii="標楷體" w:eastAsia="標楷體" w:hAnsi="標楷體" w:hint="eastAsia"/>
              </w:rPr>
              <w:t>11</w:t>
            </w:r>
            <w:r w:rsidR="00C732A8">
              <w:rPr>
                <w:rFonts w:ascii="標楷體" w:eastAsia="標楷體" w:hAnsi="標楷體" w:hint="eastAsia"/>
              </w:rPr>
              <w:t>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11CE0" w14:paraId="05F078EA" w14:textId="77777777" w:rsidTr="00471A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2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1768F1" w14:textId="77777777" w:rsidR="00A11CE0" w:rsidRDefault="00AF01BD" w:rsidP="00900DCA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900DCA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B21A04B" w14:textId="77777777" w:rsidR="00A11CE0" w:rsidRDefault="00A11CE0" w:rsidP="00471A7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40F46AB" w14:textId="77777777" w:rsidR="00A11CE0" w:rsidRDefault="00A11CE0" w:rsidP="00471A7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3916FDC4" w14:textId="77777777" w:rsidR="00A11CE0" w:rsidRDefault="00A11CE0" w:rsidP="00471A7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42121468" w14:textId="77777777" w:rsidR="00A11CE0" w:rsidRDefault="00A11CE0" w:rsidP="00471A7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5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AA5A934" w14:textId="77777777" w:rsidR="00A11CE0" w:rsidRDefault="00A11CE0" w:rsidP="001F6106">
            <w:pPr>
              <w:spacing w:line="240" w:lineRule="exact"/>
              <w:ind w:leftChars="20" w:left="48" w:rightChars="3" w:right="7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50591E69" w14:textId="77777777" w:rsidR="00A11CE0" w:rsidRDefault="00A11CE0" w:rsidP="001F6106">
            <w:pPr>
              <w:spacing w:line="240" w:lineRule="exact"/>
              <w:ind w:leftChars="20" w:left="48" w:rightChars="-13" w:right="-3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11CE0" w14:paraId="4AA09033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55B6985" w14:textId="77777777" w:rsidR="00A11CE0" w:rsidRDefault="00A11CE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EEBFC37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E37AF35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49496D4E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20F31624" w14:textId="77777777" w:rsidR="00A11CE0" w:rsidRDefault="00A11CE0" w:rsidP="00B76C7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bottom w:val="single" w:sz="8" w:space="0" w:color="auto"/>
            </w:tcBorders>
            <w:vAlign w:val="center"/>
          </w:tcPr>
          <w:p w14:paraId="28A51D86" w14:textId="77777777" w:rsidR="00A11CE0" w:rsidRDefault="00A11CE0" w:rsidP="00471A7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86" w:type="dxa"/>
            <w:tcBorders>
              <w:bottom w:val="single" w:sz="8" w:space="0" w:color="auto"/>
              <w:right w:val="nil"/>
            </w:tcBorders>
            <w:vAlign w:val="center"/>
          </w:tcPr>
          <w:p w14:paraId="616A6B3B" w14:textId="77777777" w:rsidR="00A11CE0" w:rsidRDefault="00A11CE0" w:rsidP="00471A7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0D28A5" w:rsidRPr="00571258" w14:paraId="60B9AAA6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CC8BF3C" w14:textId="77777777" w:rsidR="000D28A5" w:rsidRPr="00571258" w:rsidRDefault="000D28A5" w:rsidP="00471A7C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5D17F3" w14:textId="6C4CE2A2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8,106,282,000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6C6CC3" w14:textId="66EE43C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11,001,038,313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C956A7A" w14:textId="7589CEF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B22AAE7" w14:textId="1E0B7A8C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11,001,038,313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C033EEE" w14:textId="0CD14E52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2,894,756,313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391F03A" w14:textId="7493679E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35.71</w:t>
            </w:r>
          </w:p>
        </w:tc>
      </w:tr>
      <w:tr w:rsidR="000D28A5" w:rsidRPr="00571258" w14:paraId="48E1F2A2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D48A61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DCD908A" w14:textId="1CA3C101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3,063,739,000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22EEE28" w14:textId="38540552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2,998,346,162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D7316EC" w14:textId="2AD3F9A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34343E4" w14:textId="7CC2554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2,998,346,162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66903860" w14:textId="3CB59B9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- 65,392,838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45CF9DB5" w14:textId="11E6B0B1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- 2.13</w:t>
            </w:r>
          </w:p>
        </w:tc>
      </w:tr>
      <w:tr w:rsidR="000D28A5" w:rsidRPr="00571258" w14:paraId="6E34BCEA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F260E70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04B382" w14:textId="7B3DCE7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20,883,000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9674D61" w14:textId="085BBE3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18,050,628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B106331" w14:textId="10542DD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EBA50A6" w14:textId="30E02BB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18,050,628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CB4E843" w14:textId="583B209C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- 2,832,372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433F4B33" w14:textId="288C5BC0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- 13.56</w:t>
            </w:r>
          </w:p>
        </w:tc>
      </w:tr>
      <w:tr w:rsidR="000D28A5" w:rsidRPr="00571258" w14:paraId="2AE40CAA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405198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872655" w14:textId="7E6A491D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808,238,000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9D67D4C" w14:textId="3434A98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849,458,784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918E19" w14:textId="53FB084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F05257A" w14:textId="1A59B78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849,458,784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337BB5B4" w14:textId="6699B4C1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41,220,784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2BF681F3" w14:textId="062A8DE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5.10</w:t>
            </w:r>
          </w:p>
        </w:tc>
      </w:tr>
      <w:tr w:rsidR="000D28A5" w:rsidRPr="00571258" w14:paraId="0DD1D97D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C690E1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B0C748" w14:textId="6C03C76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4,084,955,000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D9C9D5" w14:textId="2CDE066E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6,928,148,170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F20BE74" w14:textId="6E743E2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6374C53" w14:textId="1E472B4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6,928,148,170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1277BA03" w14:textId="469E6882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2,843,193,170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627BEDD" w14:textId="40B919A8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69.60</w:t>
            </w:r>
          </w:p>
        </w:tc>
      </w:tr>
      <w:tr w:rsidR="000D28A5" w:rsidRPr="00571258" w14:paraId="7D33A368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691428A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DB26F77" w14:textId="3CDA099D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128,467,000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16AFF12" w14:textId="5608023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207,034,569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0C84363" w14:textId="70F5B4F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CDEB61" w14:textId="3A29168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207,034,569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0FCBCDD8" w14:textId="60428A0F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78,567,569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8A496A3" w14:textId="591C6406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61.16</w:t>
            </w:r>
          </w:p>
        </w:tc>
      </w:tr>
      <w:tr w:rsidR="000D28A5" w:rsidRPr="00571258" w14:paraId="2A6E0AF1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10D5D3" w14:textId="77777777" w:rsidR="000D28A5" w:rsidRPr="00571258" w:rsidRDefault="000D28A5" w:rsidP="00471A7C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E7E209" w14:textId="0717628A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7,557,609,000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3D739B5" w14:textId="5B71F796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8,660,061,074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2CD7E56" w14:textId="70E922C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074A22D" w14:textId="692D809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8,660,061,074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57E78C8" w14:textId="6CEF3051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1,102,452,074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7FEC61BA" w14:textId="1BA4457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14.59</w:t>
            </w:r>
          </w:p>
        </w:tc>
      </w:tr>
      <w:tr w:rsidR="000D28A5" w:rsidRPr="00571258" w14:paraId="13605FE2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AA68874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1CDC03A" w14:textId="5D78227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5,159,253,000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D54551A" w14:textId="0EA308F2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5,043,068,243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7518CBA" w14:textId="169ACCEC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E90A3F3" w14:textId="5A512120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5,043,068,243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5DEE55CD" w14:textId="7D351F7A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- 116,184,757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B5E7FFA" w14:textId="40ACB21A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- 2.25</w:t>
            </w:r>
          </w:p>
        </w:tc>
      </w:tr>
      <w:tr w:rsidR="000D28A5" w:rsidRPr="00571258" w14:paraId="54AA21BB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34B0E35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6CEE6F" w14:textId="7FCE3B1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14,145,000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B03D071" w14:textId="14D012E1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13,062,190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C608121" w14:textId="413433E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D468F0D" w14:textId="36D6289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13,062,190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46EACB2D" w14:textId="5368D44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- 1,082,810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8815517" w14:textId="65D860D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- 7.66</w:t>
            </w:r>
          </w:p>
        </w:tc>
      </w:tr>
      <w:tr w:rsidR="000D28A5" w:rsidRPr="00571258" w14:paraId="781009E0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DDCDCA0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08A9DC" w14:textId="0107A08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248,153,000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0693E8F" w14:textId="1F95089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231,132,546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0919B10" w14:textId="6BFE14B1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F6879B" w14:textId="217D9A4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231,132,546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8BD3A7E" w14:textId="4804AC6C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- 17,020,454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0E79F747" w14:textId="156B2928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- 6.86</w:t>
            </w:r>
          </w:p>
        </w:tc>
      </w:tr>
      <w:tr w:rsidR="000D28A5" w:rsidRPr="00571258" w14:paraId="021270C6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A57C13A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投融資業務成本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39C8272" w14:textId="3E38A78D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1,640,563,000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64527FB" w14:textId="4960FA9F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2,864,646,590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61B967B" w14:textId="24A74AF2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B68E5C5" w14:textId="44D765F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2,864,646,590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2437E6D" w14:textId="46E17A42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1,224,083,590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255D67F" w14:textId="7858026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74.61</w:t>
            </w:r>
          </w:p>
        </w:tc>
      </w:tr>
      <w:tr w:rsidR="000D28A5" w:rsidRPr="00571258" w14:paraId="22F17230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87D1CF8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2CD230D" w14:textId="39D8B26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495,495,000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2C662BE" w14:textId="479944CA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508,151,505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FC6F5A0" w14:textId="79CD2FEC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EC9FCD4" w14:textId="54F6800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508,151,505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65F514AD" w14:textId="4B6C02D9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12,656,505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06270B84" w14:textId="2C6F928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2.55</w:t>
            </w:r>
          </w:p>
        </w:tc>
      </w:tr>
      <w:tr w:rsidR="000D28A5" w:rsidRPr="00571258" w14:paraId="1188D5D9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3B66DDC" w14:textId="77777777" w:rsidR="000D28A5" w:rsidRPr="00571258" w:rsidRDefault="000D28A5" w:rsidP="00471A7C">
            <w:pPr>
              <w:adjustRightInd w:val="0"/>
              <w:snapToGrid w:val="0"/>
              <w:ind w:rightChars="-9" w:right="-2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8A16345" w14:textId="2309D56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548,673,000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6A1972" w14:textId="4970F5D0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2,340,977,239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B5EF9EA" w14:textId="5E82F6E8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5A65523" w14:textId="7AB0698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2,340,977,239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91CCC00" w14:textId="4AE1660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1,792,304,239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50CADCE3" w14:textId="3979A142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326.66</w:t>
            </w:r>
          </w:p>
        </w:tc>
      </w:tr>
      <w:tr w:rsidR="000D28A5" w:rsidRPr="00571258" w14:paraId="52105C8C" w14:textId="77777777" w:rsidTr="00C83E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809017" w14:textId="77777777" w:rsidR="000D28A5" w:rsidRPr="00571258" w:rsidRDefault="000D28A5" w:rsidP="00471A7C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24AD47" w14:textId="5C32A89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604,381,000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185E59" w14:textId="786E9BDF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1,549,166,771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7E86934" w14:textId="3BD5793F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A18C6E1" w14:textId="1D3733D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1,549,166,771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5392A185" w14:textId="7E27BAD6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944,785,771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B4B47DA" w14:textId="54A75511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156.32</w:t>
            </w:r>
          </w:p>
        </w:tc>
      </w:tr>
      <w:tr w:rsidR="000D28A5" w:rsidRPr="00571258" w14:paraId="1C8F9A66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8BB4558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601CAF" w14:textId="28E8A83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346,973,000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3925A3" w14:textId="4D1BF6A9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1,182,358,460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065C3AB" w14:textId="5C7676F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104EB7" w14:textId="717551B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1,182,358,460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BA882EA" w14:textId="089FA5EF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835,385,460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0AB3534E" w14:textId="6E42E81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240.76</w:t>
            </w:r>
          </w:p>
        </w:tc>
      </w:tr>
      <w:tr w:rsidR="000D28A5" w:rsidRPr="00571258" w14:paraId="3F3B472F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C230456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66A2371" w14:textId="5F145E4A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257,408,000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DE9BD6" w14:textId="53826182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366,808,311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70D4F43" w14:textId="73A110C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4A6941C" w14:textId="682DBFF0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366,808,311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58CB6AF" w14:textId="534CA23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109,400,311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249407A" w14:textId="53F4CC1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42.50</w:t>
            </w:r>
          </w:p>
        </w:tc>
      </w:tr>
      <w:tr w:rsidR="000D28A5" w:rsidRPr="00571258" w14:paraId="21D3F0FE" w14:textId="77777777" w:rsidTr="00C83E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026BF1F" w14:textId="77777777" w:rsidR="000D28A5" w:rsidRPr="00571258" w:rsidRDefault="000D28A5" w:rsidP="00471A7C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97EFB6D" w14:textId="4D33A22C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87,722,000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806568" w14:textId="7031D7C9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117,704,905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3BF1456" w14:textId="28FA93B4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7BDAA4" w14:textId="35021635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117,704,905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2E7FB6A5" w14:textId="1B174A1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29,982,905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748EB573" w14:textId="05CEC16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34.18</w:t>
            </w:r>
          </w:p>
        </w:tc>
      </w:tr>
      <w:tr w:rsidR="000D28A5" w:rsidRPr="00571258" w14:paraId="7B13B38C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AD10F9F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512E51" w14:textId="3C86776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62,911,000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26A8DF3" w14:textId="25B3C639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50,371,148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CD489C8" w14:textId="2AD484E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0B683B7" w14:textId="71E451B2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50,371,148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04E7D6F4" w14:textId="458C7E4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- 12,539,852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4D2E0F74" w14:textId="44B8D939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- 19.93</w:t>
            </w:r>
          </w:p>
        </w:tc>
      </w:tr>
      <w:tr w:rsidR="000D28A5" w:rsidRPr="00571258" w14:paraId="748A1A40" w14:textId="77777777" w:rsidTr="00B76C7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DDBFCF8" w14:textId="77777777" w:rsidR="000D28A5" w:rsidRPr="00571258" w:rsidRDefault="000D28A5" w:rsidP="00471A7C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847A5B" w14:textId="73589E8E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24,811,000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56BABD" w14:textId="699D071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67,333,757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E46E203" w14:textId="5A6D74C9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05988DF" w14:textId="36FCC0C6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67,333,757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5E4AF8C" w14:textId="4DCA1C8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42,522,757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612F7436" w14:textId="23AE509E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171.39</w:t>
            </w:r>
          </w:p>
        </w:tc>
      </w:tr>
      <w:tr w:rsidR="000D28A5" w:rsidRPr="00571258" w14:paraId="380BE8B1" w14:textId="77777777" w:rsidTr="00C83E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11DF2E5" w14:textId="77777777" w:rsidR="000D28A5" w:rsidRPr="00571258" w:rsidRDefault="000D28A5" w:rsidP="00471A7C">
            <w:pPr>
              <w:adjustRightInd w:val="0"/>
              <w:snapToGrid w:val="0"/>
              <w:ind w:rightChars="-3" w:right="-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4FC3FE4" w14:textId="42D4301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516,659,000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C2BDBAD" w14:textId="318F8483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1,431,461,866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997717C" w14:textId="1EF0476F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1E982C9" w14:textId="78C05BEA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1,431,461,866</w:t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14:paraId="764AF93C" w14:textId="564494E9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914,802,866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548770C" w14:textId="5D659AEE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177.06</w:t>
            </w:r>
          </w:p>
        </w:tc>
      </w:tr>
      <w:tr w:rsidR="000D28A5" w:rsidRPr="00571258" w14:paraId="17A07A8E" w14:textId="77777777" w:rsidTr="00C83E8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EAA644" w14:textId="77777777" w:rsidR="000D28A5" w:rsidRPr="00571258" w:rsidRDefault="000D28A5" w:rsidP="00471A7C">
            <w:pPr>
              <w:adjustRightInd w:val="0"/>
              <w:snapToGrid w:val="0"/>
              <w:ind w:rightChars="-3" w:right="-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3F961FC" w14:textId="6FF5B50B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1,065,332,000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130CDE1" w14:textId="73385C7C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3,772,439,105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4856CF3C" w14:textId="5ADCFCF6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455907DD" w14:textId="60F5A1BD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3,772,439,105</w:t>
            </w:r>
          </w:p>
        </w:tc>
        <w:tc>
          <w:tcPr>
            <w:tcW w:w="1266" w:type="dxa"/>
            <w:tcBorders>
              <w:top w:val="nil"/>
              <w:bottom w:val="single" w:sz="8" w:space="0" w:color="auto"/>
            </w:tcBorders>
            <w:vAlign w:val="center"/>
          </w:tcPr>
          <w:p w14:paraId="038F9124" w14:textId="3285696D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2,707,107,105</w:t>
            </w:r>
          </w:p>
        </w:tc>
        <w:tc>
          <w:tcPr>
            <w:tcW w:w="9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5BFBC1D" w14:textId="464748C7" w:rsidR="000D28A5" w:rsidRPr="00621D9A" w:rsidRDefault="000D28A5" w:rsidP="000D28A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254.11</w:t>
            </w:r>
          </w:p>
        </w:tc>
      </w:tr>
    </w:tbl>
    <w:p w14:paraId="028A6126" w14:textId="2453D701" w:rsidR="00A11CE0" w:rsidRPr="00CA531C" w:rsidRDefault="00A11CE0" w:rsidP="008A6841">
      <w:pPr>
        <w:spacing w:line="20" w:lineRule="exact"/>
        <w:jc w:val="both"/>
        <w:rPr>
          <w:rFonts w:ascii="標楷體" w:eastAsia="標楷體" w:hAnsi="標楷體"/>
          <w:sz w:val="2"/>
          <w:szCs w:val="2"/>
        </w:rPr>
      </w:pP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4"/>
        <w:gridCol w:w="1381"/>
        <w:gridCol w:w="1382"/>
        <w:gridCol w:w="1382"/>
        <w:gridCol w:w="1382"/>
        <w:gridCol w:w="1456"/>
        <w:gridCol w:w="729"/>
      </w:tblGrid>
      <w:tr w:rsidR="00D37DE9" w14:paraId="0E313F1A" w14:textId="77777777" w:rsidTr="00CA531C">
        <w:trPr>
          <w:tblHeader/>
        </w:trPr>
        <w:tc>
          <w:tcPr>
            <w:tcW w:w="10206" w:type="dxa"/>
            <w:gridSpan w:val="7"/>
          </w:tcPr>
          <w:p w14:paraId="2E73ED0F" w14:textId="00C81395" w:rsidR="00D37DE9" w:rsidRDefault="00D37DE9" w:rsidP="005C2D25">
            <w:pPr>
              <w:snapToGrid w:val="0"/>
              <w:spacing w:after="60"/>
              <w:ind w:leftChars="-145" w:left="-34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4572B">
              <w:rPr>
                <w:rFonts w:ascii="標楷體" w:eastAsia="標楷體" w:hAnsi="標楷體"/>
                <w:b/>
                <w:sz w:val="32"/>
                <w:u w:val="single"/>
              </w:rPr>
              <w:t>經濟作業基金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撥補審定表　</w:t>
            </w:r>
          </w:p>
          <w:p w14:paraId="305A2B05" w14:textId="2265C486" w:rsidR="00D37DE9" w:rsidRDefault="00D37DE9" w:rsidP="001F6106">
            <w:pPr>
              <w:tabs>
                <w:tab w:val="left" w:pos="4090"/>
                <w:tab w:val="left" w:pos="8707"/>
              </w:tabs>
              <w:snapToGrid w:val="0"/>
              <w:ind w:rightChars="13" w:right="31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4572B">
              <w:rPr>
                <w:rFonts w:ascii="標楷體" w:eastAsia="標楷體" w:hAnsi="標楷體"/>
              </w:rPr>
              <w:t>11</w:t>
            </w:r>
            <w:r w:rsidR="00C732A8">
              <w:rPr>
                <w:rFonts w:ascii="標楷體" w:eastAsia="標楷體" w:hAnsi="標楷體" w:hint="eastAsia"/>
              </w:rPr>
              <w:t>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 w:rsidRPr="00B76C7F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37DE9" w14:paraId="1C6A58B2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9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24E8B96" w14:textId="77777777" w:rsidR="00D37DE9" w:rsidRDefault="00D37DE9" w:rsidP="00900DCA">
            <w:pPr>
              <w:widowControl/>
              <w:overflowPunct w:val="0"/>
              <w:ind w:left="113" w:right="113"/>
              <w:jc w:val="distribute"/>
              <w:rPr>
                <w:rFonts w:eastAsia="標楷體"/>
              </w:rPr>
            </w:pPr>
            <w:r w:rsidRPr="00900DCA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1381" w:type="dxa"/>
            <w:vMerge w:val="restart"/>
            <w:tcBorders>
              <w:top w:val="single" w:sz="8" w:space="0" w:color="auto"/>
            </w:tcBorders>
            <w:vAlign w:val="center"/>
          </w:tcPr>
          <w:p w14:paraId="6A4DA360" w14:textId="77777777" w:rsidR="00D37DE9" w:rsidRPr="000A4181" w:rsidRDefault="00D37DE9" w:rsidP="00471A7C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0A4181">
              <w:rPr>
                <w:rFonts w:eastAsia="標楷體" w:hint="eastAsia"/>
              </w:rPr>
              <w:t>預算數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3F818852" w14:textId="77777777" w:rsidR="00D37DE9" w:rsidRPr="000A4181" w:rsidRDefault="00D37DE9" w:rsidP="00471A7C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0A4181">
              <w:rPr>
                <w:rFonts w:eastAsia="標楷體" w:hint="eastAsia"/>
              </w:rPr>
              <w:t>決算數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7578196" w14:textId="77777777" w:rsidR="00D37DE9" w:rsidRPr="000A4181" w:rsidRDefault="00D37DE9" w:rsidP="00471A7C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0A4181">
              <w:rPr>
                <w:rFonts w:eastAsia="標楷體" w:hint="eastAsia"/>
              </w:rPr>
              <w:t>修正數</w:t>
            </w:r>
          </w:p>
        </w:tc>
        <w:tc>
          <w:tcPr>
            <w:tcW w:w="1382" w:type="dxa"/>
            <w:vMerge w:val="restart"/>
            <w:tcBorders>
              <w:top w:val="single" w:sz="8" w:space="0" w:color="auto"/>
            </w:tcBorders>
            <w:vAlign w:val="center"/>
          </w:tcPr>
          <w:p w14:paraId="2313427E" w14:textId="77777777" w:rsidR="00D37DE9" w:rsidRPr="000A4181" w:rsidRDefault="00D37DE9" w:rsidP="00471A7C">
            <w:pPr>
              <w:ind w:leftChars="20" w:left="48" w:rightChars="20" w:right="48" w:firstLineChars="11" w:firstLine="26"/>
              <w:jc w:val="center"/>
              <w:rPr>
                <w:rFonts w:eastAsia="標楷體"/>
              </w:rPr>
            </w:pPr>
            <w:r w:rsidRPr="000A4181">
              <w:rPr>
                <w:rFonts w:eastAsia="標楷體" w:hint="eastAsia"/>
              </w:rPr>
              <w:t>決算審定數</w:t>
            </w:r>
          </w:p>
        </w:tc>
        <w:tc>
          <w:tcPr>
            <w:tcW w:w="218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4EA9DF0" w14:textId="77777777" w:rsidR="00D37DE9" w:rsidRDefault="00D37DE9" w:rsidP="001F6106">
            <w:pPr>
              <w:spacing w:line="240" w:lineRule="exact"/>
              <w:ind w:leftChars="20" w:left="48" w:rightChars="-10" w:right="-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審定數與預算數</w:t>
            </w:r>
          </w:p>
          <w:p w14:paraId="27B9C293" w14:textId="77777777" w:rsidR="00D37DE9" w:rsidRDefault="00D37DE9" w:rsidP="001F6106">
            <w:pPr>
              <w:spacing w:line="240" w:lineRule="exact"/>
              <w:ind w:leftChars="20" w:left="48" w:rightChars="-10" w:right="-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D37DE9" w14:paraId="0824D12A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9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D96F98" w14:textId="77777777" w:rsidR="00D37DE9" w:rsidRDefault="00D37DE9" w:rsidP="00471A7C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1" w:type="dxa"/>
            <w:vMerge/>
            <w:tcBorders>
              <w:bottom w:val="single" w:sz="8" w:space="0" w:color="auto"/>
            </w:tcBorders>
            <w:vAlign w:val="center"/>
          </w:tcPr>
          <w:p w14:paraId="4E9AE645" w14:textId="77777777" w:rsidR="00D37DE9" w:rsidRDefault="00D37DE9" w:rsidP="00471A7C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2780CCEB" w14:textId="77777777" w:rsidR="00D37DE9" w:rsidRDefault="00D37DE9" w:rsidP="00471A7C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34223C6" w14:textId="77777777" w:rsidR="00D37DE9" w:rsidRDefault="00D37DE9" w:rsidP="00471A7C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382" w:type="dxa"/>
            <w:vMerge/>
            <w:tcBorders>
              <w:bottom w:val="single" w:sz="8" w:space="0" w:color="auto"/>
            </w:tcBorders>
            <w:vAlign w:val="center"/>
          </w:tcPr>
          <w:p w14:paraId="6B631295" w14:textId="77777777" w:rsidR="00D37DE9" w:rsidRDefault="00D37DE9" w:rsidP="00471A7C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56" w:type="dxa"/>
            <w:tcBorders>
              <w:bottom w:val="single" w:sz="8" w:space="0" w:color="auto"/>
            </w:tcBorders>
            <w:vAlign w:val="center"/>
          </w:tcPr>
          <w:p w14:paraId="52CCCC0C" w14:textId="77777777" w:rsidR="00D37DE9" w:rsidRDefault="00D37DE9" w:rsidP="00471A7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9" w:type="dxa"/>
            <w:tcBorders>
              <w:bottom w:val="single" w:sz="8" w:space="0" w:color="auto"/>
              <w:right w:val="nil"/>
            </w:tcBorders>
            <w:vAlign w:val="center"/>
          </w:tcPr>
          <w:p w14:paraId="15BCD42F" w14:textId="77777777" w:rsidR="00D37DE9" w:rsidRDefault="00D37DE9" w:rsidP="00471A7C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DB1FC6">
              <w:rPr>
                <w:rFonts w:ascii="標楷體" w:eastAsia="標楷體" w:hAnsi="標楷體" w:hint="eastAsia"/>
                <w:szCs w:val="18"/>
              </w:rPr>
              <w:t>％</w:t>
            </w:r>
          </w:p>
        </w:tc>
      </w:tr>
      <w:tr w:rsidR="00C732A8" w:rsidRPr="00C346C9" w14:paraId="445E8B91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0778F3AE" w14:textId="77777777" w:rsidR="00C732A8" w:rsidRDefault="00C732A8" w:rsidP="00C732A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6290F43" w14:textId="4C6D3527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2,600,345,000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03B47E5" w14:textId="677EDEBA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10,431,613,058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D41EBC3" w14:textId="17DF3745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4FE944C" w14:textId="71EA8AE1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10,431,613,058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58BF637" w14:textId="781CB293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7,831,268,058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65713DD9" w14:textId="7557FEF2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301.16</w:t>
            </w:r>
          </w:p>
        </w:tc>
      </w:tr>
      <w:tr w:rsidR="00C732A8" w:rsidRPr="00C346C9" w14:paraId="6A0827FD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7A1D1C6E" w14:textId="77777777" w:rsidR="00C732A8" w:rsidRDefault="00C732A8" w:rsidP="00C732A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9D8913C" w14:textId="67BF663A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1,065,332,000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4488C95" w14:textId="0701DB8C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3,772,439,105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E45E52E" w14:textId="3953C92B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A75E044" w14:textId="1F9F3C83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3,772,439,105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7296047" w14:textId="6CAF78F6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2,707,107,105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495F59E3" w14:textId="4B853E22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254.11</w:t>
            </w:r>
          </w:p>
        </w:tc>
      </w:tr>
      <w:tr w:rsidR="00C732A8" w:rsidRPr="00C346C9" w14:paraId="6015B6E5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55F2FC89" w14:textId="77777777" w:rsidR="00C732A8" w:rsidRDefault="00C732A8" w:rsidP="00C732A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65CEF5A0" w14:textId="058CF120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1,535,013,000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FB1DD81" w14:textId="41C7F406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6,659,173,953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58B8AA8" w14:textId="493096B0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5534559" w14:textId="0C596CBC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6,659,173,953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6698139D" w14:textId="54267713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5,124,160,953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73355549" w14:textId="094E160C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333.82</w:t>
            </w:r>
          </w:p>
        </w:tc>
      </w:tr>
      <w:tr w:rsidR="00C732A8" w:rsidRPr="00C346C9" w14:paraId="4E2F1312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3C166641" w14:textId="77777777" w:rsidR="00C732A8" w:rsidRDefault="00C732A8" w:rsidP="00C732A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25D9724" w14:textId="753CE7E2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2,331,494,000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B7C1D84" w14:textId="4DBFD7E0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2,331,494,000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038517D7" w14:textId="7798C1D8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3F04024" w14:textId="62642E44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2,331,494,000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2D95EEC" w14:textId="6BC1CACE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781B6643" w14:textId="5E8D6362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C732A8" w:rsidRPr="00C346C9" w14:paraId="681FD442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7EFB87C1" w14:textId="77777777" w:rsidR="00C732A8" w:rsidRDefault="00C732A8" w:rsidP="00C732A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提存公積</w:t>
            </w:r>
            <w:proofErr w:type="gramEnd"/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1293FEBD" w14:textId="096B3FC0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1,940,963,000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2A04372" w14:textId="3283C962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1,940,963,000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9483B63" w14:textId="76FECEF6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31B300A" w14:textId="1E93180D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1,940,963,000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50EB8C4" w14:textId="2003E7E6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70D2F577" w14:textId="59E31A6E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C732A8" w:rsidRPr="00C346C9" w14:paraId="183459B0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281ED5E6" w14:textId="77777777" w:rsidR="00C732A8" w:rsidRDefault="00C732A8" w:rsidP="00C732A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賸餘撥充基金數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42009DF0" w14:textId="7437A687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363,345,000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CB7E1AC" w14:textId="134F9177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363,345,000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5594307" w14:textId="15E0BC50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C6D1837" w14:textId="7D0B22AD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363,345,000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3046EA6C" w14:textId="023B9ADB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2B9BEF34" w14:textId="61A89EE7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C732A8" w:rsidRPr="00C346C9" w14:paraId="75D54DFD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nil"/>
            </w:tcBorders>
            <w:vAlign w:val="center"/>
          </w:tcPr>
          <w:p w14:paraId="2B616677" w14:textId="77777777" w:rsidR="00C732A8" w:rsidRDefault="00C732A8" w:rsidP="00C732A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解繳公庫</w:t>
            </w:r>
            <w:proofErr w:type="gramEnd"/>
            <w:r w:rsidRPr="00E4572B">
              <w:rPr>
                <w:rFonts w:ascii="標楷體" w:eastAsia="標楷體" w:hAnsi="標楷體"/>
                <w:kern w:val="0"/>
                <w:sz w:val="22"/>
              </w:rPr>
              <w:t>淨額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14:paraId="52A4BF8B" w14:textId="14F397F1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27,186,000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55508F2" w14:textId="2FAE81A5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27,186,000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A44F065" w14:textId="0D769644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1C753A5" w14:textId="623003B5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27,186,000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6E0ABA6" w14:textId="312ECA5F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4425B674" w14:textId="55FD3E6C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C732A8" w:rsidRPr="00C346C9" w14:paraId="03C2B2AE" w14:textId="77777777" w:rsidTr="000A418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1"/>
        </w:trPr>
        <w:tc>
          <w:tcPr>
            <w:tcW w:w="24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1DD88D" w14:textId="77777777" w:rsidR="00C732A8" w:rsidRDefault="00C732A8" w:rsidP="00C732A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381" w:type="dxa"/>
            <w:tcBorders>
              <w:top w:val="nil"/>
              <w:bottom w:val="single" w:sz="8" w:space="0" w:color="auto"/>
            </w:tcBorders>
            <w:vAlign w:val="center"/>
          </w:tcPr>
          <w:p w14:paraId="7B095397" w14:textId="005F9FA6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268,851,000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2FD8B4CD" w14:textId="0E709B79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8,100,119,058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279CFA82" w14:textId="2848B6AB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single" w:sz="8" w:space="0" w:color="auto"/>
            </w:tcBorders>
            <w:vAlign w:val="center"/>
          </w:tcPr>
          <w:p w14:paraId="4C43257E" w14:textId="4540A4F0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8,100,119,058</w:t>
            </w:r>
          </w:p>
        </w:tc>
        <w:tc>
          <w:tcPr>
            <w:tcW w:w="1456" w:type="dxa"/>
            <w:tcBorders>
              <w:top w:val="nil"/>
              <w:bottom w:val="single" w:sz="8" w:space="0" w:color="auto"/>
            </w:tcBorders>
            <w:vAlign w:val="center"/>
          </w:tcPr>
          <w:p w14:paraId="47022B90" w14:textId="318D393B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7,831,268,058</w:t>
            </w:r>
          </w:p>
        </w:tc>
        <w:tc>
          <w:tcPr>
            <w:tcW w:w="72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94E1685" w14:textId="5AA2EF35" w:rsidR="00C732A8" w:rsidRPr="00C346C9" w:rsidRDefault="00C732A8" w:rsidP="00471A7C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2,912.87</w:t>
            </w:r>
          </w:p>
        </w:tc>
      </w:tr>
    </w:tbl>
    <w:p w14:paraId="5D0C1A26" w14:textId="2AA81BE1" w:rsidR="00B76C7F" w:rsidRDefault="00B76C7F" w:rsidP="00E04BBD">
      <w:pPr>
        <w:tabs>
          <w:tab w:val="center" w:pos="4920"/>
        </w:tabs>
        <w:snapToGrid w:val="0"/>
        <w:spacing w:line="320" w:lineRule="exact"/>
        <w:jc w:val="center"/>
        <w:rPr>
          <w:rFonts w:ascii="標楷體" w:eastAsia="標楷體" w:hAnsi="標楷體"/>
          <w:b/>
          <w:sz w:val="32"/>
          <w:u w:val="single"/>
        </w:rPr>
      </w:pPr>
    </w:p>
    <w:p w14:paraId="2192B9B4" w14:textId="59E0F6E4" w:rsidR="005C463A" w:rsidRDefault="003C2F91" w:rsidP="00E04BBD">
      <w:pPr>
        <w:tabs>
          <w:tab w:val="center" w:pos="4920"/>
        </w:tabs>
        <w:snapToGrid w:val="0"/>
        <w:spacing w:before="120" w:after="20"/>
        <w:ind w:leftChars="-145" w:left="-348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5C463A">
        <w:rPr>
          <w:rFonts w:ascii="標楷體" w:eastAsia="標楷體" w:hAnsi="標楷體" w:hint="eastAsia"/>
          <w:b/>
          <w:sz w:val="32"/>
          <w:u w:val="single"/>
        </w:rPr>
        <w:t>經濟作業基金所屬分預算收支餘</w:t>
      </w:r>
      <w:proofErr w:type="gramStart"/>
      <w:r w:rsidR="005C463A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5C463A">
        <w:rPr>
          <w:rFonts w:ascii="標楷體" w:eastAsia="標楷體" w:hAnsi="標楷體" w:hint="eastAsia"/>
          <w:b/>
          <w:sz w:val="32"/>
          <w:u w:val="single"/>
        </w:rPr>
        <w:t>概況表</w:t>
      </w: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14EAF8F2" w14:textId="6255D4F3" w:rsidR="005C463A" w:rsidRDefault="005C463A" w:rsidP="000A4181">
      <w:pPr>
        <w:tabs>
          <w:tab w:val="left" w:pos="4130"/>
          <w:tab w:val="left" w:pos="8567"/>
        </w:tabs>
        <w:snapToGrid w:val="0"/>
        <w:ind w:rightChars="11" w:right="26"/>
        <w:jc w:val="right"/>
        <w:rPr>
          <w:rFonts w:ascii="標楷體" w:eastAsia="標楷體" w:hAnsi="標楷體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</w:t>
      </w:r>
      <w:r w:rsidR="0009056B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2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531"/>
        <w:gridCol w:w="957"/>
        <w:gridCol w:w="957"/>
        <w:gridCol w:w="958"/>
        <w:gridCol w:w="957"/>
        <w:gridCol w:w="957"/>
        <w:gridCol w:w="958"/>
        <w:gridCol w:w="788"/>
        <w:gridCol w:w="784"/>
        <w:gridCol w:w="784"/>
        <w:gridCol w:w="616"/>
      </w:tblGrid>
      <w:tr w:rsidR="005C463A" w14:paraId="0107A7E7" w14:textId="77777777" w:rsidTr="000A4181">
        <w:trPr>
          <w:cantSplit/>
          <w:trHeight w:val="288"/>
          <w:jc w:val="center"/>
        </w:trPr>
        <w:tc>
          <w:tcPr>
            <w:tcW w:w="1531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155D2B7E" w14:textId="77777777" w:rsidR="005C463A" w:rsidRDefault="005C463A" w:rsidP="00F65792">
            <w:pPr>
              <w:ind w:left="113" w:right="113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</w:tcBorders>
            <w:vAlign w:val="center"/>
          </w:tcPr>
          <w:p w14:paraId="325A3081" w14:textId="77777777" w:rsidR="005C463A" w:rsidRDefault="005C463A" w:rsidP="00F65792">
            <w:pPr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業務收入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</w:tcBorders>
            <w:vAlign w:val="center"/>
          </w:tcPr>
          <w:p w14:paraId="49039363" w14:textId="77777777" w:rsidR="005C463A" w:rsidRDefault="005C463A" w:rsidP="003B7947">
            <w:pPr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業務成本與費用</w:t>
            </w:r>
          </w:p>
        </w:tc>
        <w:tc>
          <w:tcPr>
            <w:tcW w:w="958" w:type="dxa"/>
            <w:vMerge w:val="restart"/>
            <w:tcBorders>
              <w:top w:val="single" w:sz="8" w:space="0" w:color="auto"/>
            </w:tcBorders>
            <w:vAlign w:val="center"/>
          </w:tcPr>
          <w:p w14:paraId="293A2498" w14:textId="77777777" w:rsidR="005C463A" w:rsidRDefault="005C463A" w:rsidP="003B7947">
            <w:pPr>
              <w:jc w:val="distribute"/>
              <w:rPr>
                <w:rFonts w:eastAsia="標楷體"/>
                <w:spacing w:val="-10"/>
                <w:sz w:val="22"/>
              </w:rPr>
            </w:pPr>
            <w:r>
              <w:rPr>
                <w:rFonts w:eastAsia="標楷體" w:hint="eastAsia"/>
                <w:spacing w:val="-10"/>
                <w:sz w:val="22"/>
              </w:rPr>
              <w:t>業務賸餘</w:t>
            </w:r>
          </w:p>
          <w:p w14:paraId="369A96B6" w14:textId="77777777" w:rsidR="005C463A" w:rsidRDefault="005C463A" w:rsidP="003B7947">
            <w:pPr>
              <w:jc w:val="distribute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pacing w:val="-24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pacing w:val="-24"/>
                <w:sz w:val="22"/>
              </w:rPr>
              <w:t>）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</w:tcBorders>
            <w:vAlign w:val="center"/>
          </w:tcPr>
          <w:p w14:paraId="6394A67F" w14:textId="77777777" w:rsidR="005C463A" w:rsidRDefault="005C463A" w:rsidP="00F65792">
            <w:pPr>
              <w:jc w:val="center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業務外收入</w:t>
            </w:r>
          </w:p>
        </w:tc>
        <w:tc>
          <w:tcPr>
            <w:tcW w:w="957" w:type="dxa"/>
            <w:vMerge w:val="restart"/>
            <w:tcBorders>
              <w:top w:val="single" w:sz="8" w:space="0" w:color="auto"/>
            </w:tcBorders>
            <w:vAlign w:val="center"/>
          </w:tcPr>
          <w:p w14:paraId="58C442EE" w14:textId="77777777" w:rsidR="005C463A" w:rsidRDefault="005C463A" w:rsidP="00F65792">
            <w:pPr>
              <w:jc w:val="center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業務外費用</w:t>
            </w:r>
          </w:p>
        </w:tc>
        <w:tc>
          <w:tcPr>
            <w:tcW w:w="958" w:type="dxa"/>
            <w:vMerge w:val="restart"/>
            <w:tcBorders>
              <w:top w:val="single" w:sz="8" w:space="0" w:color="auto"/>
            </w:tcBorders>
            <w:vAlign w:val="center"/>
          </w:tcPr>
          <w:p w14:paraId="7C489AC5" w14:textId="77777777" w:rsidR="005C463A" w:rsidRDefault="005C463A" w:rsidP="003B7947">
            <w:pPr>
              <w:jc w:val="distribute"/>
              <w:rPr>
                <w:rFonts w:eastAsia="標楷體"/>
                <w:spacing w:val="-24"/>
                <w:sz w:val="22"/>
              </w:rPr>
            </w:pPr>
            <w:r>
              <w:rPr>
                <w:rFonts w:eastAsia="標楷體" w:hint="eastAsia"/>
                <w:spacing w:val="-24"/>
                <w:sz w:val="22"/>
              </w:rPr>
              <w:t>業務外賸餘</w:t>
            </w:r>
          </w:p>
          <w:p w14:paraId="08667081" w14:textId="77777777" w:rsidR="005C463A" w:rsidRDefault="005C463A" w:rsidP="003B7947">
            <w:pPr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16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pacing w:val="-16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pacing w:val="-16"/>
                <w:sz w:val="22"/>
              </w:rPr>
              <w:t>）</w:t>
            </w:r>
          </w:p>
        </w:tc>
        <w:tc>
          <w:tcPr>
            <w:tcW w:w="2972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CF6BEEE" w14:textId="77777777" w:rsidR="005C463A" w:rsidRDefault="005C463A" w:rsidP="003B7947">
            <w:pPr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本期賸餘</w:t>
            </w:r>
            <w:r>
              <w:rPr>
                <w:rFonts w:eastAsia="標楷體" w:hint="eastAsia"/>
                <w:sz w:val="22"/>
              </w:rPr>
              <w:t>（短</w:t>
            </w:r>
            <w:proofErr w:type="gramStart"/>
            <w:r>
              <w:rPr>
                <w:rFonts w:eastAsia="標楷體" w:hint="eastAsia"/>
                <w:sz w:val="22"/>
              </w:rPr>
              <w:t>絀</w:t>
            </w:r>
            <w:proofErr w:type="gramEnd"/>
            <w:r>
              <w:rPr>
                <w:rFonts w:eastAsia="標楷體" w:hint="eastAsia"/>
                <w:sz w:val="22"/>
              </w:rPr>
              <w:t>）</w:t>
            </w:r>
          </w:p>
        </w:tc>
      </w:tr>
      <w:tr w:rsidR="005C463A" w14:paraId="36D819D8" w14:textId="77777777" w:rsidTr="00471A7C">
        <w:trPr>
          <w:cantSplit/>
          <w:trHeight w:val="227"/>
          <w:jc w:val="center"/>
        </w:trPr>
        <w:tc>
          <w:tcPr>
            <w:tcW w:w="1531" w:type="dxa"/>
            <w:vMerge/>
            <w:tcBorders>
              <w:left w:val="nil"/>
            </w:tcBorders>
            <w:vAlign w:val="center"/>
          </w:tcPr>
          <w:p w14:paraId="1DC0EA90" w14:textId="77777777" w:rsidR="005C463A" w:rsidRDefault="005C463A" w:rsidP="00F65792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57" w:type="dxa"/>
            <w:vMerge/>
            <w:vAlign w:val="center"/>
          </w:tcPr>
          <w:p w14:paraId="0CF35F26" w14:textId="77777777" w:rsidR="005C463A" w:rsidRDefault="005C463A" w:rsidP="00F65792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57" w:type="dxa"/>
            <w:vMerge/>
            <w:vAlign w:val="center"/>
          </w:tcPr>
          <w:p w14:paraId="6F95E2B2" w14:textId="77777777" w:rsidR="005C463A" w:rsidRDefault="005C463A" w:rsidP="00F65792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58" w:type="dxa"/>
            <w:vMerge/>
            <w:vAlign w:val="center"/>
          </w:tcPr>
          <w:p w14:paraId="6426BD76" w14:textId="77777777" w:rsidR="005C463A" w:rsidRDefault="005C463A" w:rsidP="00F65792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57" w:type="dxa"/>
            <w:vMerge/>
            <w:vAlign w:val="center"/>
          </w:tcPr>
          <w:p w14:paraId="3D3F4497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57" w:type="dxa"/>
            <w:vMerge/>
            <w:vAlign w:val="center"/>
          </w:tcPr>
          <w:p w14:paraId="3F371DD6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58" w:type="dxa"/>
            <w:vMerge/>
            <w:vAlign w:val="center"/>
          </w:tcPr>
          <w:p w14:paraId="4080716F" w14:textId="77777777" w:rsidR="005C463A" w:rsidRDefault="005C463A" w:rsidP="00F65792">
            <w:pPr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1A8C8F3C" w14:textId="77777777" w:rsidR="005C463A" w:rsidRDefault="005C463A" w:rsidP="003B7947">
            <w:pPr>
              <w:jc w:val="center"/>
              <w:rPr>
                <w:rFonts w:eastAsia="標楷體"/>
                <w:spacing w:val="-20"/>
                <w:sz w:val="22"/>
              </w:rPr>
            </w:pPr>
            <w:r w:rsidRPr="00E04BBD">
              <w:rPr>
                <w:rFonts w:eastAsia="標楷體" w:hint="eastAsia"/>
                <w:kern w:val="0"/>
                <w:sz w:val="22"/>
                <w:fitText w:val="660" w:id="-699151870"/>
              </w:rPr>
              <w:t>預算數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1D5FB775" w14:textId="77777777" w:rsidR="005C463A" w:rsidRPr="003B7947" w:rsidRDefault="005C463A" w:rsidP="003B7947">
            <w:pPr>
              <w:jc w:val="center"/>
              <w:rPr>
                <w:rFonts w:eastAsia="標楷體"/>
                <w:kern w:val="0"/>
                <w:sz w:val="22"/>
              </w:rPr>
            </w:pPr>
            <w:r w:rsidRPr="00E04BBD">
              <w:rPr>
                <w:rFonts w:eastAsia="標楷體" w:hint="eastAsia"/>
                <w:kern w:val="0"/>
                <w:sz w:val="22"/>
                <w:fitText w:val="660" w:id="-699151616"/>
              </w:rPr>
              <w:t>審定數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0DC1FE" w14:textId="77777777" w:rsidR="005C463A" w:rsidRDefault="005C463A" w:rsidP="00F65792">
            <w:pPr>
              <w:jc w:val="distribute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比較增減</w:t>
            </w:r>
          </w:p>
        </w:tc>
      </w:tr>
      <w:tr w:rsidR="005C463A" w14:paraId="2A0F35AC" w14:textId="77777777" w:rsidTr="00471A7C">
        <w:trPr>
          <w:cantSplit/>
          <w:trHeight w:val="295"/>
          <w:jc w:val="center"/>
        </w:trPr>
        <w:tc>
          <w:tcPr>
            <w:tcW w:w="1531" w:type="dxa"/>
            <w:vMerge/>
            <w:tcBorders>
              <w:left w:val="nil"/>
              <w:bottom w:val="nil"/>
            </w:tcBorders>
            <w:vAlign w:val="center"/>
          </w:tcPr>
          <w:p w14:paraId="1B6454F4" w14:textId="77777777" w:rsidR="005C463A" w:rsidRDefault="005C463A" w:rsidP="00F65792">
            <w:pPr>
              <w:ind w:left="113" w:right="113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57" w:type="dxa"/>
            <w:vMerge/>
            <w:tcBorders>
              <w:bottom w:val="nil"/>
            </w:tcBorders>
            <w:vAlign w:val="center"/>
          </w:tcPr>
          <w:p w14:paraId="731BD42D" w14:textId="77777777" w:rsidR="005C463A" w:rsidRDefault="005C463A" w:rsidP="00F65792">
            <w:pPr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957" w:type="dxa"/>
            <w:vMerge/>
            <w:tcBorders>
              <w:bottom w:val="nil"/>
            </w:tcBorders>
            <w:vAlign w:val="center"/>
          </w:tcPr>
          <w:p w14:paraId="0DA7C3C1" w14:textId="77777777" w:rsidR="005C463A" w:rsidRDefault="005C463A" w:rsidP="00F65792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58" w:type="dxa"/>
            <w:vMerge/>
            <w:tcBorders>
              <w:bottom w:val="nil"/>
            </w:tcBorders>
            <w:vAlign w:val="center"/>
          </w:tcPr>
          <w:p w14:paraId="780D6AE6" w14:textId="77777777" w:rsidR="005C463A" w:rsidRDefault="005C463A" w:rsidP="00F65792">
            <w:pPr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57" w:type="dxa"/>
            <w:vMerge/>
            <w:tcBorders>
              <w:bottom w:val="nil"/>
            </w:tcBorders>
            <w:vAlign w:val="center"/>
          </w:tcPr>
          <w:p w14:paraId="35CAE4B4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57" w:type="dxa"/>
            <w:vMerge/>
            <w:tcBorders>
              <w:bottom w:val="nil"/>
            </w:tcBorders>
            <w:vAlign w:val="center"/>
          </w:tcPr>
          <w:p w14:paraId="43B49DA4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58" w:type="dxa"/>
            <w:vMerge/>
            <w:tcBorders>
              <w:bottom w:val="nil"/>
            </w:tcBorders>
            <w:vAlign w:val="center"/>
          </w:tcPr>
          <w:p w14:paraId="031064AA" w14:textId="77777777" w:rsidR="005C463A" w:rsidRDefault="005C463A" w:rsidP="00F65792">
            <w:pPr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788" w:type="dxa"/>
            <w:vMerge/>
            <w:tcBorders>
              <w:bottom w:val="nil"/>
              <w:right w:val="nil"/>
            </w:tcBorders>
            <w:vAlign w:val="center"/>
          </w:tcPr>
          <w:p w14:paraId="26F27732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784" w:type="dxa"/>
            <w:vMerge/>
            <w:tcBorders>
              <w:bottom w:val="nil"/>
              <w:right w:val="nil"/>
            </w:tcBorders>
            <w:vAlign w:val="center"/>
          </w:tcPr>
          <w:p w14:paraId="3ED37DCD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28DFAA3" w14:textId="77777777" w:rsidR="005C463A" w:rsidRDefault="005C463A" w:rsidP="003B7947">
            <w:pPr>
              <w:jc w:val="center"/>
              <w:rPr>
                <w:rFonts w:eastAsia="標楷體"/>
                <w:spacing w:val="-20"/>
                <w:sz w:val="22"/>
              </w:rPr>
            </w:pPr>
            <w:r w:rsidRPr="00E04BBD">
              <w:rPr>
                <w:rFonts w:eastAsia="標楷體" w:hint="eastAsia"/>
                <w:spacing w:val="110"/>
                <w:kern w:val="0"/>
                <w:sz w:val="22"/>
                <w:fitText w:val="660" w:id="-699151871"/>
              </w:rPr>
              <w:t>金</w:t>
            </w:r>
            <w:r w:rsidRPr="00E04BBD">
              <w:rPr>
                <w:rFonts w:eastAsia="標楷體" w:hint="eastAsia"/>
                <w:kern w:val="0"/>
                <w:sz w:val="22"/>
                <w:fitText w:val="660" w:id="-699151871"/>
              </w:rPr>
              <w:t>額</w:t>
            </w:r>
          </w:p>
        </w:tc>
        <w:tc>
          <w:tcPr>
            <w:tcW w:w="61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BD51EE6" w14:textId="77777777" w:rsidR="005C463A" w:rsidRDefault="005C463A" w:rsidP="00F65792">
            <w:pPr>
              <w:jc w:val="center"/>
              <w:rPr>
                <w:rFonts w:eastAsia="標楷體"/>
                <w:spacing w:val="-20"/>
                <w:sz w:val="22"/>
              </w:rPr>
            </w:pPr>
            <w:r>
              <w:rPr>
                <w:rFonts w:eastAsia="標楷體" w:hint="eastAsia"/>
                <w:spacing w:val="-20"/>
                <w:sz w:val="22"/>
              </w:rPr>
              <w:t>％</w:t>
            </w:r>
          </w:p>
        </w:tc>
      </w:tr>
      <w:tr w:rsidR="00AF56C1" w14:paraId="312ABBB1" w14:textId="77777777" w:rsidTr="000A4181">
        <w:trPr>
          <w:trHeight w:val="1197"/>
          <w:jc w:val="center"/>
        </w:trPr>
        <w:tc>
          <w:tcPr>
            <w:tcW w:w="1531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9AE3130" w14:textId="77777777" w:rsidR="00AF56C1" w:rsidRDefault="00AF56C1" w:rsidP="00471A7C">
            <w:pPr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5242C3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科技產業園區</w:t>
            </w:r>
          </w:p>
          <w:p w14:paraId="248AD257" w14:textId="36F4D578" w:rsidR="00AF56C1" w:rsidRDefault="00AF56C1" w:rsidP="00471A7C">
            <w:pPr>
              <w:widowControl/>
              <w:overflowPunct w:val="0"/>
              <w:snapToGrid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C43EE0">
              <w:rPr>
                <w:rFonts w:ascii="標楷體" w:eastAsia="標楷體" w:hAnsi="標楷體" w:cs="標楷體" w:hint="eastAsia"/>
                <w:noProof/>
                <w:sz w:val="22"/>
                <w:szCs w:val="24"/>
              </w:rPr>
              <w:t>作業</w:t>
            </w:r>
            <w:r w:rsidRPr="005242C3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基金</w:t>
            </w:r>
          </w:p>
        </w:tc>
        <w:tc>
          <w:tcPr>
            <w:tcW w:w="9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CB418B0" w14:textId="6B6C4E47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1,833,584</w:t>
            </w:r>
          </w:p>
        </w:tc>
        <w:tc>
          <w:tcPr>
            <w:tcW w:w="9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42403E9" w14:textId="70700D49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1,454,851</w:t>
            </w:r>
          </w:p>
        </w:tc>
        <w:tc>
          <w:tcPr>
            <w:tcW w:w="9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4B6D1BF" w14:textId="34251A81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378,732</w:t>
            </w:r>
          </w:p>
        </w:tc>
        <w:tc>
          <w:tcPr>
            <w:tcW w:w="9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4994688" w14:textId="784D8791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110,061</w:t>
            </w:r>
          </w:p>
        </w:tc>
        <w:tc>
          <w:tcPr>
            <w:tcW w:w="9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733A772" w14:textId="09737498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78,043</w:t>
            </w:r>
          </w:p>
        </w:tc>
        <w:tc>
          <w:tcPr>
            <w:tcW w:w="958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3ABAAAA" w14:textId="7053FA1E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32,017</w:t>
            </w:r>
          </w:p>
        </w:tc>
        <w:tc>
          <w:tcPr>
            <w:tcW w:w="788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BF04F7" w14:textId="3DEA2518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268,950</w:t>
            </w:r>
          </w:p>
        </w:tc>
        <w:tc>
          <w:tcPr>
            <w:tcW w:w="78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2E3CF7" w14:textId="78603D66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410,750</w:t>
            </w:r>
          </w:p>
        </w:tc>
        <w:tc>
          <w:tcPr>
            <w:tcW w:w="784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E5A347" w14:textId="3B087CEF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141,800</w:t>
            </w:r>
          </w:p>
        </w:tc>
        <w:tc>
          <w:tcPr>
            <w:tcW w:w="616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B5A292" w14:textId="54BB9B25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52.72</w:t>
            </w:r>
          </w:p>
        </w:tc>
      </w:tr>
      <w:tr w:rsidR="00AF56C1" w14:paraId="5765EB08" w14:textId="77777777" w:rsidTr="000A4181">
        <w:trPr>
          <w:trHeight w:val="1197"/>
          <w:jc w:val="center"/>
        </w:trPr>
        <w:tc>
          <w:tcPr>
            <w:tcW w:w="15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5D48AF" w14:textId="77777777" w:rsidR="00AF56C1" w:rsidRDefault="00AF56C1" w:rsidP="00471A7C">
            <w:pPr>
              <w:ind w:rightChars="10" w:right="24"/>
              <w:jc w:val="distribute"/>
              <w:rPr>
                <w:rFonts w:ascii="標楷體" w:eastAsia="標楷體" w:hAnsi="標楷體"/>
                <w:noProof/>
                <w:spacing w:val="-10"/>
                <w:sz w:val="22"/>
              </w:rPr>
            </w:pPr>
            <w:r w:rsidRPr="005242C3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產業園區開發</w:t>
            </w:r>
          </w:p>
          <w:p w14:paraId="4F6F4A7E" w14:textId="5AA1DB0C" w:rsidR="00AF56C1" w:rsidRDefault="00AF56C1" w:rsidP="00471A7C">
            <w:pPr>
              <w:widowControl/>
              <w:overflowPunct w:val="0"/>
              <w:snapToGrid w:val="0"/>
              <w:spacing w:line="240" w:lineRule="exact"/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2"/>
              </w:rPr>
            </w:pPr>
            <w:r w:rsidRPr="005242C3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管理基金</w:t>
            </w:r>
          </w:p>
        </w:tc>
        <w:tc>
          <w:tcPr>
            <w:tcW w:w="957" w:type="dxa"/>
            <w:tcBorders>
              <w:top w:val="nil"/>
              <w:bottom w:val="single" w:sz="8" w:space="0" w:color="auto"/>
            </w:tcBorders>
            <w:vAlign w:val="center"/>
          </w:tcPr>
          <w:p w14:paraId="7B89B1C4" w14:textId="5D8DB124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9,167,453</w:t>
            </w:r>
          </w:p>
        </w:tc>
        <w:tc>
          <w:tcPr>
            <w:tcW w:w="957" w:type="dxa"/>
            <w:tcBorders>
              <w:top w:val="nil"/>
              <w:bottom w:val="single" w:sz="8" w:space="0" w:color="auto"/>
            </w:tcBorders>
            <w:vAlign w:val="center"/>
          </w:tcPr>
          <w:p w14:paraId="6C759EEA" w14:textId="46251A34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7,205,209</w:t>
            </w:r>
          </w:p>
        </w:tc>
        <w:tc>
          <w:tcPr>
            <w:tcW w:w="958" w:type="dxa"/>
            <w:tcBorders>
              <w:top w:val="nil"/>
              <w:bottom w:val="single" w:sz="8" w:space="0" w:color="auto"/>
            </w:tcBorders>
            <w:vAlign w:val="center"/>
          </w:tcPr>
          <w:p w14:paraId="775E7ACE" w14:textId="622B14E2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1,962,244</w:t>
            </w:r>
          </w:p>
        </w:tc>
        <w:tc>
          <w:tcPr>
            <w:tcW w:w="957" w:type="dxa"/>
            <w:tcBorders>
              <w:top w:val="nil"/>
              <w:bottom w:val="single" w:sz="8" w:space="0" w:color="auto"/>
            </w:tcBorders>
            <w:vAlign w:val="center"/>
          </w:tcPr>
          <w:p w14:paraId="7E9A1E27" w14:textId="3C93088E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1,439,105</w:t>
            </w:r>
          </w:p>
        </w:tc>
        <w:tc>
          <w:tcPr>
            <w:tcW w:w="957" w:type="dxa"/>
            <w:tcBorders>
              <w:top w:val="nil"/>
              <w:bottom w:val="single" w:sz="8" w:space="0" w:color="auto"/>
            </w:tcBorders>
            <w:vAlign w:val="center"/>
          </w:tcPr>
          <w:p w14:paraId="7983BEF7" w14:textId="185B7375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39,661</w:t>
            </w:r>
          </w:p>
        </w:tc>
        <w:tc>
          <w:tcPr>
            <w:tcW w:w="958" w:type="dxa"/>
            <w:tcBorders>
              <w:top w:val="nil"/>
              <w:bottom w:val="single" w:sz="8" w:space="0" w:color="auto"/>
            </w:tcBorders>
            <w:vAlign w:val="center"/>
          </w:tcPr>
          <w:p w14:paraId="4E421339" w14:textId="65BD8529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1,399,444</w:t>
            </w:r>
          </w:p>
        </w:tc>
        <w:tc>
          <w:tcPr>
            <w:tcW w:w="78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7E85789" w14:textId="4CB5DA77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796,382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772F6D8" w14:textId="279E2D8E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3,361,688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074684D" w14:textId="7AE50F83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2,565,306</w:t>
            </w:r>
          </w:p>
        </w:tc>
        <w:tc>
          <w:tcPr>
            <w:tcW w:w="61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CD235C6" w14:textId="15C9A4AC" w:rsidR="00AF56C1" w:rsidRDefault="00AF56C1" w:rsidP="00471A7C">
            <w:pPr>
              <w:ind w:rightChars="10" w:right="24"/>
              <w:jc w:val="right"/>
              <w:rPr>
                <w:rFonts w:ascii="新細明體" w:hAnsi="新細明體"/>
                <w:sz w:val="16"/>
              </w:rPr>
            </w:pPr>
            <w:r>
              <w:rPr>
                <w:rFonts w:ascii="新細明體" w:hAnsi="新細明體" w:hint="eastAsia"/>
                <w:noProof/>
                <w:sz w:val="16"/>
              </w:rPr>
              <w:t>322.12</w:t>
            </w:r>
          </w:p>
        </w:tc>
      </w:tr>
    </w:tbl>
    <w:p w14:paraId="2C0D9ED2" w14:textId="5E9D668D" w:rsidR="005C463A" w:rsidRPr="00223397" w:rsidRDefault="005C463A" w:rsidP="00A14AA6">
      <w:pPr>
        <w:tabs>
          <w:tab w:val="left" w:pos="408"/>
        </w:tabs>
        <w:adjustRightInd w:val="0"/>
        <w:snapToGrid w:val="0"/>
        <w:spacing w:line="240" w:lineRule="exact"/>
        <w:ind w:left="540" w:hangingChars="300" w:hanging="540"/>
        <w:rPr>
          <w:rFonts w:ascii="標楷體" w:eastAsia="標楷體" w:hAnsi="標楷體"/>
          <w:sz w:val="18"/>
          <w:szCs w:val="18"/>
        </w:rPr>
      </w:pPr>
      <w:proofErr w:type="gramStart"/>
      <w:r w:rsidRPr="00223397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223397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tbl>
      <w:tblPr>
        <w:tblW w:w="101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64"/>
        <w:gridCol w:w="1664"/>
        <w:gridCol w:w="1652"/>
        <w:gridCol w:w="980"/>
      </w:tblGrid>
      <w:tr w:rsidR="005C463A" w14:paraId="00108EFE" w14:textId="77777777" w:rsidTr="00B76C7F">
        <w:tc>
          <w:tcPr>
            <w:tcW w:w="10177" w:type="dxa"/>
            <w:gridSpan w:val="5"/>
            <w:tcBorders>
              <w:bottom w:val="single" w:sz="8" w:space="0" w:color="auto"/>
            </w:tcBorders>
          </w:tcPr>
          <w:p w14:paraId="0488B46B" w14:textId="2953E6F8" w:rsidR="005C463A" w:rsidRDefault="005C463A" w:rsidP="000A4181">
            <w:pPr>
              <w:snapToGrid w:val="0"/>
              <w:spacing w:after="60"/>
              <w:ind w:leftChars="-140" w:left="-336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經濟作業基金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0B7E1C4E" w14:textId="69DCEA48" w:rsidR="005C463A" w:rsidRDefault="005C463A" w:rsidP="000A4181">
            <w:pPr>
              <w:tabs>
                <w:tab w:val="left" w:pos="4100"/>
                <w:tab w:val="left" w:pos="8709"/>
              </w:tabs>
              <w:snapToGrid w:val="0"/>
              <w:ind w:rightChars="-9" w:right="-22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</w:t>
            </w:r>
            <w:r w:rsidR="00C13C61">
              <w:rPr>
                <w:rFonts w:ascii="標楷體" w:eastAsia="標楷體" w:hAnsi="標楷體" w:hint="eastAsia"/>
              </w:rPr>
              <w:t>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76C7F" w14:paraId="0AE9234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0"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4A51A9" w14:textId="77777777" w:rsidR="005C463A" w:rsidRDefault="005C463A" w:rsidP="00900DCA">
            <w:pPr>
              <w:widowControl/>
              <w:overflowPunct w:val="0"/>
              <w:ind w:left="113" w:right="113"/>
              <w:jc w:val="distribute"/>
              <w:rPr>
                <w:rFonts w:eastAsia="標楷體"/>
                <w:spacing w:val="60"/>
              </w:rPr>
            </w:pPr>
            <w:r w:rsidRPr="00900DCA">
              <w:rPr>
                <w:rFonts w:ascii="標楷體" w:eastAsia="標楷體" w:hAnsi="標楷體" w:cs="標楷體" w:hint="eastAsia"/>
                <w:szCs w:val="24"/>
              </w:rPr>
              <w:t>項目</w:t>
            </w:r>
          </w:p>
        </w:tc>
        <w:tc>
          <w:tcPr>
            <w:tcW w:w="1664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C2B7A64" w14:textId="77777777" w:rsidR="005C463A" w:rsidRDefault="005C463A" w:rsidP="005611B1">
            <w:pPr>
              <w:ind w:left="113" w:rightChars="20" w:right="48"/>
              <w:jc w:val="distribute"/>
              <w:rPr>
                <w:rFonts w:eastAsia="標楷體"/>
                <w:spacing w:val="60"/>
              </w:rPr>
            </w:pPr>
            <w:r w:rsidRPr="004053FF">
              <w:rPr>
                <w:rFonts w:eastAsia="標楷體" w:hint="eastAsia"/>
                <w:spacing w:val="-20"/>
              </w:rPr>
              <w:t>預算數</w:t>
            </w:r>
          </w:p>
        </w:tc>
        <w:tc>
          <w:tcPr>
            <w:tcW w:w="1664" w:type="dxa"/>
            <w:vMerge w:val="restart"/>
            <w:tcBorders>
              <w:top w:val="single" w:sz="8" w:space="0" w:color="auto"/>
            </w:tcBorders>
            <w:vAlign w:val="center"/>
          </w:tcPr>
          <w:p w14:paraId="6B032616" w14:textId="77777777" w:rsidR="005C463A" w:rsidRDefault="005C463A" w:rsidP="005611B1">
            <w:pPr>
              <w:ind w:left="113" w:rightChars="20" w:right="48"/>
              <w:jc w:val="distribute"/>
              <w:rPr>
                <w:rFonts w:eastAsia="標楷體"/>
                <w:spacing w:val="60"/>
              </w:rPr>
            </w:pPr>
            <w:r w:rsidRPr="004053FF">
              <w:rPr>
                <w:rFonts w:eastAsia="標楷體" w:hint="eastAsia"/>
                <w:spacing w:val="-20"/>
              </w:rPr>
              <w:t>決算數</w:t>
            </w:r>
          </w:p>
        </w:tc>
        <w:tc>
          <w:tcPr>
            <w:tcW w:w="263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2D906DC" w14:textId="77777777" w:rsidR="005C463A" w:rsidRDefault="005C463A" w:rsidP="001F6106">
            <w:pPr>
              <w:ind w:left="113" w:rightChars="-68" w:right="-163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比較增減</w:t>
            </w:r>
          </w:p>
        </w:tc>
      </w:tr>
      <w:tr w:rsidR="00B76C7F" w14:paraId="7D837E67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2"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CFB304A" w14:textId="77777777" w:rsidR="005C463A" w:rsidRDefault="005C463A" w:rsidP="005611B1">
            <w:pPr>
              <w:ind w:left="113" w:rightChars="20" w:right="48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64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B784406" w14:textId="77777777" w:rsidR="005C463A" w:rsidRDefault="005C463A" w:rsidP="005611B1">
            <w:pPr>
              <w:ind w:left="113" w:rightChars="20" w:right="48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64" w:type="dxa"/>
            <w:vMerge/>
            <w:tcBorders>
              <w:bottom w:val="single" w:sz="8" w:space="0" w:color="auto"/>
            </w:tcBorders>
            <w:vAlign w:val="center"/>
          </w:tcPr>
          <w:p w14:paraId="0FD67C6A" w14:textId="77777777" w:rsidR="005C463A" w:rsidRDefault="005C463A" w:rsidP="005611B1">
            <w:pPr>
              <w:ind w:left="113" w:rightChars="20" w:right="48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26FA701" w14:textId="77777777" w:rsidR="005C463A" w:rsidRDefault="005C463A" w:rsidP="005611B1">
            <w:pPr>
              <w:ind w:left="113" w:rightChars="20" w:right="48"/>
              <w:jc w:val="distribute"/>
              <w:rPr>
                <w:rFonts w:ascii="標楷體" w:eastAsia="標楷體" w:hAnsi="標楷體"/>
                <w:spacing w:val="60"/>
              </w:rPr>
            </w:pPr>
            <w:r w:rsidRPr="001500D9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066A98F" w14:textId="77777777" w:rsidR="005C463A" w:rsidRDefault="005C463A" w:rsidP="005611B1">
            <w:pPr>
              <w:ind w:left="113" w:rightChars="20" w:right="48"/>
              <w:jc w:val="distribute"/>
              <w:rPr>
                <w:rFonts w:ascii="標楷體" w:eastAsia="標楷體" w:hAnsi="標楷體"/>
                <w:spacing w:val="60"/>
              </w:rPr>
            </w:pPr>
            <w:r>
              <w:rPr>
                <w:rFonts w:ascii="標楷體" w:eastAsia="標楷體" w:hAnsi="標楷體" w:hint="eastAsia"/>
                <w:spacing w:val="60"/>
              </w:rPr>
              <w:t>％</w:t>
            </w:r>
          </w:p>
        </w:tc>
      </w:tr>
      <w:tr w:rsidR="00B76C7F" w14:paraId="0B1AC69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895431C" w14:textId="77777777" w:rsidR="005C463A" w:rsidRPr="00C43EE0" w:rsidRDefault="005C463A" w:rsidP="00C43EE0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業務活動之現金流量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13C5D9E" w14:textId="77777777" w:rsidR="005C463A" w:rsidRDefault="005C463A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3E04513" w14:textId="77777777" w:rsidR="005C463A" w:rsidRDefault="005C463A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DC6B91B" w14:textId="77777777" w:rsidR="005C463A" w:rsidRDefault="005C463A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6BB7F40F" w14:textId="77777777" w:rsidR="005C463A" w:rsidRDefault="005C463A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502128" w14:paraId="3120FA9B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D410198" w14:textId="77777777" w:rsidR="00502128" w:rsidRPr="00C43EE0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本期賸餘（短</w:t>
            </w:r>
            <w:proofErr w:type="gramStart"/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絀</w:t>
            </w:r>
            <w:proofErr w:type="gramEnd"/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1E6F849" w14:textId="6075D379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1,065,332,000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4D00114" w14:textId="385F3699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3,772,439,105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6AC64011" w14:textId="1B0CB706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2,707,107,105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5294CA47" w14:textId="2197AC85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254.11</w:t>
            </w:r>
          </w:p>
        </w:tc>
      </w:tr>
      <w:tr w:rsidR="00502128" w14:paraId="0A14B6AD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93AECF7" w14:textId="77777777" w:rsidR="00502128" w:rsidRPr="00C43EE0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利息股利之調整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4A1A5B5" w14:textId="7BDE27D6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- 297,698,000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085EF2C4" w14:textId="0947F67D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- 1,127,019,867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D93ECCB" w14:textId="141491C0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- 829,321,867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6EF00C4C" w14:textId="472384A4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278.58</w:t>
            </w:r>
          </w:p>
        </w:tc>
      </w:tr>
      <w:tr w:rsidR="00502128" w14:paraId="0B4B337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7B0B016" w14:textId="77777777" w:rsidR="00502128" w:rsidRPr="00C43EE0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未計利息股利之本期賸餘（短</w:t>
            </w:r>
            <w:proofErr w:type="gramStart"/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絀</w:t>
            </w:r>
            <w:proofErr w:type="gramEnd"/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30602066" w14:textId="174AFFC0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767,634,000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2C7ABD0" w14:textId="0B896001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2,645,419,238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11744B1" w14:textId="704ECFD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1,877,785,238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24B33D81" w14:textId="05407A1D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244.62</w:t>
            </w:r>
          </w:p>
        </w:tc>
      </w:tr>
      <w:tr w:rsidR="00502128" w14:paraId="4AB98E1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F0124A8" w14:textId="77777777" w:rsidR="00502128" w:rsidRPr="00C43EE0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調整項目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9E81A1F" w14:textId="3753CF4A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2,450,842,000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83EEFFA" w14:textId="40A87290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7,974,060,136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189260E" w14:textId="40710C0F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5,523,218,136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1585D7EE" w14:textId="2CE32C5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225.36</w:t>
            </w:r>
          </w:p>
        </w:tc>
      </w:tr>
      <w:tr w:rsidR="00502128" w14:paraId="53BE833D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B8BFC64" w14:textId="77777777" w:rsidR="00502128" w:rsidRPr="00C43EE0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未計利息股利之現金流入（流出）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45E567A" w14:textId="1A270F81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3,218,476,000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2287178" w14:textId="488A94AE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10,619,479,374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495D8B2" w14:textId="6FBAEE29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7,401,003,374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23A6DECF" w14:textId="11FBAE14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229.95</w:t>
            </w:r>
          </w:p>
        </w:tc>
      </w:tr>
      <w:tr w:rsidR="00502128" w14:paraId="31C6228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EBDA568" w14:textId="77777777" w:rsidR="00502128" w:rsidRPr="00C43EE0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收取利息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7F7659" w14:textId="02A5A65B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72,991,000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0EC1FEE" w14:textId="17EB583D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127,650,821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D91C102" w14:textId="5F9353D3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54,659,821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7BA63181" w14:textId="537CEEBE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74.89</w:t>
            </w:r>
          </w:p>
        </w:tc>
      </w:tr>
      <w:tr w:rsidR="00502128" w14:paraId="6D97AF7A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926F726" w14:textId="77777777" w:rsidR="00502128" w:rsidRPr="00C43EE0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支付利息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06E43471" w14:textId="7637F74F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- 48,798,000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BBC7909" w14:textId="0C2040E1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- 50,371,148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87C51FF" w14:textId="74D33E3A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- 1,573,148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246263B4" w14:textId="171D556E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3.22</w:t>
            </w:r>
          </w:p>
        </w:tc>
      </w:tr>
      <w:tr w:rsidR="00502128" w14:paraId="2E99E87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F33D946" w14:textId="77777777" w:rsidR="00502128" w:rsidRPr="00C43EE0" w:rsidRDefault="00502128" w:rsidP="00502128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業務活動之淨現金流入（流出）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3323394F" w14:textId="02550C0B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3,242,669,000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95A4E4F" w14:textId="2563FB2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10,696,759,047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487B18E5" w14:textId="2A857F35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7,454,090,047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576EE1F" w14:textId="37DB7CD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229.88</w:t>
            </w:r>
          </w:p>
        </w:tc>
      </w:tr>
      <w:tr w:rsidR="00502128" w14:paraId="1DD03DA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176EDF9" w14:textId="77777777" w:rsidR="00502128" w:rsidRDefault="00502128" w:rsidP="00502128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投資活動之現金流量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A9448C4" w14:textId="777777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5B862D8" w14:textId="777777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DB4B190" w14:textId="777777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780CCAE2" w14:textId="777777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502128" w14:paraId="06186A76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8DB2688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減少流動金融</w:t>
            </w: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資產</w:t>
            </w: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及短</w:t>
            </w:r>
            <w:proofErr w:type="gramStart"/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A6225F1" w14:textId="1888B5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2567607" w14:textId="386981CF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163,656,695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9FABE76" w14:textId="67F5824A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163,656,695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03699F7F" w14:textId="634E1DCD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02128" w14:paraId="39DA0C0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1B8E17E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減少投資、</w:t>
            </w:r>
            <w:r w:rsidRPr="00C43EE0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長期</w:t>
            </w: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應收款、貸墊款及準備金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AF9A8E" w14:textId="3D6FA305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9,892,000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7C9161F" w14:textId="3A0C803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2,186,040,832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862899D" w14:textId="67166555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2,176,148,832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57462A85" w14:textId="14A766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21,999.08</w:t>
            </w:r>
          </w:p>
        </w:tc>
      </w:tr>
      <w:tr w:rsidR="00502128" w14:paraId="2CC5EA6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D0C4EF7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3E658C" w14:textId="67DE5063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62,465,000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0CA8399" w14:textId="7007858A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196,326,143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4277952" w14:textId="30BBC099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133,861,143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0966187B" w14:textId="6640525F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214.30</w:t>
            </w:r>
          </w:p>
        </w:tc>
      </w:tr>
      <w:tr w:rsidR="00502128" w14:paraId="244A87C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FBEEC81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A83DE57" w14:textId="6E509692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167,753,000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FF58267" w14:textId="25B392BE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38,123,856,082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898783F" w14:textId="35B44100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37,956,103,082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2C49BFA9" w14:textId="159A5BE2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22,626.18</w:t>
            </w:r>
          </w:p>
        </w:tc>
      </w:tr>
      <w:tr w:rsidR="00502128" w14:paraId="2595768B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A474E15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C8B5A56" w14:textId="358F5874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245,250,000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091585DD" w14:textId="7C87E970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950,548,820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9BD2310" w14:textId="538E6B0B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705,298,820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07F6E400" w14:textId="2B1EE949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287.58</w:t>
            </w:r>
          </w:p>
        </w:tc>
      </w:tr>
      <w:tr w:rsidR="00502128" w14:paraId="4ADD107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1F18238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91D825F" w14:textId="7E5595FB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28,255,000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1F633B" w14:textId="085C2C0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60,504,598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B2EBDC7" w14:textId="717CABE2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32,249,598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0B3351FD" w14:textId="25A27FA5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114.14</w:t>
            </w:r>
          </w:p>
        </w:tc>
      </w:tr>
      <w:tr w:rsidR="00502128" w14:paraId="4ED9486D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DCD1F2A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1314CBF" w14:textId="4F4F9B99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3B5A27F5" w14:textId="768D5F4B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- 9,683,191,547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CBBC36A" w14:textId="5D261B40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- 9,683,191,547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1A447215" w14:textId="3267120D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02128" w14:paraId="516E1A1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0BC4B4D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2A18A4F" w14:textId="3B55003C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- 4,789,903,000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A43E187" w14:textId="0600824C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- 1,890,516,460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392FBB67" w14:textId="1A6F6C9B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2,899,386,540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77354391" w14:textId="68104DFC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- 60.53</w:t>
            </w:r>
          </w:p>
        </w:tc>
      </w:tr>
      <w:tr w:rsidR="00502128" w14:paraId="4F4F6B1D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7ECE843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6971361" w14:textId="364042C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- 1,807,576,000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0CCF3D31" w14:textId="13207C5E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- 1,271,844,193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56B492F" w14:textId="72C30149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535,731,807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7FE35561" w14:textId="4F0949EC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- 29.64</w:t>
            </w:r>
          </w:p>
        </w:tc>
      </w:tr>
      <w:tr w:rsidR="00502128" w14:paraId="1D7FFEA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4CD218F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</w:t>
            </w:r>
            <w:r w:rsidRPr="00C43EE0">
              <w:rPr>
                <w:rFonts w:ascii="標楷體" w:eastAsia="標楷體" w:hAnsi="標楷體" w:hint="eastAsia"/>
                <w:kern w:val="0"/>
                <w:sz w:val="22"/>
              </w:rPr>
              <w:t>資產</w:t>
            </w: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及其他資產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3C8D459D" w14:textId="0300509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- 2,950,000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2B469A3" w14:textId="791DE06D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- 38,457,969,624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E453E46" w14:textId="12D6B2CC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- 38,455,019,624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172D5C7" w14:textId="00517C74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1,303,559.99</w:t>
            </w:r>
          </w:p>
        </w:tc>
      </w:tr>
      <w:tr w:rsidR="00502128" w14:paraId="380512C2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259DBFC" w14:textId="77777777" w:rsidR="00502128" w:rsidRDefault="00502128" w:rsidP="00502128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</w:t>
            </w: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現金</w:t>
            </w: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流入（流出）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5921AB" w14:textId="572CADCA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- 6,086,814,000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26D9621" w14:textId="619C4F13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- 9,622,588,654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125573E" w14:textId="42B1750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- 3,535,774,654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090A48A" w14:textId="2A4154F1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58.09</w:t>
            </w:r>
          </w:p>
        </w:tc>
      </w:tr>
      <w:tr w:rsidR="00502128" w14:paraId="1C71C09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5AD6109" w14:textId="77777777" w:rsidR="00502128" w:rsidRDefault="00502128" w:rsidP="00502128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籌資活動之現金流量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77077D3" w14:textId="777777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10B1C687" w14:textId="777777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F19D99A" w14:textId="777777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6DBD9108" w14:textId="777777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502128" w14:paraId="5F412FD7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2F53A70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4CFCAA2" w14:textId="502FD2EE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246,308,000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29D6A90" w14:textId="1FA72001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14,251,372,915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7C0DFB9D" w14:textId="7364A49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14,005,064,915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F7AA60E" w14:textId="08B97BAE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5,686.00</w:t>
            </w:r>
          </w:p>
        </w:tc>
      </w:tr>
      <w:tr w:rsidR="00502128" w14:paraId="7698CC2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62D53341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81C30E3" w14:textId="46B8C221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5,355,183,000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C8C39FF" w14:textId="405D6FB5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843,898,000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A99DB0F" w14:textId="3AE8CC2B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- 4,511,285,000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4B7585BF" w14:textId="23841613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- 84.24</w:t>
            </w:r>
          </w:p>
        </w:tc>
      </w:tr>
      <w:tr w:rsidR="00502128" w14:paraId="09D83FD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EDDA161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DB1FC6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784E791" w14:textId="10627291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0B4A401" w14:textId="2EA2C7B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- 10,866,524,070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6D049DCA" w14:textId="38813552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- 10,866,524,070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65265002" w14:textId="7B908035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02128" w14:paraId="51A83F8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8169A50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262ABC2A" w14:textId="40B96426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- 550,278,000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0816D93" w14:textId="7B91A982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- 550,278,000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105583D6" w14:textId="703757B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BAF5DA4" w14:textId="5DC53A1C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502128" w14:paraId="02F1DB8B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E9B28C4" w14:textId="77777777" w:rsidR="00502128" w:rsidRPr="00DB1FC6" w:rsidRDefault="00502128" w:rsidP="00502128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賸餘分配款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177BC8B" w14:textId="79E9C84D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- 27,186,000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49891C6D" w14:textId="2064FD76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- 27,186,000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C146C13" w14:textId="388CA319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2682CCA7" w14:textId="3EB5807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502128" w14:paraId="4307FAF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38011CE" w14:textId="77777777" w:rsidR="00502128" w:rsidRDefault="00502128" w:rsidP="00502128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3337C90E" w14:textId="415B5E40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5,024,027,000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E28F7EC" w14:textId="2F98AE16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3,651,282,845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04BC10C6" w14:textId="3E63319D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- 1,372,744,155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DDC2F1B" w14:textId="2171F60B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- 27.32</w:t>
            </w:r>
          </w:p>
        </w:tc>
      </w:tr>
      <w:tr w:rsidR="00502128" w14:paraId="7DABBF0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433E5F8" w14:textId="77777777" w:rsidR="00502128" w:rsidRDefault="00502128" w:rsidP="00502128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60A27D1" w14:textId="02FC081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2,179,882,000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7EA67D20" w14:textId="3CEFB564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4,725,453,238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541B2CBC" w14:textId="71150670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2,545,571,238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319008BB" w14:textId="28390AD1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116.78</w:t>
            </w:r>
          </w:p>
        </w:tc>
      </w:tr>
      <w:tr w:rsidR="00502128" w14:paraId="5BF04FC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0CB77BC" w14:textId="77777777" w:rsidR="00502128" w:rsidRPr="00DB1FC6" w:rsidRDefault="00502128" w:rsidP="00502128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</w:t>
            </w:r>
            <w:r w:rsidRPr="00C43EE0">
              <w:rPr>
                <w:rFonts w:ascii="標楷體" w:eastAsia="標楷體" w:hAnsi="標楷體" w:hint="eastAsia"/>
                <w:b/>
                <w:kern w:val="0"/>
                <w:sz w:val="22"/>
              </w:rPr>
              <w:t>現金</w:t>
            </w: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及約當現金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58BD3033" w14:textId="2E7DD87D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10,695,773,000</w:t>
            </w:r>
          </w:p>
        </w:tc>
        <w:tc>
          <w:tcPr>
            <w:tcW w:w="1664" w:type="dxa"/>
            <w:tcBorders>
              <w:top w:val="nil"/>
              <w:bottom w:val="nil"/>
            </w:tcBorders>
            <w:vAlign w:val="center"/>
          </w:tcPr>
          <w:p w14:paraId="6CEF0A9D" w14:textId="37AEF984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9,891,996,450</w:t>
            </w:r>
          </w:p>
        </w:tc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14:paraId="29770D11" w14:textId="7B2ADB07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- 803,776,550</w:t>
            </w:r>
          </w:p>
        </w:tc>
        <w:tc>
          <w:tcPr>
            <w:tcW w:w="980" w:type="dxa"/>
            <w:tcBorders>
              <w:top w:val="nil"/>
              <w:bottom w:val="nil"/>
              <w:right w:val="nil"/>
            </w:tcBorders>
            <w:vAlign w:val="center"/>
          </w:tcPr>
          <w:p w14:paraId="573D0B88" w14:textId="4075362C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- 7.51</w:t>
            </w:r>
          </w:p>
        </w:tc>
      </w:tr>
      <w:tr w:rsidR="00502128" w14:paraId="48A01478" w14:textId="77777777" w:rsidTr="003F587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6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304F72" w14:textId="77777777" w:rsidR="00502128" w:rsidRPr="00DB1FC6" w:rsidRDefault="00502128" w:rsidP="00502128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64" w:type="dxa"/>
            <w:tcBorders>
              <w:top w:val="nil"/>
              <w:bottom w:val="single" w:sz="8" w:space="0" w:color="auto"/>
            </w:tcBorders>
            <w:vAlign w:val="center"/>
          </w:tcPr>
          <w:p w14:paraId="316481F6" w14:textId="44F5EBA8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12,875,655,000</w:t>
            </w:r>
          </w:p>
        </w:tc>
        <w:tc>
          <w:tcPr>
            <w:tcW w:w="1664" w:type="dxa"/>
            <w:tcBorders>
              <w:top w:val="nil"/>
              <w:bottom w:val="single" w:sz="8" w:space="0" w:color="auto"/>
            </w:tcBorders>
            <w:vAlign w:val="center"/>
          </w:tcPr>
          <w:p w14:paraId="77DA8106" w14:textId="275F97B3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14,617,449,688</w:t>
            </w:r>
          </w:p>
        </w:tc>
        <w:tc>
          <w:tcPr>
            <w:tcW w:w="1652" w:type="dxa"/>
            <w:tcBorders>
              <w:top w:val="nil"/>
              <w:bottom w:val="single" w:sz="8" w:space="0" w:color="auto"/>
            </w:tcBorders>
            <w:vAlign w:val="center"/>
          </w:tcPr>
          <w:p w14:paraId="1494A809" w14:textId="0015B36E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1,741,794,688</w:t>
            </w:r>
          </w:p>
        </w:tc>
        <w:tc>
          <w:tcPr>
            <w:tcW w:w="98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5FF27A1" w14:textId="6D0A768C" w:rsidR="00502128" w:rsidRDefault="00502128" w:rsidP="005611B1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13.53</w:t>
            </w:r>
          </w:p>
        </w:tc>
      </w:tr>
    </w:tbl>
    <w:p w14:paraId="2EA42766" w14:textId="571343F4" w:rsidR="00092DF9" w:rsidRPr="0063268F" w:rsidRDefault="00092DF9" w:rsidP="00F9588E">
      <w:pPr>
        <w:spacing w:line="240" w:lineRule="exact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092DF9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092DF9">
        <w:rPr>
          <w:rFonts w:ascii="標楷體" w:eastAsia="標楷體" w:hAnsi="標楷體" w:hint="eastAsia"/>
          <w:sz w:val="18"/>
          <w:szCs w:val="18"/>
        </w:rPr>
        <w:t>：1.</w:t>
      </w:r>
      <w:r w:rsidRPr="0063268F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1922D87C" w14:textId="18482C5F" w:rsidR="00092DF9" w:rsidRPr="0063268F" w:rsidRDefault="00092DF9" w:rsidP="0063268F">
      <w:pPr>
        <w:spacing w:line="240" w:lineRule="exact"/>
        <w:ind w:leftChars="150" w:left="540" w:right="-1" w:hangingChars="100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2.</w:t>
      </w:r>
      <w:r w:rsidRPr="0063268F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DB1FC6" w:rsidRPr="0063268F">
        <w:rPr>
          <w:rFonts w:ascii="標楷體" w:eastAsia="標楷體" w:hAnsi="標楷體" w:hint="eastAsia"/>
          <w:spacing w:val="4"/>
          <w:sz w:val="4"/>
          <w:szCs w:val="4"/>
        </w:rPr>
        <w:t xml:space="preserve">      </w:t>
      </w:r>
      <w:r w:rsidRPr="0063268F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63268F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63268F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tbl>
      <w:tblPr>
        <w:tblW w:w="10186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37"/>
        <w:gridCol w:w="1639"/>
        <w:gridCol w:w="797"/>
        <w:gridCol w:w="1638"/>
        <w:gridCol w:w="800"/>
        <w:gridCol w:w="1468"/>
        <w:gridCol w:w="807"/>
      </w:tblGrid>
      <w:tr w:rsidR="00F01223" w14:paraId="4569E94D" w14:textId="77777777" w:rsidTr="00D71582">
        <w:tc>
          <w:tcPr>
            <w:tcW w:w="10186" w:type="dxa"/>
            <w:gridSpan w:val="7"/>
            <w:tcBorders>
              <w:bottom w:val="single" w:sz="8" w:space="0" w:color="auto"/>
            </w:tcBorders>
          </w:tcPr>
          <w:p w14:paraId="5B6DA5CC" w14:textId="4D43EC04" w:rsidR="00F01223" w:rsidRDefault="007222FD" w:rsidP="000A4181">
            <w:pPr>
              <w:snapToGrid w:val="0"/>
              <w:spacing w:after="60"/>
              <w:ind w:leftChars="-145" w:left="-348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F01223" w:rsidRPr="00004D6F">
              <w:rPr>
                <w:rFonts w:ascii="標楷體" w:eastAsia="標楷體" w:hAnsi="標楷體"/>
                <w:b/>
                <w:sz w:val="32"/>
                <w:u w:val="single"/>
              </w:rPr>
              <w:t>經濟作業基金</w:t>
            </w:r>
            <w:r w:rsidR="00F01223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F01223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F01223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187E6EB6" w14:textId="6ED61201" w:rsidR="00F01223" w:rsidRDefault="00F01223" w:rsidP="00ED75C3">
            <w:pPr>
              <w:tabs>
                <w:tab w:val="left" w:pos="3595"/>
                <w:tab w:val="left" w:pos="8709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A67303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F01223" w14:paraId="1C2470A9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8"/>
        </w:trPr>
        <w:tc>
          <w:tcPr>
            <w:tcW w:w="303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B27F6C2" w14:textId="77777777" w:rsidR="00F01223" w:rsidRDefault="00F01223" w:rsidP="00900DCA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900DCA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7322468" w14:textId="3EBBAE39" w:rsidR="00F01223" w:rsidRDefault="00F01223" w:rsidP="005611B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A67303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3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9AB5889" w14:textId="02DC420F" w:rsidR="00F01223" w:rsidRDefault="00F01223" w:rsidP="005611B1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A67303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7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D7066CC" w14:textId="77777777" w:rsidR="00F01223" w:rsidRDefault="00F01223" w:rsidP="001F6106">
            <w:pPr>
              <w:spacing w:line="240" w:lineRule="exact"/>
              <w:ind w:leftChars="20" w:left="48" w:rightChars="-7" w:right="-17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F01223" w14:paraId="6D5C2F5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70"/>
        </w:trPr>
        <w:tc>
          <w:tcPr>
            <w:tcW w:w="303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D02C0FC" w14:textId="77777777" w:rsidR="00F01223" w:rsidRDefault="00F01223" w:rsidP="005611B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39" w:type="dxa"/>
            <w:tcBorders>
              <w:bottom w:val="single" w:sz="8" w:space="0" w:color="auto"/>
            </w:tcBorders>
            <w:vAlign w:val="center"/>
          </w:tcPr>
          <w:p w14:paraId="2DB2693A" w14:textId="77777777" w:rsidR="00F01223" w:rsidRDefault="00F01223" w:rsidP="005611B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307B9C34" w14:textId="77777777" w:rsidR="00F01223" w:rsidRDefault="00F01223" w:rsidP="005611B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38" w:type="dxa"/>
            <w:tcBorders>
              <w:bottom w:val="single" w:sz="8" w:space="0" w:color="auto"/>
            </w:tcBorders>
            <w:vAlign w:val="center"/>
          </w:tcPr>
          <w:p w14:paraId="11245155" w14:textId="77777777" w:rsidR="00F01223" w:rsidRDefault="00F01223" w:rsidP="005611B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center"/>
          </w:tcPr>
          <w:p w14:paraId="3950E692" w14:textId="77777777" w:rsidR="00F01223" w:rsidRDefault="00F01223" w:rsidP="005611B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68" w:type="dxa"/>
            <w:tcBorders>
              <w:bottom w:val="single" w:sz="8" w:space="0" w:color="auto"/>
            </w:tcBorders>
            <w:vAlign w:val="center"/>
          </w:tcPr>
          <w:p w14:paraId="6FAA4DD2" w14:textId="77777777" w:rsidR="00F01223" w:rsidRDefault="00F01223" w:rsidP="005611B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7" w:type="dxa"/>
            <w:tcBorders>
              <w:bottom w:val="single" w:sz="8" w:space="0" w:color="auto"/>
              <w:right w:val="nil"/>
            </w:tcBorders>
            <w:vAlign w:val="center"/>
          </w:tcPr>
          <w:p w14:paraId="737868DF" w14:textId="77777777" w:rsidR="00F01223" w:rsidRDefault="00F01223" w:rsidP="005611B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F762E8" w14:paraId="4AA5017A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04901D75" w14:textId="77777777" w:rsidR="00F762E8" w:rsidRDefault="00F762E8" w:rsidP="005611B1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A937C5">
              <w:rPr>
                <w:rFonts w:ascii="標楷體" w:eastAsia="標楷體" w:hAnsi="標楷體"/>
                <w:b/>
                <w:kern w:val="0"/>
                <w:szCs w:val="22"/>
              </w:rPr>
              <w:t>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7C6BBB1" w14:textId="1BC772F1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229,137,512,825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E1B32E5" w14:textId="594CF94C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47C3A82" w14:textId="5F522C5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212,434,264,082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6CDD535B" w14:textId="50C9B629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01D3CADD" w14:textId="0B6FF49C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16,703,248,743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351A3D0E" w14:textId="038EB4A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7.86</w:t>
            </w:r>
          </w:p>
        </w:tc>
      </w:tr>
      <w:tr w:rsidR="00F762E8" w14:paraId="038CAD1C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3736896D" w14:textId="77777777" w:rsidR="00F762E8" w:rsidRDefault="00F762E8" w:rsidP="005611B1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4242E7D9" w14:textId="46CE19F6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82,375,424,746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BC55417" w14:textId="4774BDD1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35.95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C37AB2D" w14:textId="6561B6E6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68,153,177,469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EAEDFB8" w14:textId="0C9B5700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32.08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15C99826" w14:textId="2FF1812C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14,222,247,277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71DE987B" w14:textId="0467C01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20.87</w:t>
            </w:r>
          </w:p>
        </w:tc>
      </w:tr>
      <w:tr w:rsidR="00F762E8" w14:paraId="54781C40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46D9B98D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現金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9B040C6" w14:textId="589D9449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14,617,449,688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9B1AAA4" w14:textId="503F7686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6.38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FEC570D" w14:textId="4E6C7C68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9,891,996,450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08D48922" w14:textId="5D670084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4.66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C9D970C" w14:textId="50C4A774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4,725,453,238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4B87BF5" w14:textId="25EF6DDB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47.77</w:t>
            </w:r>
          </w:p>
        </w:tc>
      </w:tr>
      <w:tr w:rsidR="00F762E8" w14:paraId="2942C94D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1EE0B093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流動金融資產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CE2AB67" w14:textId="423CBAE2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66,815,517,494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ED66A82" w14:textId="0462561C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29.16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2C0B9C5" w14:textId="315A1CE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57,370,444,813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46A38B6A" w14:textId="5C966ACB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27.01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0B283AFA" w14:textId="1ED32E0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9,445,072,681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16B37A7" w14:textId="683A7085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16.46</w:t>
            </w:r>
          </w:p>
        </w:tc>
      </w:tr>
      <w:tr w:rsidR="00F762E8" w14:paraId="2B32A698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02315B54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3A895C83" w14:textId="27BDE02F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802,976,241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2AEF3DF" w14:textId="65E4EBA1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CCE7A2B" w14:textId="3E7F689B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813,677,382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28319A64" w14:textId="0DC81A8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11FCAED8" w14:textId="631CF013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- 10,701,141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5CC5702" w14:textId="054DCC63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- 1.32</w:t>
            </w:r>
          </w:p>
        </w:tc>
      </w:tr>
      <w:tr w:rsidR="00F762E8" w14:paraId="040EB167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12DD7E7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預付款項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66C0AC15" w14:textId="4E1EA352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57,097,823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8968271" w14:textId="42C342CB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116D03E" w14:textId="5017F931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68,648,494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33F8DED" w14:textId="4C0A030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283487CE" w14:textId="56F4FF6E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- 11,550,671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024AA0FD" w14:textId="39388951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- 16.83</w:t>
            </w:r>
          </w:p>
        </w:tc>
      </w:tr>
      <w:tr w:rsidR="00F762E8" w14:paraId="54D04657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42B86555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短</w:t>
            </w:r>
            <w:proofErr w:type="gramStart"/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期貸</w:t>
            </w:r>
            <w:proofErr w:type="gramEnd"/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墊款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37143F18" w14:textId="38B49D0F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82,383,500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EC54261" w14:textId="2DB785EB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09041BB" w14:textId="54E96411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8,410,330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09366925" w14:textId="4DE5C83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076C6B7D" w14:textId="0698668A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73,973,170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656452FB" w14:textId="35AC04D4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879.55</w:t>
            </w:r>
          </w:p>
        </w:tc>
      </w:tr>
      <w:tr w:rsidR="00F762E8" w14:paraId="19531540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5276BAB" w14:textId="77777777" w:rsidR="00F762E8" w:rsidRPr="00A937C5" w:rsidRDefault="00F762E8" w:rsidP="005611B1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36"/>
                <w:kern w:val="0"/>
                <w:sz w:val="22"/>
              </w:rPr>
            </w:pPr>
            <w:r w:rsidRPr="00A937C5">
              <w:rPr>
                <w:rFonts w:ascii="標楷體" w:eastAsia="標楷體" w:hAnsi="標楷體"/>
                <w:spacing w:val="-24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645A66D2" w14:textId="3A1791C6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51,105,752,032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B276F1C" w14:textId="7B0AFFAF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22.30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2DE89CC" w14:textId="489D0C3D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49,624,492,507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1E591E12" w14:textId="21F0B7C2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23.36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BE34C8A" w14:textId="36508A76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1,481,259,525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39FC2638" w14:textId="0A54E40E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2.98</w:t>
            </w:r>
          </w:p>
        </w:tc>
      </w:tr>
      <w:tr w:rsidR="00F762E8" w14:paraId="5ECCB385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2363091A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proofErr w:type="gramStart"/>
            <w:r w:rsidRPr="00A937C5">
              <w:rPr>
                <w:rFonts w:ascii="標楷體" w:eastAsia="標楷體" w:hAnsi="標楷體"/>
                <w:kern w:val="0"/>
                <w:sz w:val="22"/>
                <w:szCs w:val="22"/>
              </w:rPr>
              <w:t>採</w:t>
            </w:r>
            <w:proofErr w:type="gramEnd"/>
            <w:r w:rsidRPr="00A937C5">
              <w:rPr>
                <w:rFonts w:ascii="標楷體" w:eastAsia="標楷體" w:hAnsi="標楷體"/>
                <w:kern w:val="0"/>
                <w:sz w:val="22"/>
                <w:szCs w:val="22"/>
              </w:rPr>
              <w:t>權益法之投資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960DD8C" w14:textId="440AE3F5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56,851,586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420190F" w14:textId="290E0E06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E6DF5B7" w14:textId="170390C9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53,857,497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B786032" w14:textId="77131E06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140F3B87" w14:textId="08F32CE6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2,994,089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76B69F5" w14:textId="5ED6A5B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5.56</w:t>
            </w:r>
          </w:p>
        </w:tc>
      </w:tr>
      <w:tr w:rsidR="00F762E8" w14:paraId="270C9E5F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6E0FD526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非流動金融資產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7070F8DB" w14:textId="06086538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496,574,542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907D2AF" w14:textId="5D9BAFA2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0.22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C2A576A" w14:textId="79724001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496,574,542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F688786" w14:textId="56453D36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68240FFF" w14:textId="2F37CDE9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4A868E44" w14:textId="478A3472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762E8" w14:paraId="0DDC5BEE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2A2469EC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其他長期投資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52003A2E" w14:textId="7B23DB59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39,752,738,081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DC4E06F" w14:textId="692FCBCF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17.35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4E2E77A" w14:textId="6E63C3F4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38,366,468,720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FD7158C" w14:textId="256F96F3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18.06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7962A114" w14:textId="6931556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1,386,269,361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57CA7AF8" w14:textId="47B8B75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3.61</w:t>
            </w:r>
          </w:p>
        </w:tc>
      </w:tr>
      <w:tr w:rsidR="00F762E8" w14:paraId="7C3D478E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9BF7926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長期墊款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1978FC8" w14:textId="52E50723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9,799,602,933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E73B17D" w14:textId="087B4B25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4.28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76CED57" w14:textId="7725A739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9,679,667,377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8D9EFC8" w14:textId="12B9871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4.56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1BD0A8F2" w14:textId="3329A66B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119,935,556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EEE04DC" w14:textId="01122336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1.24</w:t>
            </w:r>
          </w:p>
        </w:tc>
      </w:tr>
      <w:tr w:rsidR="00F762E8" w14:paraId="601A3784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5EF1868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準備金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50883781" w14:textId="4B1A4791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999,984,890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4C63505" w14:textId="715E897B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0.44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2ECBC8A" w14:textId="3ED1FF8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1,027,924,371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1F09A4B2" w14:textId="7D579ED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0.48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4FFFFABC" w14:textId="5E75F42B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- 27,939,481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A42CF5F" w14:textId="1C468985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- 2.72</w:t>
            </w:r>
          </w:p>
        </w:tc>
      </w:tr>
      <w:tr w:rsidR="00F762E8" w14:paraId="4C633224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68D0B225" w14:textId="77777777" w:rsidR="00F762E8" w:rsidRDefault="00F762E8" w:rsidP="005611B1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不動產、廠房及設備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94F2490" w14:textId="25D09744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94,946,160,316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C3A6A19" w14:textId="32CE6A41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41.44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8052D5A" w14:textId="5AE035BE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94,271,010,706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09A9C198" w14:textId="09A69E85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44.38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074AD46" w14:textId="4DF62E73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675,149,610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7283418" w14:textId="340302FC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0.72</w:t>
            </w:r>
          </w:p>
        </w:tc>
      </w:tr>
      <w:tr w:rsidR="00F762E8" w14:paraId="71E79A9C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14877C7A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土地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CBF0F4A" w14:textId="27BA8F39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70,529,133,577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8BA61D9" w14:textId="3C2E4EA5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30.78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148A51C" w14:textId="4494FD3D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70,511,206,656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AF316DD" w14:textId="522289EB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33.19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1AC0E126" w14:textId="0D0ABDFC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17,926,921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748A1F81" w14:textId="28BC4F94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0.03</w:t>
            </w:r>
          </w:p>
        </w:tc>
      </w:tr>
      <w:tr w:rsidR="00F762E8" w14:paraId="6BB00185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D235186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土地改良物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2EFB6F73" w14:textId="2CFC162F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9,021,738,174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EEF6C96" w14:textId="3B9871C3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3.94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225A037" w14:textId="53B22C00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9,204,116,099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8804336" w14:textId="6E48B570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4.33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2B9F314E" w14:textId="18015870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- 182,377,925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15334A24" w14:textId="57565CFA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- 1.98</w:t>
            </w:r>
          </w:p>
        </w:tc>
      </w:tr>
      <w:tr w:rsidR="00F762E8" w14:paraId="455442F4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A373F3B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房屋及建築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14819447" w14:textId="5A56691E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6,946,129,930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A22131A" w14:textId="175045E4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3.03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843A5D6" w14:textId="2C2EF234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7,079,135,348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63DD0F7" w14:textId="67028A93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3.33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3C8685D9" w14:textId="6DBF68C9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- 133,005,418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0FC9A1E3" w14:textId="7410FFF3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- 1.88</w:t>
            </w:r>
          </w:p>
        </w:tc>
      </w:tr>
      <w:tr w:rsidR="00F762E8" w14:paraId="7750442E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4C995B0A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機械及設備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324664A7" w14:textId="7D54E622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5,811,947,355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1902239" w14:textId="4DA4BF63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2.54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217DD075" w14:textId="5B52EFD5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6,107,380,064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2B2D39F" w14:textId="6046E115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2.87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16D60AA" w14:textId="4010DD5D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- 295,432,709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6C2234CB" w14:textId="12F0E0B8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- 4.84</w:t>
            </w:r>
          </w:p>
        </w:tc>
      </w:tr>
      <w:tr w:rsidR="00F762E8" w14:paraId="13B84B75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D54A367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交通及運輸設備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130D88A7" w14:textId="296E908D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250,933,262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940272B" w14:textId="1827A93D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D2B4E72" w14:textId="1BF648F9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262,327,631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016D639A" w14:textId="6AEF237D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C92CBE8" w14:textId="4A5EA9C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- 11,394,369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06A56FA2" w14:textId="2B4C4CE2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- 4.34</w:t>
            </w:r>
          </w:p>
        </w:tc>
      </w:tr>
      <w:tr w:rsidR="00F762E8" w14:paraId="66818074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2033846C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什項設備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736BF08F" w14:textId="0925C584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182,453,059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EF8892D" w14:textId="53F14D62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FB33420" w14:textId="4B687E62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151,558,550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48E392FB" w14:textId="69821152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D8A7BA0" w14:textId="6C692EF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30,894,509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4B59E2A" w14:textId="296E9E72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20.38</w:t>
            </w:r>
          </w:p>
        </w:tc>
      </w:tr>
      <w:tr w:rsidR="00F762E8" w14:paraId="1209DFDC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1129E21F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購建中固定資產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0ED47C08" w14:textId="0C5B53DF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2,203,824,959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8A6FE4D" w14:textId="62048A6C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0.96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97676B7" w14:textId="3D867DB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955,286,358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20B4FA70" w14:textId="7CDDFE29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9F857C1" w14:textId="76E2BEF8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1,248,538,601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274B6261" w14:textId="6D8494AB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130.70</w:t>
            </w:r>
          </w:p>
        </w:tc>
      </w:tr>
      <w:tr w:rsidR="00F762E8" w14:paraId="01960922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1FDDAC60" w14:textId="77777777" w:rsidR="00F762E8" w:rsidRPr="00C43EE0" w:rsidRDefault="00F762E8" w:rsidP="005611B1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162AB439" w14:textId="0D2FDDDE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56,024,306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F509DE9" w14:textId="5F7ACF81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2C6DE1E" w14:textId="3A526473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54,935,814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32440316" w14:textId="2516B6B2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763722D4" w14:textId="7CF024E6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1,088,492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3C4015ED" w14:textId="44131BBE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1.98</w:t>
            </w:r>
          </w:p>
        </w:tc>
      </w:tr>
      <w:tr w:rsidR="00F762E8" w14:paraId="752F305D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73E8FD45" w14:textId="77777777" w:rsidR="00F762E8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無形資產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4C492871" w14:textId="53672E5B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56,024,306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DA15D7B" w14:textId="606B4DFB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228BF6C6" w14:textId="00739E7E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54,935,814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6E86E185" w14:textId="3D4021C1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4786921E" w14:textId="4C4F23D9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1,088,492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10A06AD5" w14:textId="2A92190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1.98</w:t>
            </w:r>
          </w:p>
        </w:tc>
      </w:tr>
      <w:tr w:rsidR="00F762E8" w14:paraId="070ED66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2E5F4876" w14:textId="77777777" w:rsidR="00F762E8" w:rsidRDefault="00F762E8" w:rsidP="005611B1">
            <w:pPr>
              <w:adjustRightInd w:val="0"/>
              <w:snapToGrid w:val="0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186BA745" w14:textId="5970247D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654,151,425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4FCB1B8" w14:textId="066D40FE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0.29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D3ACDC4" w14:textId="382E0086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330,647,586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73F49DA9" w14:textId="6BEAF19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0A5144D9" w14:textId="6EC75829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323,503,839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6ACAF466" w14:textId="145B9826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97.84</w:t>
            </w:r>
          </w:p>
        </w:tc>
      </w:tr>
      <w:tr w:rsidR="00F762E8" w14:paraId="6E47A654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5F44163E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什項資產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521626C8" w14:textId="7AFDDE20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475,470,586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6DAB3D4" w14:textId="31D9C7FA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F319870" w14:textId="3B79732B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151,956,241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2CB20B62" w14:textId="75C1BED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456B6A78" w14:textId="303F954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323,514,345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44E05C74" w14:textId="1BB6265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212.90</w:t>
            </w:r>
          </w:p>
        </w:tc>
      </w:tr>
      <w:tr w:rsidR="00F762E8" w14:paraId="721E71BA" w14:textId="77777777" w:rsidTr="000B168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nil"/>
            </w:tcBorders>
            <w:vAlign w:val="center"/>
          </w:tcPr>
          <w:p w14:paraId="4DC4DCB3" w14:textId="77777777" w:rsidR="00F762E8" w:rsidRPr="00C43EE0" w:rsidRDefault="00F762E8" w:rsidP="005611B1">
            <w:pPr>
              <w:adjustRightInd w:val="0"/>
              <w:snapToGrid w:val="0"/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  <w:szCs w:val="22"/>
              </w:rPr>
              <w:t>待處理資產</w:t>
            </w:r>
          </w:p>
        </w:tc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14:paraId="1453A65B" w14:textId="54E5A5BA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178,680,839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821B70A" w14:textId="53DC000A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077ED7F" w14:textId="70629811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178,691,345</w:t>
            </w:r>
          </w:p>
        </w:tc>
        <w:tc>
          <w:tcPr>
            <w:tcW w:w="800" w:type="dxa"/>
            <w:tcBorders>
              <w:top w:val="nil"/>
              <w:bottom w:val="nil"/>
            </w:tcBorders>
            <w:vAlign w:val="center"/>
          </w:tcPr>
          <w:p w14:paraId="43DF0C6F" w14:textId="2E6CAC16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468" w:type="dxa"/>
            <w:tcBorders>
              <w:top w:val="nil"/>
              <w:bottom w:val="nil"/>
            </w:tcBorders>
            <w:vAlign w:val="center"/>
          </w:tcPr>
          <w:p w14:paraId="5EECDC5C" w14:textId="5F15CD6F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- 10,506</w:t>
            </w:r>
          </w:p>
        </w:tc>
        <w:tc>
          <w:tcPr>
            <w:tcW w:w="807" w:type="dxa"/>
            <w:tcBorders>
              <w:top w:val="nil"/>
              <w:bottom w:val="nil"/>
              <w:right w:val="nil"/>
            </w:tcBorders>
            <w:vAlign w:val="center"/>
          </w:tcPr>
          <w:p w14:paraId="3FCE8DB0" w14:textId="08E75B17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- 0.01</w:t>
            </w:r>
          </w:p>
        </w:tc>
      </w:tr>
      <w:tr w:rsidR="00F762E8" w14:paraId="0F262A4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03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FDCFC7" w14:textId="77777777" w:rsidR="00F762E8" w:rsidRDefault="00F762E8" w:rsidP="005611B1">
            <w:pPr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b/>
                <w:kern w:val="0"/>
                <w:szCs w:val="22"/>
              </w:rPr>
              <w:t>合計</w:t>
            </w:r>
          </w:p>
        </w:tc>
        <w:tc>
          <w:tcPr>
            <w:tcW w:w="1639" w:type="dxa"/>
            <w:tcBorders>
              <w:top w:val="nil"/>
              <w:bottom w:val="single" w:sz="8" w:space="0" w:color="auto"/>
            </w:tcBorders>
            <w:vAlign w:val="center"/>
          </w:tcPr>
          <w:p w14:paraId="6818CBA6" w14:textId="539AD063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229,137,512,825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1A498EA7" w14:textId="32CFB6CC" w:rsidR="00F762E8" w:rsidRPr="00A67303" w:rsidRDefault="00F762E8" w:rsidP="005611B1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38" w:type="dxa"/>
            <w:tcBorders>
              <w:top w:val="nil"/>
              <w:bottom w:val="single" w:sz="8" w:space="0" w:color="auto"/>
            </w:tcBorders>
            <w:vAlign w:val="center"/>
          </w:tcPr>
          <w:p w14:paraId="12F24D00" w14:textId="5727E1F0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212,434,264,082</w:t>
            </w:r>
          </w:p>
        </w:tc>
        <w:tc>
          <w:tcPr>
            <w:tcW w:w="800" w:type="dxa"/>
            <w:tcBorders>
              <w:top w:val="nil"/>
              <w:bottom w:val="single" w:sz="8" w:space="0" w:color="auto"/>
            </w:tcBorders>
            <w:vAlign w:val="center"/>
          </w:tcPr>
          <w:p w14:paraId="7480B28B" w14:textId="7C58B063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68" w:type="dxa"/>
            <w:tcBorders>
              <w:top w:val="nil"/>
              <w:bottom w:val="single" w:sz="8" w:space="0" w:color="auto"/>
            </w:tcBorders>
            <w:vAlign w:val="center"/>
          </w:tcPr>
          <w:p w14:paraId="084E6B85" w14:textId="0435B9E3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16,703,248,743</w:t>
            </w:r>
          </w:p>
        </w:tc>
        <w:tc>
          <w:tcPr>
            <w:tcW w:w="80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37F8BE2" w14:textId="66DD84D4" w:rsidR="00F762E8" w:rsidRPr="00190A22" w:rsidRDefault="00F762E8" w:rsidP="005611B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7.86</w:t>
            </w:r>
          </w:p>
        </w:tc>
      </w:tr>
    </w:tbl>
    <w:p w14:paraId="701E8FF5" w14:textId="0856BFD1" w:rsidR="00223397" w:rsidRPr="00542C08" w:rsidRDefault="00223397" w:rsidP="005611B1">
      <w:pPr>
        <w:spacing w:line="245" w:lineRule="exact"/>
        <w:rPr>
          <w:rFonts w:ascii="標楷體" w:eastAsia="標楷體" w:hAnsi="標楷體"/>
          <w:color w:val="FF0000"/>
          <w:sz w:val="18"/>
          <w:szCs w:val="18"/>
        </w:rPr>
      </w:pPr>
      <w:proofErr w:type="gramStart"/>
      <w:r w:rsidRPr="00223397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223397">
        <w:rPr>
          <w:rFonts w:ascii="標楷體" w:eastAsia="標楷體" w:hAnsi="標楷體" w:hint="eastAsia"/>
          <w:sz w:val="18"/>
          <w:szCs w:val="18"/>
        </w:rPr>
        <w:t>：信託代理與保證資產（負債），11</w:t>
      </w:r>
      <w:r w:rsidR="004B3AF6">
        <w:rPr>
          <w:rFonts w:ascii="標楷體" w:eastAsia="標楷體" w:hAnsi="標楷體" w:hint="eastAsia"/>
          <w:sz w:val="18"/>
          <w:szCs w:val="18"/>
        </w:rPr>
        <w:t>4</w:t>
      </w:r>
      <w:r w:rsidRPr="00223397">
        <w:rPr>
          <w:rFonts w:ascii="標楷體" w:eastAsia="標楷體" w:hAnsi="標楷體" w:hint="eastAsia"/>
          <w:sz w:val="18"/>
          <w:szCs w:val="18"/>
        </w:rPr>
        <w:t>年底及11</w:t>
      </w:r>
      <w:r w:rsidR="004B3AF6">
        <w:rPr>
          <w:rFonts w:ascii="標楷體" w:eastAsia="標楷體" w:hAnsi="標楷體" w:hint="eastAsia"/>
          <w:sz w:val="18"/>
          <w:szCs w:val="18"/>
        </w:rPr>
        <w:t>3</w:t>
      </w:r>
      <w:r w:rsidRPr="00223397">
        <w:rPr>
          <w:rFonts w:ascii="標楷體" w:eastAsia="標楷體" w:hAnsi="標楷體" w:hint="eastAsia"/>
          <w:sz w:val="18"/>
          <w:szCs w:val="18"/>
        </w:rPr>
        <w:t>年底各有</w:t>
      </w:r>
      <w:r w:rsidR="00BA0FA4" w:rsidRPr="00535653">
        <w:rPr>
          <w:rFonts w:ascii="標楷體" w:eastAsia="標楷體" w:hAnsi="標楷體" w:hint="eastAsia"/>
          <w:sz w:val="18"/>
          <w:szCs w:val="18"/>
        </w:rPr>
        <w:t>3</w:t>
      </w:r>
      <w:r w:rsidRPr="00535653">
        <w:rPr>
          <w:rFonts w:ascii="標楷體" w:eastAsia="標楷體" w:hAnsi="標楷體" w:hint="eastAsia"/>
          <w:sz w:val="18"/>
          <w:szCs w:val="18"/>
        </w:rPr>
        <w:t>,</w:t>
      </w:r>
      <w:r w:rsidR="00BA0FA4" w:rsidRPr="00535653">
        <w:rPr>
          <w:rFonts w:ascii="標楷體" w:eastAsia="標楷體" w:hAnsi="標楷體" w:hint="eastAsia"/>
          <w:sz w:val="18"/>
          <w:szCs w:val="18"/>
        </w:rPr>
        <w:t>765</w:t>
      </w:r>
      <w:r w:rsidRPr="00535653">
        <w:rPr>
          <w:rFonts w:ascii="標楷體" w:eastAsia="標楷體" w:hAnsi="標楷體" w:hint="eastAsia"/>
          <w:sz w:val="18"/>
          <w:szCs w:val="18"/>
        </w:rPr>
        <w:t>,</w:t>
      </w:r>
      <w:r w:rsidR="00BA0FA4" w:rsidRPr="00535653">
        <w:rPr>
          <w:rFonts w:ascii="標楷體" w:eastAsia="標楷體" w:hAnsi="標楷體" w:hint="eastAsia"/>
          <w:sz w:val="18"/>
          <w:szCs w:val="18"/>
        </w:rPr>
        <w:t>040</w:t>
      </w:r>
      <w:r w:rsidRPr="00535653">
        <w:rPr>
          <w:rFonts w:ascii="標楷體" w:eastAsia="標楷體" w:hAnsi="標楷體" w:hint="eastAsia"/>
          <w:sz w:val="18"/>
          <w:szCs w:val="18"/>
        </w:rPr>
        <w:t>,</w:t>
      </w:r>
      <w:r w:rsidR="00BA0FA4" w:rsidRPr="00535653">
        <w:rPr>
          <w:rFonts w:ascii="標楷體" w:eastAsia="標楷體" w:hAnsi="標楷體" w:hint="eastAsia"/>
          <w:sz w:val="18"/>
          <w:szCs w:val="18"/>
        </w:rPr>
        <w:t>04</w:t>
      </w:r>
      <w:r w:rsidRPr="00535653">
        <w:rPr>
          <w:rFonts w:ascii="標楷體" w:eastAsia="標楷體" w:hAnsi="標楷體" w:hint="eastAsia"/>
          <w:sz w:val="18"/>
          <w:szCs w:val="18"/>
        </w:rPr>
        <w:t>9</w:t>
      </w:r>
      <w:r w:rsidRPr="00223397">
        <w:rPr>
          <w:rFonts w:ascii="標楷體" w:eastAsia="標楷體" w:hAnsi="標楷體" w:hint="eastAsia"/>
          <w:sz w:val="18"/>
          <w:szCs w:val="18"/>
        </w:rPr>
        <w:t>元及</w:t>
      </w:r>
      <w:r w:rsidR="004B3AF6" w:rsidRPr="00223397">
        <w:rPr>
          <w:rFonts w:ascii="標楷體" w:eastAsia="標楷體" w:hAnsi="標楷體" w:hint="eastAsia"/>
          <w:sz w:val="18"/>
          <w:szCs w:val="18"/>
        </w:rPr>
        <w:t>4,000,188,299</w:t>
      </w:r>
      <w:r w:rsidRPr="00223397">
        <w:rPr>
          <w:rFonts w:ascii="標楷體" w:eastAsia="標楷體" w:hAnsi="標楷體" w:hint="eastAsia"/>
          <w:sz w:val="18"/>
          <w:szCs w:val="18"/>
        </w:rPr>
        <w:t>元。</w:t>
      </w:r>
      <w:r w:rsidRPr="00542C08">
        <w:rPr>
          <w:rFonts w:ascii="標楷體" w:eastAsia="標楷體" w:hAnsi="標楷體"/>
          <w:color w:val="FF0000"/>
          <w:sz w:val="18"/>
          <w:szCs w:val="18"/>
        </w:rPr>
        <w:br w:type="page"/>
      </w:r>
    </w:p>
    <w:tbl>
      <w:tblPr>
        <w:tblW w:w="101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4"/>
        <w:gridCol w:w="1638"/>
        <w:gridCol w:w="784"/>
        <w:gridCol w:w="1665"/>
        <w:gridCol w:w="784"/>
        <w:gridCol w:w="1470"/>
        <w:gridCol w:w="812"/>
      </w:tblGrid>
      <w:tr w:rsidR="00F01223" w14:paraId="161B7D54" w14:textId="77777777" w:rsidTr="00D71582">
        <w:tc>
          <w:tcPr>
            <w:tcW w:w="10177" w:type="dxa"/>
            <w:gridSpan w:val="7"/>
            <w:tcBorders>
              <w:bottom w:val="single" w:sz="8" w:space="0" w:color="auto"/>
            </w:tcBorders>
          </w:tcPr>
          <w:p w14:paraId="6433CE05" w14:textId="366FC2A8" w:rsidR="00F01223" w:rsidRDefault="001F6106" w:rsidP="001F6106">
            <w:pPr>
              <w:snapToGrid w:val="0"/>
              <w:spacing w:beforeLines="50" w:before="180" w:after="60" w:line="340" w:lineRule="exact"/>
              <w:ind w:firstLineChars="402" w:firstLine="1288"/>
              <w:jc w:val="center"/>
              <w:rPr>
                <w:rFonts w:ascii="標楷體" w:eastAsia="標楷體" w:hAnsi="標楷體"/>
                <w:bCs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經濟作業基金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Pr="001F6106">
              <w:rPr>
                <w:rFonts w:ascii="標楷體" w:eastAsia="標楷體" w:hAnsi="標楷體" w:hint="eastAsia"/>
                <w:bCs/>
                <w:sz w:val="32"/>
              </w:rPr>
              <w:t>（續）</w:t>
            </w:r>
          </w:p>
          <w:p w14:paraId="32738E01" w14:textId="42D58FEB" w:rsidR="00F01223" w:rsidRDefault="00F01223" w:rsidP="001F6106">
            <w:pPr>
              <w:tabs>
                <w:tab w:val="left" w:pos="3600"/>
                <w:tab w:val="left" w:pos="8693"/>
              </w:tabs>
              <w:snapToGrid w:val="0"/>
              <w:ind w:rightChars="-15" w:right="-36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A67303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F01223" w14:paraId="7DED6E3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2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A3C580" w14:textId="77777777" w:rsidR="00F01223" w:rsidRDefault="00F01223" w:rsidP="00900DCA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900DCA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242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0DC8C01" w14:textId="7274073F" w:rsidR="00F01223" w:rsidRDefault="00F01223" w:rsidP="0020316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A67303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44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7F3C74C" w14:textId="0200610C" w:rsidR="00F01223" w:rsidRDefault="00F01223" w:rsidP="0020316F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A67303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28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E318CA4" w14:textId="77777777" w:rsidR="00F01223" w:rsidRDefault="00F01223" w:rsidP="001F6106">
            <w:pPr>
              <w:spacing w:line="240" w:lineRule="exact"/>
              <w:ind w:leftChars="20" w:left="48" w:rightChars="-10" w:right="-24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F01223" w14:paraId="1CCC117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2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8A9C032" w14:textId="77777777" w:rsidR="00F01223" w:rsidRDefault="00F01223" w:rsidP="0020316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38" w:type="dxa"/>
            <w:tcBorders>
              <w:bottom w:val="single" w:sz="8" w:space="0" w:color="auto"/>
            </w:tcBorders>
            <w:vAlign w:val="center"/>
          </w:tcPr>
          <w:p w14:paraId="433F0904" w14:textId="77777777" w:rsidR="00F01223" w:rsidRDefault="00F01223" w:rsidP="0020316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6449C9E6" w14:textId="77777777" w:rsidR="00F01223" w:rsidRDefault="00F01223" w:rsidP="0020316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65" w:type="dxa"/>
            <w:tcBorders>
              <w:bottom w:val="single" w:sz="8" w:space="0" w:color="auto"/>
            </w:tcBorders>
            <w:vAlign w:val="center"/>
          </w:tcPr>
          <w:p w14:paraId="7DD36886" w14:textId="77777777" w:rsidR="00F01223" w:rsidRDefault="00F01223" w:rsidP="0020316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325DD311" w14:textId="77777777" w:rsidR="00F01223" w:rsidRDefault="00F01223" w:rsidP="0020316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70" w:type="dxa"/>
            <w:tcBorders>
              <w:bottom w:val="single" w:sz="8" w:space="0" w:color="auto"/>
            </w:tcBorders>
            <w:vAlign w:val="center"/>
          </w:tcPr>
          <w:p w14:paraId="54770CB7" w14:textId="77777777" w:rsidR="00F01223" w:rsidRDefault="00F01223" w:rsidP="0020316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  <w:right w:val="nil"/>
            </w:tcBorders>
            <w:vAlign w:val="center"/>
          </w:tcPr>
          <w:p w14:paraId="762FA4A4" w14:textId="77777777" w:rsidR="00F01223" w:rsidRDefault="00F01223" w:rsidP="0020316F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BC4F36" w14:paraId="4774B66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BC65BF1" w14:textId="77777777" w:rsidR="00BC4F36" w:rsidRDefault="00BC4F36" w:rsidP="0020316F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3C20D5B" w14:textId="52E89BFF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39,836,447,454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6874FF9" w14:textId="088163FB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17.39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3013DD39" w14:textId="6AD4DBEB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27,782,146,805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51A9E6A" w14:textId="0A86C1DE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13.08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93BFFA7" w14:textId="5D399F6D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12,054,300,649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DCB9DE2" w14:textId="2C37CBFA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43.39</w:t>
            </w:r>
          </w:p>
        </w:tc>
      </w:tr>
      <w:tr w:rsidR="00BC4F36" w14:paraId="2DC0ECCC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63856175" w14:textId="77777777" w:rsidR="00BC4F36" w:rsidRDefault="00BC4F36" w:rsidP="0020316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EF8A484" w14:textId="03C47E0A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6,721,851,569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3CC1BB7" w14:textId="10BCD401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2.93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78502B6C" w14:textId="0C86394E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6,325,242,149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69EB676" w14:textId="0465C9EE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1CA99D3" w14:textId="4D1B1031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396,609,420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47BD5AB" w14:textId="695199E6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6.27</w:t>
            </w:r>
          </w:p>
        </w:tc>
      </w:tr>
      <w:tr w:rsidR="00BC4F36" w14:paraId="00C40C6A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D491943" w14:textId="77777777" w:rsidR="00BC4F36" w:rsidRPr="00C43EE0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短期債務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85B004C" w14:textId="12F92E92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550,278,000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6273F19" w14:textId="46BF4193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1AAC739B" w14:textId="3AE31738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550,278,000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4DBCCC2" w14:textId="281EDC8A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F4B2B4E" w14:textId="1A102312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1C940B3" w14:textId="364074A5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BC4F36" w14:paraId="1C835C18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C1CFBDF" w14:textId="77777777" w:rsidR="00BC4F36" w:rsidRPr="00C43EE0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EF79125" w14:textId="61E766D9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5,992,144,658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A883CD6" w14:textId="0A7DDB84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792DC72" w14:textId="597352C5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5,597,071,380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81FE140" w14:textId="5403262C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A1113F1" w14:textId="428F6B9C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395,073,278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C36C72A" w14:textId="5043567D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7.06</w:t>
            </w:r>
          </w:p>
        </w:tc>
      </w:tr>
      <w:tr w:rsidR="00BC4F36" w14:paraId="6AE335F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7670C348" w14:textId="77777777" w:rsidR="00BC4F36" w:rsidRPr="00C43EE0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預收款項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F0094B2" w14:textId="544FF3C5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179,428,911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4554E1A" w14:textId="4C3A5942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7A20254" w14:textId="78A306A6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177,892,769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D4023EA" w14:textId="217706AB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0AE81DB" w14:textId="09EA9CDC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1,536,142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1B86ABB" w14:textId="22E90793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0.86</w:t>
            </w:r>
          </w:p>
        </w:tc>
      </w:tr>
      <w:tr w:rsidR="00BC4F36" w14:paraId="482BF25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9992642" w14:textId="77777777" w:rsidR="00BC4F36" w:rsidRDefault="00BC4F36" w:rsidP="0020316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長期負債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35D855E" w14:textId="2A4907D6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2,971,970,143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5D26DB8" w14:textId="79B01CA1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4C80E60" w14:textId="4CF80611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2,678,350,143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9DC4D3F" w14:textId="3DD7706B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38C3198" w14:textId="4F35649C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293,620,000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457678B" w14:textId="115FB559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10.96</w:t>
            </w:r>
          </w:p>
        </w:tc>
      </w:tr>
      <w:tr w:rsidR="00BC4F36" w14:paraId="435A7CA4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8FE0D2A" w14:textId="77777777" w:rsidR="00BC4F36" w:rsidRPr="00C43EE0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長期債務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254BD841" w14:textId="6C1CCDA7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2,971,970,143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9B400D7" w14:textId="32A244BF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39912008" w14:textId="6A651DA6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2,678,350,143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F86AA47" w14:textId="675A4FA4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1.26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3C3F1154" w14:textId="2B4C9B63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293,620,000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A888B72" w14:textId="3FE357E0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10.96</w:t>
            </w:r>
          </w:p>
        </w:tc>
      </w:tr>
      <w:tr w:rsidR="00BC4F36" w14:paraId="749D6DD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16C6C75" w14:textId="77777777" w:rsidR="00BC4F36" w:rsidRDefault="00BC4F36" w:rsidP="0020316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78985EB" w14:textId="6A19C2DA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30,142,625,742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1E351CE" w14:textId="51F03294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13.15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78C60B13" w14:textId="4D1DCC81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18,778,554,513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0A3BD6E" w14:textId="7B37FDDF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8.84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4A70399" w14:textId="46D9514F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11,364,071,229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641C7DF" w14:textId="1F78B3DB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60.52</w:t>
            </w:r>
          </w:p>
        </w:tc>
      </w:tr>
      <w:tr w:rsidR="00BC4F36" w14:paraId="6A8CA44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68B6A94" w14:textId="77777777" w:rsidR="00BC4F36" w:rsidRPr="00C43EE0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遞延負債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3D84A6AD" w14:textId="2656EBB8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281,542,715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4FB1ECE" w14:textId="101AF299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0D98426" w14:textId="364D96D5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272,298,412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3AF924D" w14:textId="72CCBDB2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18C6E69" w14:textId="1E9F6025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9,244,303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3749533" w14:textId="7F6DBC58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3.39</w:t>
            </w:r>
          </w:p>
        </w:tc>
      </w:tr>
      <w:tr w:rsidR="00BC4F36" w14:paraId="35D53BF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30886249" w14:textId="77777777" w:rsidR="00BC4F36" w:rsidRPr="00C43EE0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B2F6076" w14:textId="5BA3EE7F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29,861,083,027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39475D1" w14:textId="3DF4DF5B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13.03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5178C2F1" w14:textId="2885E18A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18,506,256,101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0DB8699" w14:textId="749F98EA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8.71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20C75667" w14:textId="2AF93DC0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11,354,826,926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A4A7773" w14:textId="689C05C7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61.36</w:t>
            </w:r>
          </w:p>
        </w:tc>
      </w:tr>
      <w:tr w:rsidR="00BC4F36" w14:paraId="068ADB60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8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06932C3" w14:textId="77777777" w:rsidR="00BC4F36" w:rsidRDefault="00BC4F36" w:rsidP="0020316F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b/>
                <w:kern w:val="0"/>
              </w:rPr>
              <w:t>淨值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ECD551A" w14:textId="2E8749F9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189,301,065,371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646C6B9" w14:textId="4CEA5C75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82.61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74427FD8" w14:textId="69EDD5EB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184,652,117,277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62F7D1A" w14:textId="4CEE5DB1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86.92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6DF1D32" w14:textId="5E36DCE8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4,648,948,094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86FDD55" w14:textId="2DDFCFF0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2.52</w:t>
            </w:r>
          </w:p>
        </w:tc>
      </w:tr>
      <w:tr w:rsidR="00BC4F36" w14:paraId="4210A6DF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80EAF05" w14:textId="77777777" w:rsidR="00BC4F36" w:rsidRDefault="00BC4F36" w:rsidP="0020316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065D0EB0" w14:textId="04282875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41,301,034,005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B092E6F" w14:textId="32BA48F6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18.02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6A473083" w14:textId="15B7F885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40,937,689,005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81D09C6" w14:textId="3735DE3E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19.27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D0CD842" w14:textId="6C00565A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363,345,000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0D121F6" w14:textId="14B08111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0.89</w:t>
            </w:r>
          </w:p>
        </w:tc>
      </w:tr>
      <w:tr w:rsidR="00BC4F36" w14:paraId="336E09E5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3DE7DF3" w14:textId="77777777" w:rsidR="00BC4F36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59928AF3" w14:textId="6E3AA2A2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41,301,034,005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5E9648A" w14:textId="32D572B2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18.02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5C30149" w14:textId="7D025431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40,937,689,005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51530B9" w14:textId="0324CF6C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19.27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8FB15ED" w14:textId="02F280C7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363,345,000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3851471" w14:textId="24D36AA0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0.89</w:t>
            </w:r>
          </w:p>
        </w:tc>
      </w:tr>
      <w:tr w:rsidR="00BC4F36" w14:paraId="69E157E6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F7E5DAD" w14:textId="77777777" w:rsidR="00BC4F36" w:rsidRDefault="00BC4F36" w:rsidP="0020316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公積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4DDC7443" w14:textId="643CE9BB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113,319,017,263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D6513F2" w14:textId="0EFDBA32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49.45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9BAEA14" w14:textId="53D1D9F4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110,462,074,593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2B2DFD4" w14:textId="78F77EA0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52.00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43418455" w14:textId="0413772F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2,856,942,670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37E932F" w14:textId="38890035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2.59</w:t>
            </w:r>
          </w:p>
        </w:tc>
      </w:tr>
      <w:tr w:rsidR="00BC4F36" w14:paraId="1132923E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4F60CFE" w14:textId="77777777" w:rsidR="00BC4F36" w:rsidRPr="00C43EE0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資本公積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E5D181B" w14:textId="516C382B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93,946,795,748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472A79E" w14:textId="69AC965F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41.00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3D9509C7" w14:textId="25FF8AAA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93,030,816,078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9A4E5AC" w14:textId="1B6EB133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43.79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660BAACF" w14:textId="11651CFA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915,979,670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8A4B14C" w14:textId="2484C647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0.98</w:t>
            </w:r>
          </w:p>
        </w:tc>
      </w:tr>
      <w:tr w:rsidR="00BC4F36" w14:paraId="7A387F07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C2121FF" w14:textId="77777777" w:rsidR="00BC4F36" w:rsidRPr="00C43EE0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特別公積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E222CCB" w14:textId="4C546EBB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19,372,221,515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01D5CF0" w14:textId="5E814B67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8.45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018319F7" w14:textId="48700507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17,431,258,515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D87C3BE" w14:textId="4BF9FE5E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8.21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7C6D1BE9" w14:textId="596A1163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1,940,963,000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00D4AE89" w14:textId="44C03D36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11.13</w:t>
            </w:r>
          </w:p>
        </w:tc>
      </w:tr>
      <w:tr w:rsidR="00BC4F36" w14:paraId="08D2A651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646E37C3" w14:textId="77777777" w:rsidR="00BC4F36" w:rsidRPr="00C43EE0" w:rsidRDefault="00BC4F36" w:rsidP="0020316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累積餘</w:t>
            </w:r>
            <w:proofErr w:type="gramStart"/>
            <w:r w:rsidRPr="00C43EE0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35E21C2" w14:textId="47AB1465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8,100,119,058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D41FB38" w14:textId="192F6593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3.54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674F9B56" w14:textId="3096D64E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6,659,173,953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4072627" w14:textId="3F3FAD90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514FA64B" w14:textId="786D4CB1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1,440,945,105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77AB7C76" w14:textId="45F3E726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21.64</w:t>
            </w:r>
          </w:p>
        </w:tc>
      </w:tr>
      <w:tr w:rsidR="00BC4F36" w14:paraId="4333762A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4433730" w14:textId="77777777" w:rsidR="00BC4F36" w:rsidRPr="00C43EE0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累積賸餘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71A8E408" w14:textId="3F31F143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8,100,119,058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740FE90" w14:textId="22FE334B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3.54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1372DDAA" w14:textId="4E871888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6,659,173,953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8AE8645" w14:textId="355D9F66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3.13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A61D1CC" w14:textId="099ABD97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1,440,945,105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5BA3296" w14:textId="006B97AF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21.64</w:t>
            </w:r>
          </w:p>
        </w:tc>
      </w:tr>
      <w:tr w:rsidR="00BC4F36" w14:paraId="7B0417EA" w14:textId="77777777" w:rsidTr="00587F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84902A6" w14:textId="77777777" w:rsidR="00BC4F36" w:rsidRPr="00C43EE0" w:rsidRDefault="00BC4F36" w:rsidP="0020316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淨值其他項目</w:t>
            </w:r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13F76888" w14:textId="33E2B86E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26,580,895,045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571F529" w14:textId="353DAF4D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11.60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4FD6F1DF" w14:textId="472A55EF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26,593,179,726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409D8E6" w14:textId="3F5E9DD4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08D29DB7" w14:textId="2BE2460F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- 12,284,681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2F924C3" w14:textId="69C37200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- 0.05</w:t>
            </w:r>
          </w:p>
        </w:tc>
      </w:tr>
      <w:tr w:rsidR="00BC4F36" w14:paraId="0FAC220B" w14:textId="77777777" w:rsidTr="00D715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67166C5C" w14:textId="77777777" w:rsidR="00BC4F36" w:rsidRPr="00C43EE0" w:rsidRDefault="00BC4F36" w:rsidP="0020316F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C43EE0">
              <w:rPr>
                <w:rFonts w:ascii="標楷體" w:eastAsia="標楷體" w:hAnsi="標楷體"/>
                <w:kern w:val="0"/>
                <w:sz w:val="22"/>
              </w:rPr>
              <w:t>累積其他綜合餘</w:t>
            </w:r>
            <w:proofErr w:type="gramStart"/>
            <w:r w:rsidRPr="00C43EE0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38" w:type="dxa"/>
            <w:tcBorders>
              <w:top w:val="nil"/>
              <w:bottom w:val="nil"/>
            </w:tcBorders>
            <w:vAlign w:val="center"/>
          </w:tcPr>
          <w:p w14:paraId="6247E51B" w14:textId="7AD9D58A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26,580,895,045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7B2D14EC" w14:textId="29F456A9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11.60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14:paraId="0B8892F4" w14:textId="589EC781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26,593,179,726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17A5FCD" w14:textId="0591E56D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12.52</w:t>
            </w:r>
          </w:p>
        </w:tc>
        <w:tc>
          <w:tcPr>
            <w:tcW w:w="1470" w:type="dxa"/>
            <w:tcBorders>
              <w:top w:val="nil"/>
              <w:bottom w:val="nil"/>
            </w:tcBorders>
            <w:vAlign w:val="center"/>
          </w:tcPr>
          <w:p w14:paraId="1EBA080D" w14:textId="3EB1727B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- 12,284,681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1D3A6A0" w14:textId="5FF8AF63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- 0.05</w:t>
            </w:r>
          </w:p>
        </w:tc>
      </w:tr>
      <w:tr w:rsidR="00BC4F36" w14:paraId="56306E90" w14:textId="77777777" w:rsidTr="0054348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2"/>
        </w:trPr>
        <w:tc>
          <w:tcPr>
            <w:tcW w:w="30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9A2B246" w14:textId="77777777" w:rsidR="00BC4F36" w:rsidRPr="00C43EE0" w:rsidRDefault="00BC4F36" w:rsidP="0020316F">
            <w:pPr>
              <w:ind w:rightChars="11" w:right="26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C43EE0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638" w:type="dxa"/>
            <w:tcBorders>
              <w:top w:val="nil"/>
              <w:bottom w:val="single" w:sz="8" w:space="0" w:color="auto"/>
            </w:tcBorders>
            <w:vAlign w:val="center"/>
          </w:tcPr>
          <w:p w14:paraId="519DFCB3" w14:textId="1FAD1D58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229,137,512,825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34F42DA1" w14:textId="1D832C75" w:rsidR="00BC4F36" w:rsidRPr="00A67303" w:rsidRDefault="00BC4F36" w:rsidP="00BC4F36">
            <w:pPr>
              <w:ind w:rightChars="10" w:right="24"/>
              <w:jc w:val="right"/>
              <w:rPr>
                <w:rFonts w:ascii="新細明體" w:hAnsi="新細明體"/>
                <w:color w:val="FF0000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65" w:type="dxa"/>
            <w:tcBorders>
              <w:top w:val="nil"/>
              <w:bottom w:val="single" w:sz="8" w:space="0" w:color="auto"/>
            </w:tcBorders>
            <w:vAlign w:val="center"/>
          </w:tcPr>
          <w:p w14:paraId="168741B9" w14:textId="33C0C5E3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212,434,264,082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5DF10D94" w14:textId="5D46A75F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70" w:type="dxa"/>
            <w:tcBorders>
              <w:top w:val="nil"/>
              <w:bottom w:val="single" w:sz="8" w:space="0" w:color="auto"/>
            </w:tcBorders>
            <w:vAlign w:val="center"/>
          </w:tcPr>
          <w:p w14:paraId="03A2C986" w14:textId="1915378E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16,703,248,743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719DC98" w14:textId="69BDE983" w:rsidR="00BC4F36" w:rsidRPr="00190A22" w:rsidRDefault="00BC4F36" w:rsidP="00BC4F36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7.86</w:t>
            </w:r>
          </w:p>
        </w:tc>
      </w:tr>
    </w:tbl>
    <w:p w14:paraId="7F63E61B" w14:textId="77777777" w:rsidR="005C463A" w:rsidRPr="005C463A" w:rsidRDefault="005C463A" w:rsidP="00223397">
      <w:pPr>
        <w:spacing w:line="20" w:lineRule="exact"/>
        <w:jc w:val="both"/>
        <w:rPr>
          <w:rFonts w:ascii="標楷體" w:eastAsia="標楷體" w:hAnsi="標楷體"/>
          <w:sz w:val="18"/>
          <w:szCs w:val="18"/>
        </w:rPr>
      </w:pPr>
    </w:p>
    <w:sectPr w:rsidR="005C463A" w:rsidRPr="005C463A" w:rsidSect="0054348F">
      <w:pgSz w:w="11906" w:h="16838" w:code="9"/>
      <w:pgMar w:top="1418" w:right="851" w:bottom="1418" w:left="851" w:header="1021" w:footer="737" w:gutter="0"/>
      <w:pgNumType w:start="8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C142D" w14:textId="77777777" w:rsidR="00CA3D0E" w:rsidRDefault="00CA3D0E" w:rsidP="00A11CE0">
      <w:r>
        <w:separator/>
      </w:r>
    </w:p>
  </w:endnote>
  <w:endnote w:type="continuationSeparator" w:id="0">
    <w:p w14:paraId="5C5E9D43" w14:textId="77777777" w:rsidR="00CA3D0E" w:rsidRDefault="00CA3D0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D8DD4" w14:textId="77777777" w:rsidR="00CA3D0E" w:rsidRDefault="00CA3D0E" w:rsidP="00A11CE0">
      <w:r>
        <w:separator/>
      </w:r>
    </w:p>
  </w:footnote>
  <w:footnote w:type="continuationSeparator" w:id="0">
    <w:p w14:paraId="27294A42" w14:textId="77777777" w:rsidR="00CA3D0E" w:rsidRDefault="00CA3D0E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53249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16207"/>
    <w:rsid w:val="0009056B"/>
    <w:rsid w:val="00092DF9"/>
    <w:rsid w:val="000A4181"/>
    <w:rsid w:val="000B168C"/>
    <w:rsid w:val="000D28A5"/>
    <w:rsid w:val="00136D50"/>
    <w:rsid w:val="001500D9"/>
    <w:rsid w:val="001501EE"/>
    <w:rsid w:val="00180787"/>
    <w:rsid w:val="00193B2C"/>
    <w:rsid w:val="001965AC"/>
    <w:rsid w:val="001F5E48"/>
    <w:rsid w:val="001F6106"/>
    <w:rsid w:val="0020316F"/>
    <w:rsid w:val="00223397"/>
    <w:rsid w:val="00286BBE"/>
    <w:rsid w:val="0029095E"/>
    <w:rsid w:val="00292BE7"/>
    <w:rsid w:val="00303BB7"/>
    <w:rsid w:val="00356994"/>
    <w:rsid w:val="00397A6F"/>
    <w:rsid w:val="003B7947"/>
    <w:rsid w:val="003C2F91"/>
    <w:rsid w:val="003F587A"/>
    <w:rsid w:val="004053FF"/>
    <w:rsid w:val="00443404"/>
    <w:rsid w:val="00471A7C"/>
    <w:rsid w:val="004B3AF6"/>
    <w:rsid w:val="00502128"/>
    <w:rsid w:val="00535653"/>
    <w:rsid w:val="00535D4D"/>
    <w:rsid w:val="00537397"/>
    <w:rsid w:val="00541612"/>
    <w:rsid w:val="00542C08"/>
    <w:rsid w:val="0054348F"/>
    <w:rsid w:val="005611B1"/>
    <w:rsid w:val="00571258"/>
    <w:rsid w:val="00587FC9"/>
    <w:rsid w:val="005C2D25"/>
    <w:rsid w:val="005C463A"/>
    <w:rsid w:val="00602A8A"/>
    <w:rsid w:val="00605A71"/>
    <w:rsid w:val="00621D9A"/>
    <w:rsid w:val="0063268F"/>
    <w:rsid w:val="006A5108"/>
    <w:rsid w:val="00712435"/>
    <w:rsid w:val="007222FD"/>
    <w:rsid w:val="007377D4"/>
    <w:rsid w:val="00780E5F"/>
    <w:rsid w:val="007B5232"/>
    <w:rsid w:val="007D0A85"/>
    <w:rsid w:val="00833CF9"/>
    <w:rsid w:val="008A58B6"/>
    <w:rsid w:val="008A5F23"/>
    <w:rsid w:val="008A6841"/>
    <w:rsid w:val="008B3ED1"/>
    <w:rsid w:val="00900DCA"/>
    <w:rsid w:val="00903C55"/>
    <w:rsid w:val="009709D0"/>
    <w:rsid w:val="0099320B"/>
    <w:rsid w:val="00A11CE0"/>
    <w:rsid w:val="00A14AA6"/>
    <w:rsid w:val="00A2279A"/>
    <w:rsid w:val="00A311C5"/>
    <w:rsid w:val="00A41551"/>
    <w:rsid w:val="00A67303"/>
    <w:rsid w:val="00A73457"/>
    <w:rsid w:val="00A746EA"/>
    <w:rsid w:val="00A83E24"/>
    <w:rsid w:val="00A937C5"/>
    <w:rsid w:val="00AA1C6E"/>
    <w:rsid w:val="00AF01BD"/>
    <w:rsid w:val="00AF56C1"/>
    <w:rsid w:val="00B2592A"/>
    <w:rsid w:val="00B33834"/>
    <w:rsid w:val="00B37F84"/>
    <w:rsid w:val="00B533A8"/>
    <w:rsid w:val="00B76C7F"/>
    <w:rsid w:val="00BA0FA4"/>
    <w:rsid w:val="00BB7834"/>
    <w:rsid w:val="00BC4F36"/>
    <w:rsid w:val="00BD227C"/>
    <w:rsid w:val="00BD4526"/>
    <w:rsid w:val="00C13C61"/>
    <w:rsid w:val="00C34988"/>
    <w:rsid w:val="00C43EE0"/>
    <w:rsid w:val="00C732A8"/>
    <w:rsid w:val="00C83E86"/>
    <w:rsid w:val="00CA3D0E"/>
    <w:rsid w:val="00CA531C"/>
    <w:rsid w:val="00CA59DD"/>
    <w:rsid w:val="00D107C9"/>
    <w:rsid w:val="00D11617"/>
    <w:rsid w:val="00D37DE9"/>
    <w:rsid w:val="00D45960"/>
    <w:rsid w:val="00D71582"/>
    <w:rsid w:val="00DB0C39"/>
    <w:rsid w:val="00DB1FC6"/>
    <w:rsid w:val="00DE3586"/>
    <w:rsid w:val="00E04BBD"/>
    <w:rsid w:val="00E1372C"/>
    <w:rsid w:val="00E74F02"/>
    <w:rsid w:val="00E82C09"/>
    <w:rsid w:val="00E86D98"/>
    <w:rsid w:val="00EA0F93"/>
    <w:rsid w:val="00ED75C3"/>
    <w:rsid w:val="00F01223"/>
    <w:rsid w:val="00F66077"/>
    <w:rsid w:val="00F762E8"/>
    <w:rsid w:val="00F815F3"/>
    <w:rsid w:val="00F81BEA"/>
    <w:rsid w:val="00F9588E"/>
    <w:rsid w:val="00FC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29411E88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A746E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A746EA"/>
    <w:rPr>
      <w:kern w:val="2"/>
    </w:rPr>
  </w:style>
  <w:style w:type="paragraph" w:styleId="af">
    <w:name w:val="footer"/>
    <w:basedOn w:val="a"/>
    <w:link w:val="af0"/>
    <w:uiPriority w:val="99"/>
    <w:unhideWhenUsed/>
    <w:rsid w:val="00A746E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A746EA"/>
    <w:rPr>
      <w:kern w:val="2"/>
    </w:rPr>
  </w:style>
  <w:style w:type="character" w:styleId="af1">
    <w:name w:val="annotation reference"/>
    <w:basedOn w:val="a0"/>
    <w:uiPriority w:val="99"/>
    <w:semiHidden/>
    <w:unhideWhenUsed/>
    <w:rsid w:val="0022339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23397"/>
  </w:style>
  <w:style w:type="character" w:customStyle="1" w:styleId="af3">
    <w:name w:val="註解文字 字元"/>
    <w:basedOn w:val="a0"/>
    <w:link w:val="af2"/>
    <w:uiPriority w:val="99"/>
    <w:semiHidden/>
    <w:rsid w:val="00223397"/>
    <w:rPr>
      <w:kern w:val="2"/>
      <w:sz w:val="24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23397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223397"/>
    <w:rPr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A516-AFFF-4CC8-A07D-E2B7C72BC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36</TotalTime>
  <Pages>5</Pages>
  <Words>1984</Words>
  <Characters>5658</Characters>
  <Application>Microsoft Office Word</Application>
  <DocSecurity>0</DocSecurity>
  <Lines>47</Lines>
  <Paragraphs>15</Paragraphs>
  <ScaleCrop>false</ScaleCrop>
  <Company>審計部</Company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32</cp:revision>
  <cp:lastPrinted>2026-07-03T00:32:00Z</cp:lastPrinted>
  <dcterms:created xsi:type="dcterms:W3CDTF">2026-05-26T06:06:00Z</dcterms:created>
  <dcterms:modified xsi:type="dcterms:W3CDTF">2026-07-10T06:16:00Z</dcterms:modified>
</cp:coreProperties>
</file>