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640CA" w14:textId="77777777" w:rsidR="006C1765" w:rsidRPr="00BC187D" w:rsidRDefault="00B15B46" w:rsidP="00145FAE">
      <w:pPr>
        <w:pStyle w:val="303"/>
        <w:spacing w:afterLines="20" w:after="72" w:line="0" w:lineRule="atLeast"/>
        <w:ind w:firstLineChars="200" w:firstLine="641"/>
        <w:rPr>
          <w:szCs w:val="32"/>
        </w:rPr>
      </w:pPr>
      <w:bookmarkStart w:id="0" w:name="_Toc12786014"/>
      <w:r>
        <w:rPr>
          <w:rFonts w:hint="eastAsia"/>
          <w:szCs w:val="32"/>
        </w:rPr>
        <w:t>(</w:t>
      </w:r>
      <w:r w:rsidR="00AA03EF" w:rsidRPr="00BC187D">
        <w:rPr>
          <w:rFonts w:hint="eastAsia"/>
          <w:szCs w:val="32"/>
        </w:rPr>
        <w:t>五</w:t>
      </w:r>
      <w:r>
        <w:rPr>
          <w:rFonts w:hint="eastAsia"/>
          <w:szCs w:val="32"/>
        </w:rPr>
        <w:t>)</w:t>
      </w:r>
      <w:r w:rsidR="006C1765" w:rsidRPr="00BC187D">
        <w:rPr>
          <w:rFonts w:hint="eastAsia"/>
          <w:szCs w:val="32"/>
        </w:rPr>
        <w:t>法務部主管</w:t>
      </w:r>
      <w:bookmarkEnd w:id="0"/>
    </w:p>
    <w:p w14:paraId="5C906105" w14:textId="77777777" w:rsidR="00621589" w:rsidRPr="000B734F" w:rsidRDefault="006C1765" w:rsidP="009356CB">
      <w:pPr>
        <w:pStyle w:val="3040"/>
        <w:spacing w:afterLines="20" w:after="72" w:line="0" w:lineRule="atLeast"/>
        <w:ind w:firstLineChars="300" w:firstLine="961"/>
        <w:rPr>
          <w:sz w:val="32"/>
        </w:rPr>
      </w:pPr>
      <w:bookmarkStart w:id="1" w:name="_Toc12786015"/>
      <w:r w:rsidRPr="00AF76FC">
        <w:rPr>
          <w:rFonts w:hint="eastAsia"/>
          <w:sz w:val="32"/>
        </w:rPr>
        <w:t>法務部矯正機關作業基金</w:t>
      </w:r>
      <w:bookmarkEnd w:id="1"/>
    </w:p>
    <w:tbl>
      <w:tblPr>
        <w:tblW w:w="1020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1"/>
        <w:gridCol w:w="1379"/>
        <w:gridCol w:w="1379"/>
        <w:gridCol w:w="1379"/>
        <w:gridCol w:w="1379"/>
        <w:gridCol w:w="1388"/>
        <w:gridCol w:w="910"/>
      </w:tblGrid>
      <w:tr w:rsidR="007069E9" w:rsidRPr="00293930" w14:paraId="66862494" w14:textId="77777777" w:rsidTr="009D7FF0">
        <w:trPr>
          <w:trHeight w:val="748"/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29E6DC47" w14:textId="47764C85" w:rsidR="007069E9" w:rsidRDefault="007069E9" w:rsidP="00A96EF8">
            <w:pPr>
              <w:widowControl w:val="0"/>
              <w:tabs>
                <w:tab w:val="left" w:pos="2143"/>
              </w:tabs>
              <w:overflowPunct/>
              <w:snapToGrid w:val="0"/>
              <w:ind w:leftChars="-146" w:left="-337" w:rightChars="-7" w:right="-17" w:hangingChars="4" w:hanging="13"/>
              <w:jc w:val="center"/>
              <w:rPr>
                <w:rFonts w:cs="Times New Roman"/>
                <w:b/>
                <w:sz w:val="32"/>
                <w:szCs w:val="20"/>
                <w:u w:val="single"/>
              </w:rPr>
            </w:pPr>
            <w:r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　</w:t>
            </w:r>
            <w:r w:rsidRPr="00293930">
              <w:rPr>
                <w:rFonts w:cs="Times New Roman" w:hint="eastAsia"/>
                <w:b/>
                <w:sz w:val="32"/>
                <w:szCs w:val="20"/>
                <w:u w:val="single"/>
              </w:rPr>
              <w:t>法務部矯正機關作業基金</w:t>
            </w:r>
            <w:r w:rsidRPr="00293930">
              <w:rPr>
                <w:rFonts w:cs="Times New Roman"/>
                <w:b/>
                <w:sz w:val="32"/>
                <w:szCs w:val="20"/>
                <w:u w:val="single"/>
              </w:rPr>
              <w:t>收支</w:t>
            </w:r>
            <w:r w:rsidRPr="00293930">
              <w:rPr>
                <w:rFonts w:cs="Times New Roman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Pr="00293930">
              <w:rPr>
                <w:rFonts w:cs="Times New Roman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293930"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審定表　</w:t>
            </w:r>
          </w:p>
          <w:p w14:paraId="189D5302" w14:textId="6AAE5C83" w:rsidR="00C9761B" w:rsidRPr="00293930" w:rsidRDefault="007069E9" w:rsidP="00D04B94">
            <w:pPr>
              <w:widowControl w:val="0"/>
              <w:tabs>
                <w:tab w:val="left" w:pos="4032"/>
                <w:tab w:val="left" w:pos="8637"/>
              </w:tabs>
              <w:overflowPunct/>
              <w:snapToGrid w:val="0"/>
              <w:ind w:right="31" w:firstLineChars="0" w:firstLine="0"/>
              <w:jc w:val="right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293930">
              <w:rPr>
                <w:rFonts w:cs="Times New Roman"/>
                <w:spacing w:val="60"/>
                <w:szCs w:val="20"/>
              </w:rPr>
              <w:tab/>
            </w:r>
            <w:r w:rsidRPr="00293930">
              <w:rPr>
                <w:rFonts w:cs="Times New Roman" w:hint="eastAsia"/>
                <w:szCs w:val="20"/>
              </w:rPr>
              <w:t>中華民國</w:t>
            </w:r>
            <w:proofErr w:type="gramStart"/>
            <w:r w:rsidR="00F94CB0">
              <w:rPr>
                <w:rFonts w:cs="Times New Roman" w:hint="eastAsia"/>
                <w:szCs w:val="20"/>
              </w:rPr>
              <w:t>114</w:t>
            </w:r>
            <w:proofErr w:type="gramEnd"/>
            <w:r w:rsidRPr="00293930">
              <w:rPr>
                <w:rFonts w:cs="Times New Roman" w:hint="eastAsia"/>
                <w:szCs w:val="20"/>
              </w:rPr>
              <w:t>年度</w:t>
            </w:r>
            <w:r w:rsidRPr="00293930">
              <w:rPr>
                <w:rFonts w:cs="Times New Roman" w:hint="eastAsia"/>
                <w:szCs w:val="20"/>
              </w:rPr>
              <w:tab/>
            </w:r>
            <w:r w:rsidRPr="00293930">
              <w:rPr>
                <w:rFonts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7069E9" w:rsidRPr="00293930" w14:paraId="31DDE134" w14:textId="77777777" w:rsidTr="009D7FF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3"/>
          <w:tblHeader/>
        </w:trPr>
        <w:tc>
          <w:tcPr>
            <w:tcW w:w="2391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3362C17" w14:textId="77777777" w:rsidR="007069E9" w:rsidRPr="004D2B8D" w:rsidRDefault="007069E9" w:rsidP="00836949">
            <w:pPr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836949">
              <w:rPr>
                <w:rFonts w:hint="eastAsia"/>
              </w:rPr>
              <w:t>科目</w:t>
            </w:r>
          </w:p>
        </w:tc>
        <w:tc>
          <w:tcPr>
            <w:tcW w:w="1379" w:type="dxa"/>
            <w:vMerge w:val="restart"/>
            <w:tcBorders>
              <w:top w:val="single" w:sz="8" w:space="0" w:color="auto"/>
            </w:tcBorders>
            <w:vAlign w:val="center"/>
          </w:tcPr>
          <w:p w14:paraId="10463E88" w14:textId="77777777" w:rsidR="007069E9" w:rsidRPr="004D2B8D" w:rsidRDefault="007069E9" w:rsidP="00B16DB5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4D2B8D">
              <w:rPr>
                <w:rFonts w:cs="Times New Roman" w:hint="eastAsia"/>
                <w:szCs w:val="20"/>
              </w:rPr>
              <w:t>預算數</w:t>
            </w:r>
          </w:p>
        </w:tc>
        <w:tc>
          <w:tcPr>
            <w:tcW w:w="1379" w:type="dxa"/>
            <w:vMerge w:val="restart"/>
            <w:tcBorders>
              <w:top w:val="single" w:sz="8" w:space="0" w:color="auto"/>
            </w:tcBorders>
            <w:vAlign w:val="center"/>
          </w:tcPr>
          <w:p w14:paraId="71D9A884" w14:textId="6ED36BED" w:rsidR="007069E9" w:rsidRPr="004D2B8D" w:rsidRDefault="007069E9" w:rsidP="00B16DB5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4D2B8D">
              <w:rPr>
                <w:rFonts w:cs="Times New Roman" w:hint="eastAsia"/>
                <w:szCs w:val="20"/>
              </w:rPr>
              <w:t>決算數</w:t>
            </w:r>
          </w:p>
        </w:tc>
        <w:tc>
          <w:tcPr>
            <w:tcW w:w="1379" w:type="dxa"/>
            <w:vMerge w:val="restart"/>
            <w:tcBorders>
              <w:top w:val="single" w:sz="8" w:space="0" w:color="auto"/>
            </w:tcBorders>
            <w:vAlign w:val="center"/>
          </w:tcPr>
          <w:p w14:paraId="4622CA3C" w14:textId="77777777" w:rsidR="007069E9" w:rsidRPr="004D2B8D" w:rsidRDefault="007069E9" w:rsidP="00B16DB5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4D2B8D">
              <w:rPr>
                <w:rFonts w:cs="Times New Roman" w:hint="eastAsia"/>
                <w:szCs w:val="20"/>
              </w:rPr>
              <w:t>修正數</w:t>
            </w:r>
          </w:p>
        </w:tc>
        <w:tc>
          <w:tcPr>
            <w:tcW w:w="1379" w:type="dxa"/>
            <w:vMerge w:val="restart"/>
            <w:tcBorders>
              <w:top w:val="single" w:sz="8" w:space="0" w:color="auto"/>
            </w:tcBorders>
            <w:vAlign w:val="center"/>
          </w:tcPr>
          <w:p w14:paraId="3FB54A6C" w14:textId="77777777" w:rsidR="007069E9" w:rsidRPr="004D2B8D" w:rsidRDefault="007069E9" w:rsidP="00B16DB5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4D2B8D">
              <w:rPr>
                <w:rFonts w:cs="Times New Roman" w:hint="eastAsia"/>
                <w:szCs w:val="20"/>
              </w:rPr>
              <w:t>決算審定數</w:t>
            </w:r>
          </w:p>
        </w:tc>
        <w:tc>
          <w:tcPr>
            <w:tcW w:w="2298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8F4D6EB" w14:textId="77777777" w:rsidR="007069E9" w:rsidRPr="004D2B8D" w:rsidRDefault="007069E9" w:rsidP="00D04B94">
            <w:pPr>
              <w:widowControl w:val="0"/>
              <w:overflowPunct/>
              <w:spacing w:line="240" w:lineRule="exact"/>
              <w:ind w:leftChars="20" w:left="48" w:rightChars="-10" w:right="-24" w:firstLineChars="0" w:firstLine="0"/>
              <w:jc w:val="distribute"/>
              <w:rPr>
                <w:rFonts w:cs="Times New Roman"/>
                <w:szCs w:val="20"/>
              </w:rPr>
            </w:pPr>
            <w:r w:rsidRPr="004D2B8D">
              <w:rPr>
                <w:rFonts w:cs="Times New Roman" w:hint="eastAsia"/>
                <w:szCs w:val="20"/>
              </w:rPr>
              <w:t>審定數與預算數</w:t>
            </w:r>
          </w:p>
          <w:p w14:paraId="53E5CC5D" w14:textId="77777777" w:rsidR="007069E9" w:rsidRPr="004D2B8D" w:rsidRDefault="007069E9" w:rsidP="00D04B94">
            <w:pPr>
              <w:widowControl w:val="0"/>
              <w:overflowPunct/>
              <w:spacing w:line="240" w:lineRule="exact"/>
              <w:ind w:leftChars="20" w:left="48" w:rightChars="-10" w:right="-24" w:firstLineChars="0" w:firstLine="0"/>
              <w:jc w:val="distribute"/>
              <w:rPr>
                <w:rFonts w:cs="Times New Roman"/>
                <w:szCs w:val="20"/>
              </w:rPr>
            </w:pPr>
            <w:r w:rsidRPr="004D2B8D">
              <w:rPr>
                <w:rFonts w:cs="Times New Roman" w:hint="eastAsia"/>
                <w:szCs w:val="20"/>
              </w:rPr>
              <w:t>比較增減</w:t>
            </w:r>
          </w:p>
        </w:tc>
      </w:tr>
      <w:tr w:rsidR="007069E9" w:rsidRPr="00293930" w14:paraId="1B93F7B9" w14:textId="77777777" w:rsidTr="009D7FF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"/>
          <w:tblHeader/>
        </w:trPr>
        <w:tc>
          <w:tcPr>
            <w:tcW w:w="2391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815646E" w14:textId="77777777" w:rsidR="007069E9" w:rsidRPr="004D2B8D" w:rsidRDefault="007069E9" w:rsidP="007069E9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379" w:type="dxa"/>
            <w:vMerge/>
            <w:tcBorders>
              <w:bottom w:val="single" w:sz="8" w:space="0" w:color="auto"/>
            </w:tcBorders>
            <w:vAlign w:val="center"/>
          </w:tcPr>
          <w:p w14:paraId="57BA8FF3" w14:textId="77777777" w:rsidR="007069E9" w:rsidRPr="004D2B8D" w:rsidRDefault="007069E9" w:rsidP="00A96EF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379" w:type="dxa"/>
            <w:vMerge/>
            <w:tcBorders>
              <w:bottom w:val="single" w:sz="8" w:space="0" w:color="auto"/>
            </w:tcBorders>
            <w:vAlign w:val="center"/>
          </w:tcPr>
          <w:p w14:paraId="2B313BC3" w14:textId="77777777" w:rsidR="007069E9" w:rsidRPr="004D2B8D" w:rsidRDefault="007069E9" w:rsidP="00A96EF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379" w:type="dxa"/>
            <w:vMerge/>
            <w:tcBorders>
              <w:bottom w:val="single" w:sz="8" w:space="0" w:color="auto"/>
            </w:tcBorders>
            <w:vAlign w:val="center"/>
          </w:tcPr>
          <w:p w14:paraId="1ACE838E" w14:textId="77777777" w:rsidR="007069E9" w:rsidRPr="004D2B8D" w:rsidRDefault="007069E9" w:rsidP="00A96EF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379" w:type="dxa"/>
            <w:vMerge/>
            <w:tcBorders>
              <w:bottom w:val="single" w:sz="8" w:space="0" w:color="auto"/>
            </w:tcBorders>
            <w:vAlign w:val="center"/>
          </w:tcPr>
          <w:p w14:paraId="7F999EA5" w14:textId="77777777" w:rsidR="007069E9" w:rsidRPr="004D2B8D" w:rsidRDefault="007069E9" w:rsidP="00A96EF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388" w:type="dxa"/>
            <w:tcBorders>
              <w:bottom w:val="single" w:sz="8" w:space="0" w:color="auto"/>
            </w:tcBorders>
            <w:vAlign w:val="center"/>
          </w:tcPr>
          <w:p w14:paraId="43682BC2" w14:textId="77777777" w:rsidR="007069E9" w:rsidRPr="004D2B8D" w:rsidRDefault="007069E9" w:rsidP="00B16DB5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4D2B8D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910" w:type="dxa"/>
            <w:tcBorders>
              <w:bottom w:val="single" w:sz="8" w:space="0" w:color="auto"/>
              <w:right w:val="nil"/>
            </w:tcBorders>
            <w:vAlign w:val="center"/>
          </w:tcPr>
          <w:p w14:paraId="0E638939" w14:textId="77777777" w:rsidR="007069E9" w:rsidRPr="004D2B8D" w:rsidRDefault="007069E9" w:rsidP="00B16DB5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4D2B8D">
              <w:rPr>
                <w:rFonts w:cs="Times New Roman" w:hint="eastAsia"/>
                <w:szCs w:val="20"/>
              </w:rPr>
              <w:t>％</w:t>
            </w:r>
          </w:p>
        </w:tc>
      </w:tr>
      <w:tr w:rsidR="00981B83" w:rsidRPr="00293930" w14:paraId="65A215EA" w14:textId="77777777" w:rsidTr="00C946E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391" w:type="dxa"/>
            <w:tcBorders>
              <w:top w:val="nil"/>
              <w:left w:val="nil"/>
              <w:bottom w:val="nil"/>
            </w:tcBorders>
            <w:vAlign w:val="center"/>
          </w:tcPr>
          <w:p w14:paraId="16932789" w14:textId="77777777" w:rsidR="00981B83" w:rsidRPr="00293930" w:rsidRDefault="00981B83" w:rsidP="00B16DB5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93930">
              <w:rPr>
                <w:rFonts w:cs="Times New Roman" w:hint="eastAsia"/>
                <w:b/>
                <w:kern w:val="0"/>
                <w:sz w:val="22"/>
                <w:szCs w:val="20"/>
              </w:rPr>
              <w:t>業務收入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26607682" w14:textId="11611222" w:rsidR="00981B83" w:rsidRPr="00210863" w:rsidRDefault="00981B83" w:rsidP="00B16DB5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1,107,006,000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5DAF147E" w14:textId="541B029B" w:rsidR="00981B83" w:rsidRPr="00210863" w:rsidRDefault="00981B83" w:rsidP="00B16DB5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1,028,717,745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20B2199D" w14:textId="4C9499CB" w:rsidR="00981B83" w:rsidRPr="00210863" w:rsidRDefault="00981B83" w:rsidP="00B16DB5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6B8D6ED4" w14:textId="60D4B405" w:rsidR="00981B83" w:rsidRPr="00210863" w:rsidRDefault="00981B83" w:rsidP="00B16DB5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1,028,717,745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2BE1B034" w14:textId="50869E22" w:rsidR="00981B83" w:rsidRPr="00210863" w:rsidRDefault="00981B83" w:rsidP="00B16DB5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- 78,288,255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0C319808" w14:textId="19169EE4" w:rsidR="00981B83" w:rsidRPr="00210863" w:rsidRDefault="00981B83" w:rsidP="00B16DB5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- 7.07</w:t>
            </w:r>
          </w:p>
        </w:tc>
      </w:tr>
      <w:tr w:rsidR="00981B83" w:rsidRPr="00293930" w14:paraId="4FB320E7" w14:textId="77777777" w:rsidTr="00C946E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391" w:type="dxa"/>
            <w:tcBorders>
              <w:top w:val="nil"/>
              <w:left w:val="nil"/>
              <w:bottom w:val="nil"/>
            </w:tcBorders>
            <w:vAlign w:val="center"/>
          </w:tcPr>
          <w:p w14:paraId="162F95E4" w14:textId="31FD53CC" w:rsidR="00981B83" w:rsidRPr="00293930" w:rsidRDefault="00981B83" w:rsidP="00B16DB5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93930">
              <w:rPr>
                <w:rFonts w:cs="Times New Roman" w:hint="eastAsia"/>
                <w:kern w:val="0"/>
                <w:sz w:val="22"/>
                <w:szCs w:val="20"/>
              </w:rPr>
              <w:t>勞務收入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3A96042D" w14:textId="368F809D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574,993,000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282AFC9A" w14:textId="24A5D080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459,571,916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14297A03" w14:textId="12D90AE4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163A854E" w14:textId="6FE6761B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459,571,916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5E18CE5C" w14:textId="03B27FDB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- 115,421,084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78B19522" w14:textId="2E605A5F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- 20.07</w:t>
            </w:r>
          </w:p>
        </w:tc>
      </w:tr>
      <w:tr w:rsidR="00981B83" w:rsidRPr="00293930" w14:paraId="41718CD5" w14:textId="77777777" w:rsidTr="00C946E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391" w:type="dxa"/>
            <w:tcBorders>
              <w:top w:val="nil"/>
              <w:left w:val="nil"/>
              <w:bottom w:val="nil"/>
            </w:tcBorders>
            <w:vAlign w:val="center"/>
          </w:tcPr>
          <w:p w14:paraId="260218F5" w14:textId="77777777" w:rsidR="00981B83" w:rsidRPr="00293930" w:rsidRDefault="00981B83" w:rsidP="00B16DB5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93930">
              <w:rPr>
                <w:rFonts w:cs="Times New Roman" w:hint="eastAsia"/>
                <w:kern w:val="0"/>
                <w:sz w:val="22"/>
                <w:szCs w:val="20"/>
              </w:rPr>
              <w:t>銷貨收入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39843D14" w14:textId="28E1124E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522,287,000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21280C72" w14:textId="43D4C98F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563,215,631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187245A3" w14:textId="61461488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72E637FB" w14:textId="715D7B65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563,215,631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04FE9A1D" w14:textId="6C7A1201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40,928,631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366AFCD0" w14:textId="1B0BA3DF" w:rsidR="00981B83" w:rsidRPr="00210863" w:rsidRDefault="00981B83" w:rsidP="00B16DB5">
            <w:pPr>
              <w:ind w:leftChars="-47" w:rightChars="10" w:right="24" w:hangingChars="63" w:hanging="113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7.84</w:t>
            </w:r>
          </w:p>
        </w:tc>
      </w:tr>
      <w:tr w:rsidR="00981B83" w:rsidRPr="00293930" w14:paraId="2DB8CCB2" w14:textId="77777777" w:rsidTr="00C946E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391" w:type="dxa"/>
            <w:tcBorders>
              <w:top w:val="nil"/>
              <w:left w:val="nil"/>
              <w:bottom w:val="nil"/>
            </w:tcBorders>
            <w:vAlign w:val="center"/>
          </w:tcPr>
          <w:p w14:paraId="290C7F8F" w14:textId="204CD562" w:rsidR="00981B83" w:rsidRPr="00293930" w:rsidRDefault="00981B83" w:rsidP="00B16DB5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9118CD">
              <w:rPr>
                <w:rFonts w:cs="Times New Roman" w:hint="eastAsia"/>
                <w:kern w:val="0"/>
                <w:sz w:val="22"/>
                <w:szCs w:val="20"/>
              </w:rPr>
              <w:t>租金及權利金收入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5F865B20" w14:textId="4688EEA8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4062D416" w14:textId="2771B051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28,463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2A6F1454" w14:textId="5C0C67FE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026BA72C" w14:textId="525BE7F9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28,463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76F8EF7D" w14:textId="4CFE623C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28,463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47088A92" w14:textId="12049584" w:rsidR="00981B83" w:rsidRPr="00210863" w:rsidRDefault="00981B83" w:rsidP="00B16DB5">
            <w:pPr>
              <w:ind w:leftChars="-47" w:rightChars="10" w:right="24" w:hangingChars="63" w:hanging="113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981B83" w:rsidRPr="00293930" w14:paraId="20D25C89" w14:textId="77777777" w:rsidTr="00C946E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391" w:type="dxa"/>
            <w:tcBorders>
              <w:top w:val="nil"/>
              <w:left w:val="nil"/>
              <w:bottom w:val="nil"/>
            </w:tcBorders>
            <w:vAlign w:val="center"/>
          </w:tcPr>
          <w:p w14:paraId="3C3495FB" w14:textId="77777777" w:rsidR="00981B83" w:rsidRPr="00293930" w:rsidRDefault="00981B83" w:rsidP="00B16DB5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93930">
              <w:rPr>
                <w:rFonts w:cs="Times New Roman" w:hint="eastAsia"/>
                <w:kern w:val="0"/>
                <w:sz w:val="22"/>
                <w:szCs w:val="20"/>
              </w:rPr>
              <w:t>其他業務收入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486A866A" w14:textId="7D18FEDC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9,726,000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39B36E3E" w14:textId="7A4D13B8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5,901,735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33992348" w14:textId="1709A8A0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14EB4412" w14:textId="7C877B29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5,901,735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209F21E2" w14:textId="59165BD0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- 3,824,265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13E3AF8C" w14:textId="5B6C46E6" w:rsidR="00981B83" w:rsidRPr="00210863" w:rsidRDefault="00981B83" w:rsidP="00B16DB5">
            <w:pPr>
              <w:ind w:leftChars="-47" w:rightChars="10" w:right="24" w:hangingChars="63" w:hanging="113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- 39.32</w:t>
            </w:r>
          </w:p>
        </w:tc>
      </w:tr>
      <w:tr w:rsidR="00981B83" w:rsidRPr="00293930" w14:paraId="26064420" w14:textId="77777777" w:rsidTr="00C946E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391" w:type="dxa"/>
            <w:tcBorders>
              <w:top w:val="nil"/>
              <w:left w:val="nil"/>
              <w:bottom w:val="nil"/>
            </w:tcBorders>
            <w:vAlign w:val="center"/>
          </w:tcPr>
          <w:p w14:paraId="4134C2F8" w14:textId="77777777" w:rsidR="00981B83" w:rsidRPr="00293930" w:rsidRDefault="00981B83" w:rsidP="00B16DB5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93930">
              <w:rPr>
                <w:rFonts w:cs="Times New Roman" w:hint="eastAsia"/>
                <w:b/>
                <w:kern w:val="0"/>
                <w:sz w:val="22"/>
                <w:szCs w:val="20"/>
              </w:rPr>
              <w:t>業務成本與費用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20287DB6" w14:textId="75D7B6C5" w:rsidR="00981B83" w:rsidRPr="00210863" w:rsidRDefault="00981B83" w:rsidP="00B16DB5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799,769,000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4C6B6BE2" w14:textId="5A9DD3BE" w:rsidR="00981B83" w:rsidRPr="00210863" w:rsidRDefault="00981B83" w:rsidP="00B16DB5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760,893,783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5016A2DB" w14:textId="36FC77B2" w:rsidR="00981B83" w:rsidRPr="00210863" w:rsidRDefault="00981B83" w:rsidP="00B16DB5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0F7278AA" w14:textId="2BF36BE3" w:rsidR="00981B83" w:rsidRPr="00210863" w:rsidRDefault="00981B83" w:rsidP="00B16DB5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760,893,783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358BC1B6" w14:textId="7A570BDA" w:rsidR="00981B83" w:rsidRPr="00210863" w:rsidRDefault="00981B83" w:rsidP="00B16DB5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- 38,875,217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4D93468C" w14:textId="4A1E4AB2" w:rsidR="00981B83" w:rsidRPr="00210863" w:rsidRDefault="00981B83" w:rsidP="00B16DB5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- 4.86</w:t>
            </w:r>
          </w:p>
        </w:tc>
      </w:tr>
      <w:tr w:rsidR="00981B83" w:rsidRPr="00D76AD9" w14:paraId="4C61CD28" w14:textId="77777777" w:rsidTr="00C946E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391" w:type="dxa"/>
            <w:tcBorders>
              <w:top w:val="nil"/>
              <w:left w:val="nil"/>
              <w:bottom w:val="nil"/>
            </w:tcBorders>
            <w:vAlign w:val="center"/>
          </w:tcPr>
          <w:p w14:paraId="59703C3E" w14:textId="77777777" w:rsidR="00981B83" w:rsidRPr="00293930" w:rsidRDefault="00981B83" w:rsidP="00B16DB5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93930">
              <w:rPr>
                <w:rFonts w:cs="Times New Roman" w:hint="eastAsia"/>
                <w:kern w:val="0"/>
                <w:sz w:val="22"/>
                <w:szCs w:val="20"/>
              </w:rPr>
              <w:t>勞務成本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41C3EE57" w14:textId="1B8D65BE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345,745,000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149B54F4" w14:textId="7A205BE8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279,311,736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2616C3D9" w14:textId="3AA73625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52641FF1" w14:textId="741CE7A6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279,311,736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662A3EA9" w14:textId="6D401B5C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- 66,433,264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7DB2B8A0" w14:textId="2A98CAE0" w:rsidR="00981B83" w:rsidRPr="00210863" w:rsidRDefault="00981B83" w:rsidP="00B16DB5">
            <w:pPr>
              <w:ind w:leftChars="-47" w:rightChars="10" w:right="24" w:hangingChars="63" w:hanging="113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- 19.21</w:t>
            </w:r>
          </w:p>
        </w:tc>
      </w:tr>
      <w:tr w:rsidR="00981B83" w:rsidRPr="00D76AD9" w14:paraId="5150550C" w14:textId="77777777" w:rsidTr="00C946E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391" w:type="dxa"/>
            <w:tcBorders>
              <w:top w:val="nil"/>
              <w:left w:val="nil"/>
              <w:bottom w:val="nil"/>
            </w:tcBorders>
            <w:vAlign w:val="center"/>
          </w:tcPr>
          <w:p w14:paraId="5F085B42" w14:textId="77777777" w:rsidR="00981B83" w:rsidRPr="00293930" w:rsidRDefault="00981B83" w:rsidP="00B16DB5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93930">
              <w:rPr>
                <w:rFonts w:cs="Times New Roman" w:hint="eastAsia"/>
                <w:kern w:val="0"/>
                <w:sz w:val="22"/>
                <w:szCs w:val="20"/>
              </w:rPr>
              <w:t>銷貨成本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5EA1EA1C" w14:textId="521DBD79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404,762,000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049F2D09" w14:textId="0131C508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433,621,188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698F6538" w14:textId="2B2F40FD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3D2B02F7" w14:textId="0DBDC741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433,621,188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361D8D9B" w14:textId="2970276C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28,859,188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26CE3EEA" w14:textId="2E873FB8" w:rsidR="00981B83" w:rsidRPr="00210863" w:rsidRDefault="00981B83" w:rsidP="00B16DB5">
            <w:pPr>
              <w:ind w:leftChars="-47" w:rightChars="10" w:right="24" w:hangingChars="63" w:hanging="113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7.13</w:t>
            </w:r>
          </w:p>
        </w:tc>
      </w:tr>
      <w:tr w:rsidR="00981B83" w:rsidRPr="00D76AD9" w14:paraId="24A8CDE8" w14:textId="77777777" w:rsidTr="00C946E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391" w:type="dxa"/>
            <w:tcBorders>
              <w:top w:val="nil"/>
              <w:left w:val="nil"/>
              <w:bottom w:val="nil"/>
            </w:tcBorders>
            <w:vAlign w:val="center"/>
          </w:tcPr>
          <w:p w14:paraId="11DB967D" w14:textId="798AC14F" w:rsidR="00981B83" w:rsidRPr="00293930" w:rsidRDefault="00981B83" w:rsidP="00B16DB5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93930">
              <w:rPr>
                <w:rFonts w:cs="Times New Roman" w:hint="eastAsia"/>
                <w:kern w:val="0"/>
                <w:sz w:val="22"/>
                <w:szCs w:val="20"/>
              </w:rPr>
              <w:t>業務費用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3028E6D1" w14:textId="5A780AEB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13,491,000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2C2BBC9D" w14:textId="3EA9CE26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15,026,747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24EFA0F6" w14:textId="71CAA12F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17FED39D" w14:textId="7781855E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15,026,747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2608E423" w14:textId="29904894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1,535,747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3E24CBBC" w14:textId="05336EB5" w:rsidR="00981B83" w:rsidRPr="00210863" w:rsidRDefault="00981B83" w:rsidP="00B16DB5">
            <w:pPr>
              <w:ind w:leftChars="-47" w:rightChars="10" w:right="24" w:hangingChars="63" w:hanging="113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11.38</w:t>
            </w:r>
          </w:p>
        </w:tc>
      </w:tr>
      <w:tr w:rsidR="00981B83" w:rsidRPr="00D76AD9" w14:paraId="4A373D7C" w14:textId="77777777" w:rsidTr="00C946E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391" w:type="dxa"/>
            <w:tcBorders>
              <w:top w:val="nil"/>
              <w:left w:val="nil"/>
              <w:bottom w:val="nil"/>
            </w:tcBorders>
            <w:vAlign w:val="center"/>
          </w:tcPr>
          <w:p w14:paraId="7AEFF241" w14:textId="77777777" w:rsidR="00981B83" w:rsidRPr="00293930" w:rsidRDefault="00981B83" w:rsidP="00B16DB5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93930">
              <w:rPr>
                <w:rFonts w:cs="Times New Roman" w:hint="eastAsia"/>
                <w:kern w:val="0"/>
                <w:sz w:val="22"/>
                <w:szCs w:val="20"/>
              </w:rPr>
              <w:t>管理及總務費用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622D918F" w14:textId="7F51A6CE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32,221,000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09361529" w14:textId="12EA6B2D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30,284,880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7AD6832F" w14:textId="171D5D26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1273923F" w14:textId="66E7DEDF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30,284,880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76BE2B36" w14:textId="79D8D2E5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- 1,936,120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788CBCE3" w14:textId="6A85A6DF" w:rsidR="00981B83" w:rsidRPr="00210863" w:rsidRDefault="00981B83" w:rsidP="00B16DB5">
            <w:pPr>
              <w:ind w:leftChars="-47" w:rightChars="10" w:right="24" w:hangingChars="63" w:hanging="113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- 6.01</w:t>
            </w:r>
          </w:p>
        </w:tc>
      </w:tr>
      <w:tr w:rsidR="00981B83" w:rsidRPr="00D76AD9" w14:paraId="7581A8A5" w14:textId="77777777" w:rsidTr="00C946E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391" w:type="dxa"/>
            <w:tcBorders>
              <w:top w:val="nil"/>
              <w:left w:val="nil"/>
              <w:bottom w:val="nil"/>
            </w:tcBorders>
            <w:vAlign w:val="center"/>
          </w:tcPr>
          <w:p w14:paraId="443EA2FA" w14:textId="77777777" w:rsidR="00981B83" w:rsidRPr="00293930" w:rsidRDefault="00981B83" w:rsidP="00B16DB5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93930">
              <w:rPr>
                <w:rFonts w:cs="Times New Roman" w:hint="eastAsia"/>
                <w:kern w:val="0"/>
                <w:sz w:val="22"/>
                <w:szCs w:val="20"/>
              </w:rPr>
              <w:t>其他業務費用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31FF1DFF" w14:textId="0509BEE9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3,550,000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232E9CED" w14:textId="73903883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2,649,232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4E46E90B" w14:textId="4749C2EA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116726A3" w14:textId="45071866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2,649,232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3D41F450" w14:textId="787857F7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- 900,768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26466446" w14:textId="3E06E548" w:rsidR="00981B83" w:rsidRPr="00210863" w:rsidRDefault="00981B83" w:rsidP="00B16DB5">
            <w:pPr>
              <w:ind w:leftChars="-47" w:rightChars="10" w:right="24" w:hangingChars="63" w:hanging="113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- 25.37</w:t>
            </w:r>
          </w:p>
        </w:tc>
      </w:tr>
      <w:tr w:rsidR="00981B83" w:rsidRPr="00293930" w14:paraId="497AE7EB" w14:textId="77777777" w:rsidTr="00C946E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391" w:type="dxa"/>
            <w:tcBorders>
              <w:top w:val="nil"/>
              <w:left w:val="nil"/>
              <w:bottom w:val="nil"/>
            </w:tcBorders>
            <w:vAlign w:val="center"/>
          </w:tcPr>
          <w:p w14:paraId="0A2FAC45" w14:textId="77777777" w:rsidR="00981B83" w:rsidRPr="00293930" w:rsidRDefault="00981B83" w:rsidP="00B16DB5">
            <w:pPr>
              <w:widowControl w:val="0"/>
              <w:overflowPunct/>
              <w:ind w:rightChars="-11" w:right="-26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93930">
              <w:rPr>
                <w:rFonts w:cs="Times New Roman" w:hint="eastAsia"/>
                <w:b/>
                <w:kern w:val="0"/>
                <w:sz w:val="22"/>
                <w:szCs w:val="20"/>
              </w:rPr>
              <w:t>業務賸餘（短</w:t>
            </w:r>
            <w:proofErr w:type="gramStart"/>
            <w:r w:rsidRPr="00293930">
              <w:rPr>
                <w:rFonts w:cs="Times New Roman"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293930">
              <w:rPr>
                <w:rFonts w:cs="Times New Roman"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61F07CF3" w14:textId="1A8FEB26" w:rsidR="00981B83" w:rsidRPr="00210863" w:rsidRDefault="00981B83" w:rsidP="00B16DB5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307,237,000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61F664B8" w14:textId="1C626E68" w:rsidR="00981B83" w:rsidRPr="00210863" w:rsidRDefault="00981B83" w:rsidP="00B16DB5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267,823,962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4482DD01" w14:textId="3254C33D" w:rsidR="00981B83" w:rsidRPr="00210863" w:rsidRDefault="00981B83" w:rsidP="00B16DB5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6B655A5C" w14:textId="49176BA2" w:rsidR="00981B83" w:rsidRPr="00210863" w:rsidRDefault="00981B83" w:rsidP="00B16DB5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267,823,962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2A4863F3" w14:textId="7B2DCD55" w:rsidR="00981B83" w:rsidRPr="00210863" w:rsidRDefault="00981B83" w:rsidP="00B16DB5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- 39,413,038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362F23BD" w14:textId="412B0557" w:rsidR="00981B83" w:rsidRPr="00210863" w:rsidRDefault="00981B83" w:rsidP="00B16DB5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- 12.83</w:t>
            </w:r>
          </w:p>
        </w:tc>
      </w:tr>
      <w:tr w:rsidR="00981B83" w:rsidRPr="00293930" w14:paraId="0930CE00" w14:textId="77777777" w:rsidTr="00C946E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391" w:type="dxa"/>
            <w:tcBorders>
              <w:top w:val="nil"/>
              <w:left w:val="nil"/>
              <w:bottom w:val="nil"/>
            </w:tcBorders>
            <w:vAlign w:val="center"/>
          </w:tcPr>
          <w:p w14:paraId="0B200F8C" w14:textId="77777777" w:rsidR="00981B83" w:rsidRPr="00293930" w:rsidRDefault="00981B83" w:rsidP="00B16DB5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93930">
              <w:rPr>
                <w:rFonts w:cs="Times New Roman" w:hint="eastAsia"/>
                <w:b/>
                <w:kern w:val="0"/>
                <w:sz w:val="22"/>
                <w:szCs w:val="20"/>
              </w:rPr>
              <w:t>業務外收入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680113EC" w14:textId="72D1F50B" w:rsidR="00981B83" w:rsidRPr="00210863" w:rsidRDefault="00981B83" w:rsidP="00B16DB5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45,575,000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0C662911" w14:textId="0B83B238" w:rsidR="00981B83" w:rsidRPr="00210863" w:rsidRDefault="00981B83" w:rsidP="00B16DB5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51,113,504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46422CF8" w14:textId="245B7A9F" w:rsidR="00981B83" w:rsidRPr="00210863" w:rsidRDefault="00981B83" w:rsidP="00B16DB5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73C3FDFB" w14:textId="001B75E3" w:rsidR="00981B83" w:rsidRPr="00210863" w:rsidRDefault="00981B83" w:rsidP="00B16DB5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51,113,504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40F388DC" w14:textId="0DE1E2A5" w:rsidR="00981B83" w:rsidRPr="00210863" w:rsidRDefault="00981B83" w:rsidP="00B16DB5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5,538,504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59D6315E" w14:textId="4EE11C7D" w:rsidR="00981B83" w:rsidRPr="00210863" w:rsidRDefault="00981B83" w:rsidP="00B16DB5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12.15</w:t>
            </w:r>
          </w:p>
        </w:tc>
      </w:tr>
      <w:tr w:rsidR="00981B83" w:rsidRPr="00293930" w14:paraId="34C24589" w14:textId="77777777" w:rsidTr="00C946E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391" w:type="dxa"/>
            <w:tcBorders>
              <w:top w:val="nil"/>
              <w:left w:val="nil"/>
              <w:bottom w:val="nil"/>
            </w:tcBorders>
            <w:vAlign w:val="center"/>
          </w:tcPr>
          <w:p w14:paraId="305B8A3A" w14:textId="77777777" w:rsidR="00981B83" w:rsidRPr="00293930" w:rsidRDefault="00981B83" w:rsidP="00B16DB5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93930">
              <w:rPr>
                <w:rFonts w:cs="Times New Roman" w:hint="eastAsia"/>
                <w:kern w:val="0"/>
                <w:sz w:val="22"/>
                <w:szCs w:val="20"/>
              </w:rPr>
              <w:t>財務收入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42D29DB3" w14:textId="2CCA66E3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44,615,000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24F8B292" w14:textId="1DBC3284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48,431,496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73E75D02" w14:textId="634E96CC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0DE80AFE" w14:textId="587AE533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48,431,496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19FA7018" w14:textId="0CE06307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3,816,496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37AAF693" w14:textId="1D1E7D7D" w:rsidR="00981B83" w:rsidRPr="00210863" w:rsidRDefault="00981B83" w:rsidP="00B16DB5">
            <w:pPr>
              <w:ind w:leftChars="-47" w:rightChars="10" w:right="24" w:hangingChars="63" w:hanging="113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8.55</w:t>
            </w:r>
          </w:p>
        </w:tc>
      </w:tr>
      <w:tr w:rsidR="00981B83" w:rsidRPr="00293930" w14:paraId="7E9A416E" w14:textId="77777777" w:rsidTr="00C946E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391" w:type="dxa"/>
            <w:tcBorders>
              <w:top w:val="nil"/>
              <w:left w:val="nil"/>
              <w:bottom w:val="nil"/>
            </w:tcBorders>
            <w:vAlign w:val="center"/>
          </w:tcPr>
          <w:p w14:paraId="1BF27456" w14:textId="77777777" w:rsidR="00981B83" w:rsidRPr="00293930" w:rsidRDefault="00981B83" w:rsidP="00B16DB5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93930">
              <w:rPr>
                <w:rFonts w:cs="Times New Roman" w:hint="eastAsia"/>
                <w:kern w:val="0"/>
                <w:sz w:val="22"/>
                <w:szCs w:val="20"/>
              </w:rPr>
              <w:t>其他業務外收入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3F65B95F" w14:textId="452F0E38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960,000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3C8538D8" w14:textId="1A3061C9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2,682,008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5DE28D4F" w14:textId="7A9316E5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5753FD8B" w14:textId="3C695157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2,682,008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4C32A246" w14:textId="699278A3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1,722,008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4D883D08" w14:textId="10541B66" w:rsidR="00981B83" w:rsidRPr="00210863" w:rsidRDefault="00981B83" w:rsidP="00B16DB5">
            <w:pPr>
              <w:ind w:leftChars="-47" w:rightChars="10" w:right="24" w:hangingChars="63" w:hanging="113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179.38</w:t>
            </w:r>
          </w:p>
        </w:tc>
      </w:tr>
      <w:tr w:rsidR="00981B83" w:rsidRPr="00293930" w14:paraId="003BCEFD" w14:textId="77777777" w:rsidTr="00C946E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391" w:type="dxa"/>
            <w:tcBorders>
              <w:top w:val="nil"/>
              <w:left w:val="nil"/>
              <w:bottom w:val="nil"/>
            </w:tcBorders>
            <w:vAlign w:val="center"/>
          </w:tcPr>
          <w:p w14:paraId="7ECD1DE1" w14:textId="77777777" w:rsidR="00981B83" w:rsidRPr="00293930" w:rsidRDefault="00981B83" w:rsidP="00B16DB5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93930">
              <w:rPr>
                <w:rFonts w:cs="Times New Roman" w:hint="eastAsia"/>
                <w:b/>
                <w:kern w:val="0"/>
                <w:sz w:val="22"/>
                <w:szCs w:val="20"/>
              </w:rPr>
              <w:t>業務外費用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1E0049EF" w14:textId="292503AB" w:rsidR="00981B83" w:rsidRPr="00210863" w:rsidRDefault="00981B83" w:rsidP="00B16DB5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461,775,000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0C211FC8" w14:textId="0A17D9AF" w:rsidR="00981B83" w:rsidRPr="00210863" w:rsidRDefault="00981B83" w:rsidP="00B16DB5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427,371,619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6DCCF9D8" w14:textId="2EFBB6A3" w:rsidR="00981B83" w:rsidRPr="00210863" w:rsidRDefault="00981B83" w:rsidP="00B16DB5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6B99CA87" w14:textId="0082FA06" w:rsidR="00981B83" w:rsidRPr="00210863" w:rsidRDefault="00981B83" w:rsidP="00B16DB5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427,371,619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05FB8F03" w14:textId="13ECD56E" w:rsidR="00981B83" w:rsidRPr="00210863" w:rsidRDefault="00981B83" w:rsidP="00B16DB5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- 34,403,381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1EAA2435" w14:textId="35446F13" w:rsidR="00981B83" w:rsidRPr="00210863" w:rsidRDefault="00981B83" w:rsidP="00B16DB5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- 7.45</w:t>
            </w:r>
          </w:p>
        </w:tc>
      </w:tr>
      <w:tr w:rsidR="00981B83" w:rsidRPr="0036380F" w14:paraId="34AD0559" w14:textId="77777777" w:rsidTr="00C946E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391" w:type="dxa"/>
            <w:tcBorders>
              <w:top w:val="nil"/>
              <w:left w:val="nil"/>
              <w:bottom w:val="nil"/>
            </w:tcBorders>
            <w:vAlign w:val="center"/>
          </w:tcPr>
          <w:p w14:paraId="11806933" w14:textId="77777777" w:rsidR="00981B83" w:rsidRPr="00293930" w:rsidRDefault="00981B83" w:rsidP="00B16DB5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93930">
              <w:rPr>
                <w:rFonts w:cs="Times New Roman" w:hint="eastAsia"/>
                <w:kern w:val="0"/>
                <w:sz w:val="22"/>
                <w:szCs w:val="20"/>
              </w:rPr>
              <w:t>其他業務外費用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0650803B" w14:textId="6A148871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461,775,000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595409D7" w14:textId="4C1D6227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427,371,619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080A682A" w14:textId="4BF46046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124ABDE5" w14:textId="18E4909A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427,371,619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5863BB3A" w14:textId="00F555B4" w:rsidR="00981B83" w:rsidRPr="00210863" w:rsidRDefault="00981B83" w:rsidP="00B16DB5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- 34,403,381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05129364" w14:textId="26891A72" w:rsidR="00981B83" w:rsidRPr="00210863" w:rsidRDefault="00981B83" w:rsidP="00B16DB5">
            <w:pPr>
              <w:ind w:leftChars="-47" w:rightChars="10" w:right="24" w:hangingChars="63" w:hanging="113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- 7.45</w:t>
            </w:r>
          </w:p>
        </w:tc>
      </w:tr>
      <w:tr w:rsidR="00981B83" w:rsidRPr="00293930" w14:paraId="4D34C529" w14:textId="77777777" w:rsidTr="00C946E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391" w:type="dxa"/>
            <w:tcBorders>
              <w:top w:val="nil"/>
              <w:left w:val="nil"/>
              <w:bottom w:val="nil"/>
            </w:tcBorders>
            <w:vAlign w:val="center"/>
          </w:tcPr>
          <w:p w14:paraId="6CB2ECA3" w14:textId="77777777" w:rsidR="00981B83" w:rsidRPr="00293930" w:rsidRDefault="00981B83" w:rsidP="00B16DB5">
            <w:pPr>
              <w:widowControl w:val="0"/>
              <w:overflowPunct/>
              <w:ind w:rightChars="-11" w:right="-26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93930">
              <w:rPr>
                <w:rFonts w:cs="Times New Roman" w:hint="eastAsia"/>
                <w:b/>
                <w:kern w:val="0"/>
                <w:sz w:val="22"/>
                <w:szCs w:val="20"/>
              </w:rPr>
              <w:t>業務外賸餘（短</w:t>
            </w:r>
            <w:proofErr w:type="gramStart"/>
            <w:r w:rsidRPr="00293930">
              <w:rPr>
                <w:rFonts w:cs="Times New Roman"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293930">
              <w:rPr>
                <w:rFonts w:cs="Times New Roman"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272D2A18" w14:textId="74C84F0B" w:rsidR="00981B83" w:rsidRPr="00210863" w:rsidRDefault="00981B83" w:rsidP="00B16DB5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- 416,200,000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0AB49E62" w14:textId="1E9E628E" w:rsidR="00981B83" w:rsidRPr="00210863" w:rsidRDefault="00981B83" w:rsidP="00B16DB5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- 376,258,115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4E2CC9E7" w14:textId="1B46D6FE" w:rsidR="00981B83" w:rsidRPr="00210863" w:rsidRDefault="00981B83" w:rsidP="00B16DB5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274A7484" w14:textId="671CC96D" w:rsidR="00981B83" w:rsidRPr="00210863" w:rsidRDefault="00981B83" w:rsidP="00B16DB5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- 376,258,115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6E64BE5F" w14:textId="7B9E6595" w:rsidR="00981B83" w:rsidRPr="00210863" w:rsidRDefault="00981B83" w:rsidP="00B16DB5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39,941,885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29E83B39" w14:textId="0F5B4ACE" w:rsidR="00981B83" w:rsidRPr="00210863" w:rsidRDefault="00981B83" w:rsidP="00B16DB5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- 9.60</w:t>
            </w:r>
          </w:p>
        </w:tc>
      </w:tr>
      <w:tr w:rsidR="00981B83" w:rsidRPr="00293930" w14:paraId="1127D933" w14:textId="77777777" w:rsidTr="00C946E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39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C7C8C5C" w14:textId="77777777" w:rsidR="00981B83" w:rsidRPr="00293930" w:rsidRDefault="00981B83" w:rsidP="00B16DB5">
            <w:pPr>
              <w:widowControl w:val="0"/>
              <w:overflowPunct/>
              <w:ind w:rightChars="-11" w:right="-26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93930">
              <w:rPr>
                <w:rFonts w:cs="Times New Roman" w:hint="eastAsia"/>
                <w:b/>
                <w:kern w:val="0"/>
                <w:sz w:val="22"/>
                <w:szCs w:val="20"/>
              </w:rPr>
              <w:t>本期賸餘（短</w:t>
            </w:r>
            <w:proofErr w:type="gramStart"/>
            <w:r w:rsidRPr="00293930">
              <w:rPr>
                <w:rFonts w:cs="Times New Roman"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293930">
              <w:rPr>
                <w:rFonts w:cs="Times New Roman"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1379" w:type="dxa"/>
            <w:tcBorders>
              <w:top w:val="nil"/>
              <w:bottom w:val="single" w:sz="8" w:space="0" w:color="auto"/>
            </w:tcBorders>
            <w:vAlign w:val="center"/>
          </w:tcPr>
          <w:p w14:paraId="512196CA" w14:textId="1DD37C9F" w:rsidR="00981B83" w:rsidRPr="00210863" w:rsidRDefault="00981B83" w:rsidP="00B16DB5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- 108,963,000</w:t>
            </w:r>
          </w:p>
        </w:tc>
        <w:tc>
          <w:tcPr>
            <w:tcW w:w="1379" w:type="dxa"/>
            <w:tcBorders>
              <w:top w:val="nil"/>
              <w:bottom w:val="single" w:sz="8" w:space="0" w:color="auto"/>
            </w:tcBorders>
            <w:vAlign w:val="center"/>
          </w:tcPr>
          <w:p w14:paraId="10A2967B" w14:textId="788C93D5" w:rsidR="00981B83" w:rsidRPr="00210863" w:rsidRDefault="00981B83" w:rsidP="00B16DB5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- 108,434,153</w:t>
            </w:r>
          </w:p>
        </w:tc>
        <w:tc>
          <w:tcPr>
            <w:tcW w:w="1379" w:type="dxa"/>
            <w:tcBorders>
              <w:top w:val="nil"/>
              <w:bottom w:val="single" w:sz="8" w:space="0" w:color="auto"/>
            </w:tcBorders>
            <w:vAlign w:val="center"/>
          </w:tcPr>
          <w:p w14:paraId="4873B105" w14:textId="40DE1438" w:rsidR="00981B83" w:rsidRPr="00210863" w:rsidRDefault="00981B83" w:rsidP="00B16DB5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single" w:sz="8" w:space="0" w:color="auto"/>
            </w:tcBorders>
            <w:vAlign w:val="center"/>
          </w:tcPr>
          <w:p w14:paraId="195AD979" w14:textId="6788BD99" w:rsidR="00981B83" w:rsidRPr="00210863" w:rsidRDefault="00981B83" w:rsidP="00B16DB5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- 108,434,153</w:t>
            </w:r>
          </w:p>
        </w:tc>
        <w:tc>
          <w:tcPr>
            <w:tcW w:w="1388" w:type="dxa"/>
            <w:tcBorders>
              <w:top w:val="nil"/>
              <w:bottom w:val="single" w:sz="8" w:space="0" w:color="auto"/>
            </w:tcBorders>
            <w:vAlign w:val="center"/>
          </w:tcPr>
          <w:p w14:paraId="4D55A377" w14:textId="0B76E3C6" w:rsidR="00981B83" w:rsidRPr="00210863" w:rsidRDefault="00981B83" w:rsidP="00B16DB5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528,847</w:t>
            </w:r>
          </w:p>
        </w:tc>
        <w:tc>
          <w:tcPr>
            <w:tcW w:w="91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96CE205" w14:textId="69672479" w:rsidR="00981B83" w:rsidRPr="00210863" w:rsidRDefault="00981B83" w:rsidP="00B16DB5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- 0.49</w:t>
            </w:r>
          </w:p>
        </w:tc>
      </w:tr>
    </w:tbl>
    <w:p w14:paraId="40C424E9" w14:textId="77777777" w:rsidR="00031341" w:rsidRPr="0076725A" w:rsidRDefault="00031341" w:rsidP="00384637">
      <w:pPr>
        <w:spacing w:line="240" w:lineRule="exact"/>
        <w:ind w:firstLineChars="0" w:firstLine="0"/>
        <w:rPr>
          <w:sz w:val="20"/>
          <w:szCs w:val="18"/>
        </w:rPr>
      </w:pPr>
    </w:p>
    <w:tbl>
      <w:tblPr>
        <w:tblW w:w="10208" w:type="dxa"/>
        <w:tblInd w:w="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1"/>
        <w:gridCol w:w="1379"/>
        <w:gridCol w:w="1379"/>
        <w:gridCol w:w="1379"/>
        <w:gridCol w:w="1379"/>
        <w:gridCol w:w="1388"/>
        <w:gridCol w:w="913"/>
      </w:tblGrid>
      <w:tr w:rsidR="00836D55" w:rsidRPr="00A02A36" w14:paraId="1CCC0EB9" w14:textId="77777777" w:rsidTr="00AE2CFB">
        <w:trPr>
          <w:trHeight w:val="454"/>
          <w:tblHeader/>
        </w:trPr>
        <w:tc>
          <w:tcPr>
            <w:tcW w:w="10208" w:type="dxa"/>
            <w:gridSpan w:val="7"/>
          </w:tcPr>
          <w:p w14:paraId="3FC8DF01" w14:textId="77777777" w:rsidR="00836D55" w:rsidRDefault="00836D55" w:rsidP="002D7141">
            <w:pPr>
              <w:widowControl w:val="0"/>
              <w:overflowPunct/>
              <w:snapToGrid w:val="0"/>
              <w:spacing w:after="60"/>
              <w:ind w:leftChars="-145" w:left="-348" w:firstLineChars="0" w:firstLine="0"/>
              <w:jc w:val="center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A02A36"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　</w:t>
            </w:r>
            <w:r w:rsidRPr="00A02A36">
              <w:rPr>
                <w:rFonts w:cs="Times New Roman"/>
                <w:b/>
                <w:sz w:val="32"/>
                <w:szCs w:val="20"/>
                <w:u w:val="single"/>
              </w:rPr>
              <w:t>法務部矯正機關作業基金</w:t>
            </w:r>
            <w:r w:rsidRPr="00A02A36">
              <w:rPr>
                <w:rFonts w:cs="Times New Roman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Pr="00A02A36">
              <w:rPr>
                <w:rFonts w:cs="Times New Roman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A02A36"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撥補審定表　</w:t>
            </w:r>
          </w:p>
          <w:p w14:paraId="181FF378" w14:textId="6E0BBE6F" w:rsidR="002D7141" w:rsidRPr="00A02A36" w:rsidRDefault="00836D55" w:rsidP="00D04B94">
            <w:pPr>
              <w:widowControl w:val="0"/>
              <w:tabs>
                <w:tab w:val="left" w:pos="4104"/>
                <w:tab w:val="left" w:pos="8735"/>
              </w:tabs>
              <w:overflowPunct/>
              <w:snapToGrid w:val="0"/>
              <w:ind w:rightChars="-4" w:right="-10" w:firstLineChars="0" w:firstLine="0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A02A36">
              <w:rPr>
                <w:rFonts w:cs="Times New Roman"/>
                <w:spacing w:val="60"/>
                <w:szCs w:val="20"/>
              </w:rPr>
              <w:tab/>
            </w:r>
            <w:r w:rsidRPr="00293930">
              <w:rPr>
                <w:rFonts w:cs="Times New Roman" w:hint="eastAsia"/>
                <w:szCs w:val="20"/>
              </w:rPr>
              <w:t>中華民國</w:t>
            </w:r>
            <w:proofErr w:type="gramStart"/>
            <w:r w:rsidR="00F94CB0">
              <w:rPr>
                <w:rFonts w:cs="Times New Roman" w:hint="eastAsia"/>
                <w:szCs w:val="20"/>
              </w:rPr>
              <w:t>114</w:t>
            </w:r>
            <w:proofErr w:type="gramEnd"/>
            <w:r w:rsidRPr="00293930">
              <w:rPr>
                <w:rFonts w:cs="Times New Roman" w:hint="eastAsia"/>
                <w:szCs w:val="20"/>
              </w:rPr>
              <w:t>年度</w:t>
            </w:r>
            <w:r w:rsidRPr="00293930">
              <w:rPr>
                <w:rFonts w:cs="Times New Roman" w:hint="eastAsia"/>
                <w:szCs w:val="20"/>
              </w:rPr>
              <w:tab/>
            </w:r>
            <w:r w:rsidRPr="00293930">
              <w:rPr>
                <w:rFonts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836D55" w:rsidRPr="00A02A36" w14:paraId="2B95093B" w14:textId="77777777" w:rsidTr="00AE2C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0"/>
          <w:tblHeader/>
        </w:trPr>
        <w:tc>
          <w:tcPr>
            <w:tcW w:w="2391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B5D97A9" w14:textId="77777777" w:rsidR="00836D55" w:rsidRPr="00297085" w:rsidRDefault="00836D55" w:rsidP="00B16DB5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  <w:r w:rsidRPr="00297085">
              <w:rPr>
                <w:rFonts w:ascii="Times New Roman" w:hAnsi="Times New Roman" w:cs="Times New Roman" w:hint="eastAsia"/>
                <w:szCs w:val="20"/>
              </w:rPr>
              <w:t>項目</w:t>
            </w:r>
          </w:p>
        </w:tc>
        <w:tc>
          <w:tcPr>
            <w:tcW w:w="1379" w:type="dxa"/>
            <w:vMerge w:val="restart"/>
            <w:tcBorders>
              <w:top w:val="single" w:sz="8" w:space="0" w:color="auto"/>
            </w:tcBorders>
            <w:vAlign w:val="center"/>
          </w:tcPr>
          <w:p w14:paraId="30902109" w14:textId="77777777" w:rsidR="00836D55" w:rsidRPr="00AA24C1" w:rsidRDefault="00836D55" w:rsidP="00B16DB5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AA24C1">
              <w:rPr>
                <w:rFonts w:cs="Times New Roman" w:hint="eastAsia"/>
                <w:szCs w:val="20"/>
              </w:rPr>
              <w:t>預算數</w:t>
            </w:r>
          </w:p>
        </w:tc>
        <w:tc>
          <w:tcPr>
            <w:tcW w:w="1379" w:type="dxa"/>
            <w:vMerge w:val="restart"/>
            <w:tcBorders>
              <w:top w:val="single" w:sz="8" w:space="0" w:color="auto"/>
            </w:tcBorders>
            <w:vAlign w:val="center"/>
          </w:tcPr>
          <w:p w14:paraId="24502CAA" w14:textId="77777777" w:rsidR="00836D55" w:rsidRPr="00AA24C1" w:rsidRDefault="00836D55" w:rsidP="00B16DB5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AA24C1">
              <w:rPr>
                <w:rFonts w:cs="Times New Roman" w:hint="eastAsia"/>
                <w:szCs w:val="20"/>
              </w:rPr>
              <w:t>決算數</w:t>
            </w:r>
          </w:p>
        </w:tc>
        <w:tc>
          <w:tcPr>
            <w:tcW w:w="1379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32CE39CB" w14:textId="77777777" w:rsidR="00836D55" w:rsidRPr="00AA24C1" w:rsidRDefault="00836D55" w:rsidP="00B16DB5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AA24C1">
              <w:rPr>
                <w:rFonts w:cs="Times New Roman" w:hint="eastAsia"/>
                <w:szCs w:val="20"/>
              </w:rPr>
              <w:t>修正數</w:t>
            </w:r>
          </w:p>
        </w:tc>
        <w:tc>
          <w:tcPr>
            <w:tcW w:w="1379" w:type="dxa"/>
            <w:vMerge w:val="restart"/>
            <w:tcBorders>
              <w:top w:val="single" w:sz="8" w:space="0" w:color="auto"/>
            </w:tcBorders>
            <w:vAlign w:val="center"/>
          </w:tcPr>
          <w:p w14:paraId="2C8BF7E4" w14:textId="77777777" w:rsidR="00836D55" w:rsidRPr="00AA24C1" w:rsidRDefault="00836D55" w:rsidP="00B16DB5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AA24C1">
              <w:rPr>
                <w:rFonts w:cs="Times New Roman" w:hint="eastAsia"/>
                <w:szCs w:val="20"/>
              </w:rPr>
              <w:t>決算審定數</w:t>
            </w:r>
          </w:p>
        </w:tc>
        <w:tc>
          <w:tcPr>
            <w:tcW w:w="2301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0B1A2D3" w14:textId="77777777" w:rsidR="00836D55" w:rsidRPr="00AA24C1" w:rsidRDefault="00836D55" w:rsidP="00D04B94">
            <w:pPr>
              <w:widowControl w:val="0"/>
              <w:overflowPunct/>
              <w:spacing w:line="240" w:lineRule="exact"/>
              <w:ind w:leftChars="20" w:left="48" w:rightChars="-16" w:right="-38" w:firstLineChars="0" w:firstLine="0"/>
              <w:jc w:val="distribute"/>
              <w:rPr>
                <w:rFonts w:cs="Times New Roman"/>
                <w:szCs w:val="20"/>
              </w:rPr>
            </w:pPr>
            <w:r w:rsidRPr="00AA24C1">
              <w:rPr>
                <w:rFonts w:cs="Times New Roman" w:hint="eastAsia"/>
                <w:szCs w:val="20"/>
              </w:rPr>
              <w:t>審定數與預算數</w:t>
            </w:r>
          </w:p>
          <w:p w14:paraId="09C02696" w14:textId="77777777" w:rsidR="00836D55" w:rsidRPr="00AA24C1" w:rsidRDefault="00836D55" w:rsidP="00D04B94">
            <w:pPr>
              <w:widowControl w:val="0"/>
              <w:overflowPunct/>
              <w:spacing w:line="240" w:lineRule="exact"/>
              <w:ind w:leftChars="20" w:left="48" w:rightChars="-16" w:right="-38" w:firstLineChars="0" w:firstLine="0"/>
              <w:jc w:val="distribute"/>
              <w:rPr>
                <w:rFonts w:cs="Times New Roman"/>
                <w:szCs w:val="20"/>
              </w:rPr>
            </w:pPr>
            <w:r w:rsidRPr="00AA24C1">
              <w:rPr>
                <w:rFonts w:cs="Times New Roman" w:hint="eastAsia"/>
                <w:szCs w:val="20"/>
              </w:rPr>
              <w:t>比較增減</w:t>
            </w:r>
          </w:p>
        </w:tc>
      </w:tr>
      <w:tr w:rsidR="00836D55" w:rsidRPr="00A02A36" w14:paraId="730FC77F" w14:textId="77777777" w:rsidTr="00AE2C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3"/>
          <w:tblHeader/>
        </w:trPr>
        <w:tc>
          <w:tcPr>
            <w:tcW w:w="2391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F8FF3E1" w14:textId="77777777" w:rsidR="00836D55" w:rsidRPr="00297085" w:rsidRDefault="00836D55" w:rsidP="00B16DB5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79" w:type="dxa"/>
            <w:vMerge/>
            <w:tcBorders>
              <w:bottom w:val="single" w:sz="8" w:space="0" w:color="auto"/>
            </w:tcBorders>
            <w:vAlign w:val="center"/>
          </w:tcPr>
          <w:p w14:paraId="208BB13E" w14:textId="77777777" w:rsidR="00836D55" w:rsidRPr="00AA24C1" w:rsidRDefault="00836D55" w:rsidP="00B16DB5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379" w:type="dxa"/>
            <w:vMerge/>
            <w:tcBorders>
              <w:bottom w:val="single" w:sz="8" w:space="0" w:color="auto"/>
            </w:tcBorders>
            <w:vAlign w:val="center"/>
          </w:tcPr>
          <w:p w14:paraId="2A1B5B56" w14:textId="77777777" w:rsidR="00836D55" w:rsidRPr="00AA24C1" w:rsidRDefault="00836D55" w:rsidP="00B16DB5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379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768BB47A" w14:textId="77777777" w:rsidR="00836D55" w:rsidRPr="00AA24C1" w:rsidRDefault="00836D55" w:rsidP="00B16DB5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379" w:type="dxa"/>
            <w:vMerge/>
            <w:tcBorders>
              <w:bottom w:val="single" w:sz="8" w:space="0" w:color="auto"/>
            </w:tcBorders>
            <w:vAlign w:val="center"/>
          </w:tcPr>
          <w:p w14:paraId="68979C09" w14:textId="77777777" w:rsidR="00836D55" w:rsidRPr="00AA24C1" w:rsidRDefault="00836D55" w:rsidP="00B16DB5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388" w:type="dxa"/>
            <w:tcBorders>
              <w:bottom w:val="single" w:sz="8" w:space="0" w:color="auto"/>
            </w:tcBorders>
            <w:vAlign w:val="center"/>
          </w:tcPr>
          <w:p w14:paraId="1B49FEE1" w14:textId="77777777" w:rsidR="00836D55" w:rsidRPr="00AA24C1" w:rsidRDefault="00836D55" w:rsidP="00B16DB5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AA24C1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913" w:type="dxa"/>
            <w:tcBorders>
              <w:bottom w:val="single" w:sz="8" w:space="0" w:color="auto"/>
              <w:right w:val="nil"/>
            </w:tcBorders>
            <w:vAlign w:val="center"/>
          </w:tcPr>
          <w:p w14:paraId="00C3D004" w14:textId="77777777" w:rsidR="00836D55" w:rsidRPr="00AA24C1" w:rsidRDefault="00836D55" w:rsidP="00B16DB5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AA24C1">
              <w:rPr>
                <w:rFonts w:cs="Times New Roman" w:hint="eastAsia"/>
                <w:szCs w:val="20"/>
              </w:rPr>
              <w:t>％</w:t>
            </w:r>
          </w:p>
        </w:tc>
      </w:tr>
      <w:tr w:rsidR="00C946E7" w:rsidRPr="00A02A36" w14:paraId="20DE63B7" w14:textId="77777777" w:rsidTr="00C946E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2391" w:type="dxa"/>
            <w:tcBorders>
              <w:top w:val="nil"/>
              <w:left w:val="nil"/>
              <w:bottom w:val="nil"/>
            </w:tcBorders>
            <w:vAlign w:val="center"/>
          </w:tcPr>
          <w:p w14:paraId="3F654D1F" w14:textId="77777777" w:rsidR="00C946E7" w:rsidRPr="00A02A36" w:rsidRDefault="00C946E7" w:rsidP="00C946E7">
            <w:pPr>
              <w:widowControl w:val="0"/>
              <w:overflowPunct/>
              <w:spacing w:line="300" w:lineRule="exact"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02A36">
              <w:rPr>
                <w:rFonts w:cs="Times New Roman"/>
                <w:b/>
                <w:kern w:val="0"/>
                <w:sz w:val="22"/>
                <w:szCs w:val="20"/>
              </w:rPr>
              <w:t>短</w:t>
            </w:r>
            <w:proofErr w:type="gramStart"/>
            <w:r w:rsidRPr="00A02A36">
              <w:rPr>
                <w:rFonts w:cs="Times New Roman"/>
                <w:b/>
                <w:kern w:val="0"/>
                <w:sz w:val="22"/>
                <w:szCs w:val="20"/>
              </w:rPr>
              <w:t>絀</w:t>
            </w:r>
            <w:proofErr w:type="gramEnd"/>
            <w:r w:rsidRPr="00A02A36">
              <w:rPr>
                <w:rFonts w:cs="Times New Roman"/>
                <w:b/>
                <w:kern w:val="0"/>
                <w:sz w:val="22"/>
                <w:szCs w:val="20"/>
              </w:rPr>
              <w:t>之部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2C4C788D" w14:textId="687D4B0E" w:rsidR="00C946E7" w:rsidRPr="00D76AD9" w:rsidRDefault="00C946E7" w:rsidP="00C946E7">
            <w:pPr>
              <w:spacing w:line="300" w:lineRule="exact"/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108,963,000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0CB98E58" w14:textId="2D39BE5C" w:rsidR="00C946E7" w:rsidRPr="00D76AD9" w:rsidRDefault="00C946E7" w:rsidP="00C946E7">
            <w:pPr>
              <w:spacing w:line="300" w:lineRule="exact"/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108,434,153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459686A2" w14:textId="48C1187E" w:rsidR="00C946E7" w:rsidRPr="00D76AD9" w:rsidRDefault="00C946E7" w:rsidP="00C946E7">
            <w:pPr>
              <w:spacing w:line="300" w:lineRule="exact"/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3AB7C553" w14:textId="422B7AEC" w:rsidR="00C946E7" w:rsidRPr="00D76AD9" w:rsidRDefault="00C946E7" w:rsidP="00C946E7">
            <w:pPr>
              <w:spacing w:line="300" w:lineRule="exact"/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108,434,153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3719DE24" w14:textId="3719BD2B" w:rsidR="00C946E7" w:rsidRPr="00D76AD9" w:rsidRDefault="00C946E7" w:rsidP="00C946E7">
            <w:pPr>
              <w:spacing w:line="300" w:lineRule="exact"/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- 528,847</w:t>
            </w:r>
          </w:p>
        </w:tc>
        <w:tc>
          <w:tcPr>
            <w:tcW w:w="913" w:type="dxa"/>
            <w:tcBorders>
              <w:top w:val="nil"/>
              <w:bottom w:val="nil"/>
              <w:right w:val="nil"/>
            </w:tcBorders>
            <w:vAlign w:val="center"/>
          </w:tcPr>
          <w:p w14:paraId="766BCE83" w14:textId="165CF4E5" w:rsidR="00C946E7" w:rsidRPr="00D76AD9" w:rsidRDefault="00C946E7" w:rsidP="00C946E7">
            <w:pPr>
              <w:spacing w:line="30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- 0.49</w:t>
            </w:r>
          </w:p>
        </w:tc>
      </w:tr>
      <w:tr w:rsidR="00C946E7" w:rsidRPr="00A02A36" w14:paraId="11DA7AA2" w14:textId="77777777" w:rsidTr="00C946E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2391" w:type="dxa"/>
            <w:tcBorders>
              <w:top w:val="nil"/>
              <w:left w:val="nil"/>
              <w:bottom w:val="nil"/>
            </w:tcBorders>
            <w:vAlign w:val="center"/>
          </w:tcPr>
          <w:p w14:paraId="0EA41B28" w14:textId="77777777" w:rsidR="00C946E7" w:rsidRPr="00A02A36" w:rsidRDefault="00C946E7" w:rsidP="00C946E7">
            <w:pPr>
              <w:widowControl w:val="0"/>
              <w:overflowPunct/>
              <w:spacing w:line="300" w:lineRule="exact"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02A36">
              <w:rPr>
                <w:rFonts w:cs="Times New Roman"/>
                <w:kern w:val="0"/>
                <w:sz w:val="22"/>
                <w:szCs w:val="20"/>
              </w:rPr>
              <w:t>本期短</w:t>
            </w:r>
            <w:proofErr w:type="gramStart"/>
            <w:r w:rsidRPr="00A02A36">
              <w:rPr>
                <w:rFonts w:cs="Times New Roman"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48B27F6F" w14:textId="30E6FA50" w:rsidR="00C946E7" w:rsidRPr="00C346C9" w:rsidRDefault="00C946E7" w:rsidP="00C946E7">
            <w:pPr>
              <w:spacing w:line="300" w:lineRule="exact"/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108,963,000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02CF9E1E" w14:textId="118CDE22" w:rsidR="00C946E7" w:rsidRPr="00C346C9" w:rsidRDefault="00C946E7" w:rsidP="00C946E7">
            <w:pPr>
              <w:spacing w:line="300" w:lineRule="exact"/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108,434,153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71F1A1BD" w14:textId="7E45A3AF" w:rsidR="00C946E7" w:rsidRPr="00C346C9" w:rsidRDefault="00C946E7" w:rsidP="00C946E7">
            <w:pPr>
              <w:spacing w:line="300" w:lineRule="exact"/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5DD6BC62" w14:textId="75D314D0" w:rsidR="00C946E7" w:rsidRPr="00C346C9" w:rsidRDefault="00C946E7" w:rsidP="00C946E7">
            <w:pPr>
              <w:spacing w:line="300" w:lineRule="exact"/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108,434,153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1205DB96" w14:textId="4C057029" w:rsidR="00C946E7" w:rsidRPr="00C346C9" w:rsidRDefault="00C946E7" w:rsidP="00C946E7">
            <w:pPr>
              <w:spacing w:line="300" w:lineRule="exact"/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- 528,847</w:t>
            </w:r>
          </w:p>
        </w:tc>
        <w:tc>
          <w:tcPr>
            <w:tcW w:w="913" w:type="dxa"/>
            <w:tcBorders>
              <w:top w:val="nil"/>
              <w:bottom w:val="nil"/>
              <w:right w:val="nil"/>
            </w:tcBorders>
            <w:vAlign w:val="center"/>
          </w:tcPr>
          <w:p w14:paraId="05C5D71F" w14:textId="07D4C72B" w:rsidR="00C946E7" w:rsidRPr="00C346C9" w:rsidRDefault="00C946E7" w:rsidP="00C946E7">
            <w:pPr>
              <w:spacing w:line="300" w:lineRule="exact"/>
              <w:ind w:leftChars="-47" w:rightChars="10" w:right="24" w:hangingChars="63" w:hanging="113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- 0.49</w:t>
            </w:r>
          </w:p>
        </w:tc>
      </w:tr>
      <w:tr w:rsidR="00C946E7" w:rsidRPr="00A02A36" w14:paraId="69E996C9" w14:textId="77777777" w:rsidTr="00C946E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2391" w:type="dxa"/>
            <w:tcBorders>
              <w:top w:val="nil"/>
              <w:left w:val="nil"/>
              <w:bottom w:val="nil"/>
            </w:tcBorders>
            <w:vAlign w:val="center"/>
          </w:tcPr>
          <w:p w14:paraId="47A3F597" w14:textId="77777777" w:rsidR="00C946E7" w:rsidRPr="00A02A36" w:rsidRDefault="00C946E7" w:rsidP="00C946E7">
            <w:pPr>
              <w:widowControl w:val="0"/>
              <w:overflowPunct/>
              <w:spacing w:line="300" w:lineRule="exact"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02A36">
              <w:rPr>
                <w:rFonts w:cs="Times New Roman"/>
                <w:b/>
                <w:kern w:val="0"/>
                <w:sz w:val="22"/>
                <w:szCs w:val="20"/>
              </w:rPr>
              <w:t>填補之部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7811771F" w14:textId="0086895A" w:rsidR="00C946E7" w:rsidRPr="00D76AD9" w:rsidRDefault="00C946E7" w:rsidP="00C946E7">
            <w:pPr>
              <w:spacing w:line="300" w:lineRule="exact"/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108,963,000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5113D539" w14:textId="47DFA8CA" w:rsidR="00C946E7" w:rsidRPr="00D76AD9" w:rsidRDefault="00C946E7" w:rsidP="00C946E7">
            <w:pPr>
              <w:spacing w:line="300" w:lineRule="exact"/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108,434,153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00E7DA61" w14:textId="47CE326E" w:rsidR="00C946E7" w:rsidRPr="00D76AD9" w:rsidRDefault="00C946E7" w:rsidP="00C946E7">
            <w:pPr>
              <w:spacing w:line="300" w:lineRule="exact"/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59B17994" w14:textId="36DF4890" w:rsidR="00C946E7" w:rsidRPr="00D76AD9" w:rsidRDefault="00C946E7" w:rsidP="00C946E7">
            <w:pPr>
              <w:spacing w:line="300" w:lineRule="exact"/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108,434,153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08920168" w14:textId="3701779E" w:rsidR="00C946E7" w:rsidRPr="00D76AD9" w:rsidRDefault="00C946E7" w:rsidP="00C946E7">
            <w:pPr>
              <w:spacing w:line="300" w:lineRule="exact"/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- 528,847</w:t>
            </w:r>
          </w:p>
        </w:tc>
        <w:tc>
          <w:tcPr>
            <w:tcW w:w="913" w:type="dxa"/>
            <w:tcBorders>
              <w:top w:val="nil"/>
              <w:bottom w:val="nil"/>
              <w:right w:val="nil"/>
            </w:tcBorders>
            <w:vAlign w:val="center"/>
          </w:tcPr>
          <w:p w14:paraId="644C9B2A" w14:textId="71F0699F" w:rsidR="00C946E7" w:rsidRPr="00C346C9" w:rsidRDefault="00C946E7" w:rsidP="00C946E7">
            <w:pPr>
              <w:spacing w:line="30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- 0.49</w:t>
            </w:r>
          </w:p>
        </w:tc>
      </w:tr>
      <w:tr w:rsidR="00C946E7" w:rsidRPr="00A02A36" w14:paraId="77867C8A" w14:textId="77777777" w:rsidTr="00C946E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2391" w:type="dxa"/>
            <w:tcBorders>
              <w:top w:val="nil"/>
              <w:left w:val="nil"/>
              <w:bottom w:val="nil"/>
            </w:tcBorders>
            <w:vAlign w:val="center"/>
          </w:tcPr>
          <w:p w14:paraId="414A98E0" w14:textId="77777777" w:rsidR="00C946E7" w:rsidRPr="00A02A36" w:rsidRDefault="00C946E7" w:rsidP="00C946E7">
            <w:pPr>
              <w:widowControl w:val="0"/>
              <w:overflowPunct/>
              <w:spacing w:line="300" w:lineRule="exact"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02A36">
              <w:rPr>
                <w:rFonts w:cs="Times New Roman"/>
                <w:kern w:val="0"/>
                <w:sz w:val="22"/>
                <w:szCs w:val="20"/>
              </w:rPr>
              <w:t>折減基金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65D7ACE1" w14:textId="3834B89A" w:rsidR="00C946E7" w:rsidRPr="00D76AD9" w:rsidRDefault="00C946E7" w:rsidP="00C946E7">
            <w:pPr>
              <w:spacing w:line="300" w:lineRule="exact"/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108,963,000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1E1015F9" w14:textId="1E3B88E1" w:rsidR="00C946E7" w:rsidRPr="00D76AD9" w:rsidRDefault="00C946E7" w:rsidP="00C946E7">
            <w:pPr>
              <w:spacing w:line="300" w:lineRule="exact"/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108,434,153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6A27A9F3" w14:textId="0A103317" w:rsidR="00C946E7" w:rsidRPr="00D76AD9" w:rsidRDefault="00C946E7" w:rsidP="00C946E7">
            <w:pPr>
              <w:spacing w:line="300" w:lineRule="exact"/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0EAFCDD6" w14:textId="417C5B4E" w:rsidR="00C946E7" w:rsidRPr="00D76AD9" w:rsidRDefault="00C946E7" w:rsidP="00C946E7">
            <w:pPr>
              <w:spacing w:line="300" w:lineRule="exact"/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108,434,153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09783634" w14:textId="37EA1266" w:rsidR="00C946E7" w:rsidRPr="00D76AD9" w:rsidRDefault="00C946E7" w:rsidP="00C946E7">
            <w:pPr>
              <w:spacing w:line="300" w:lineRule="exact"/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- 528,847</w:t>
            </w:r>
          </w:p>
        </w:tc>
        <w:tc>
          <w:tcPr>
            <w:tcW w:w="913" w:type="dxa"/>
            <w:tcBorders>
              <w:top w:val="nil"/>
              <w:bottom w:val="nil"/>
              <w:right w:val="nil"/>
            </w:tcBorders>
            <w:vAlign w:val="center"/>
          </w:tcPr>
          <w:p w14:paraId="63C429DA" w14:textId="42C27EAD" w:rsidR="00C946E7" w:rsidRPr="00D76AD9" w:rsidRDefault="00C946E7" w:rsidP="00C946E7">
            <w:pPr>
              <w:spacing w:line="30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- 0.49</w:t>
            </w:r>
          </w:p>
        </w:tc>
      </w:tr>
      <w:tr w:rsidR="00C946E7" w:rsidRPr="00A02A36" w14:paraId="3C48C736" w14:textId="77777777" w:rsidTr="00C946E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239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D64ACFF" w14:textId="77777777" w:rsidR="00C946E7" w:rsidRPr="00A02A36" w:rsidRDefault="00C946E7" w:rsidP="00C946E7">
            <w:pPr>
              <w:widowControl w:val="0"/>
              <w:overflowPunct/>
              <w:spacing w:line="300" w:lineRule="exact"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02A36">
              <w:rPr>
                <w:rFonts w:cs="Times New Roman"/>
                <w:b/>
                <w:kern w:val="0"/>
                <w:sz w:val="22"/>
                <w:szCs w:val="20"/>
              </w:rPr>
              <w:t>待填補之短</w:t>
            </w:r>
            <w:proofErr w:type="gramStart"/>
            <w:r w:rsidRPr="00A02A36">
              <w:rPr>
                <w:rFonts w:cs="Times New Roman"/>
                <w:b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379" w:type="dxa"/>
            <w:tcBorders>
              <w:top w:val="nil"/>
              <w:bottom w:val="single" w:sz="8" w:space="0" w:color="auto"/>
            </w:tcBorders>
            <w:vAlign w:val="center"/>
          </w:tcPr>
          <w:p w14:paraId="1A4D9E03" w14:textId="3FBD7231" w:rsidR="00C946E7" w:rsidRPr="00D76AD9" w:rsidRDefault="00C946E7" w:rsidP="00C946E7">
            <w:pPr>
              <w:spacing w:line="300" w:lineRule="exact"/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single" w:sz="8" w:space="0" w:color="auto"/>
            </w:tcBorders>
            <w:vAlign w:val="center"/>
          </w:tcPr>
          <w:p w14:paraId="2EB397CE" w14:textId="68E5E606" w:rsidR="00C946E7" w:rsidRPr="00D76AD9" w:rsidRDefault="00C946E7" w:rsidP="00C946E7">
            <w:pPr>
              <w:spacing w:line="300" w:lineRule="exact"/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single" w:sz="8" w:space="0" w:color="auto"/>
            </w:tcBorders>
            <w:vAlign w:val="center"/>
          </w:tcPr>
          <w:p w14:paraId="3AD394F3" w14:textId="2BD8DC1C" w:rsidR="00C946E7" w:rsidRPr="00D76AD9" w:rsidRDefault="00C946E7" w:rsidP="00C946E7">
            <w:pPr>
              <w:spacing w:line="300" w:lineRule="exact"/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single" w:sz="8" w:space="0" w:color="auto"/>
            </w:tcBorders>
            <w:vAlign w:val="center"/>
          </w:tcPr>
          <w:p w14:paraId="62060352" w14:textId="210B3B8B" w:rsidR="00C946E7" w:rsidRPr="00D76AD9" w:rsidRDefault="00C946E7" w:rsidP="00C946E7">
            <w:pPr>
              <w:spacing w:line="300" w:lineRule="exact"/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88" w:type="dxa"/>
            <w:tcBorders>
              <w:top w:val="nil"/>
              <w:bottom w:val="single" w:sz="8" w:space="0" w:color="auto"/>
            </w:tcBorders>
            <w:vAlign w:val="center"/>
          </w:tcPr>
          <w:p w14:paraId="1BBA40DA" w14:textId="34FADB67" w:rsidR="00C946E7" w:rsidRPr="00D76AD9" w:rsidRDefault="00C946E7" w:rsidP="00C946E7">
            <w:pPr>
              <w:spacing w:line="300" w:lineRule="exact"/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913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356996D" w14:textId="55DB900C" w:rsidR="00C946E7" w:rsidRPr="00D76AD9" w:rsidRDefault="00C946E7" w:rsidP="00C946E7">
            <w:pPr>
              <w:spacing w:line="300" w:lineRule="exact"/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--</w:t>
            </w:r>
          </w:p>
        </w:tc>
      </w:tr>
    </w:tbl>
    <w:tbl>
      <w:tblPr>
        <w:tblpPr w:leftFromText="180" w:rightFromText="180" w:vertAnchor="text" w:horzAnchor="margin" w:tblpY="1"/>
        <w:tblW w:w="1020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51"/>
        <w:gridCol w:w="1472"/>
        <w:gridCol w:w="1472"/>
        <w:gridCol w:w="1469"/>
        <w:gridCol w:w="1144"/>
      </w:tblGrid>
      <w:tr w:rsidR="00AE2CFB" w:rsidRPr="00113BD9" w14:paraId="40E3C6AF" w14:textId="77777777" w:rsidTr="00AE2CFB">
        <w:trPr>
          <w:trHeight w:val="737"/>
          <w:tblHeader/>
        </w:trPr>
        <w:tc>
          <w:tcPr>
            <w:tcW w:w="10208" w:type="dxa"/>
            <w:gridSpan w:val="5"/>
            <w:tcBorders>
              <w:bottom w:val="single" w:sz="8" w:space="0" w:color="auto"/>
            </w:tcBorders>
          </w:tcPr>
          <w:p w14:paraId="30F40852" w14:textId="77777777" w:rsidR="00AE2CFB" w:rsidRDefault="00AE2CFB" w:rsidP="00AE2CFB">
            <w:pPr>
              <w:widowControl w:val="0"/>
              <w:overflowPunct/>
              <w:snapToGrid w:val="0"/>
              <w:ind w:leftChars="-138" w:left="-331" w:firstLineChars="0" w:firstLine="0"/>
              <w:jc w:val="center"/>
              <w:rPr>
                <w:rFonts w:cs="Times New Roman"/>
                <w:b/>
                <w:sz w:val="32"/>
                <w:szCs w:val="20"/>
                <w:u w:val="single"/>
              </w:rPr>
            </w:pPr>
            <w:r>
              <w:rPr>
                <w:rFonts w:cs="Times New Roman" w:hint="eastAsia"/>
                <w:b/>
                <w:sz w:val="32"/>
                <w:szCs w:val="20"/>
                <w:u w:val="single"/>
              </w:rPr>
              <w:lastRenderedPageBreak/>
              <w:t xml:space="preserve">　</w:t>
            </w:r>
            <w:r w:rsidRPr="00113BD9">
              <w:rPr>
                <w:rFonts w:cs="Times New Roman" w:hint="eastAsia"/>
                <w:b/>
                <w:sz w:val="32"/>
                <w:szCs w:val="20"/>
                <w:u w:val="single"/>
              </w:rPr>
              <w:t>法務部矯正機關作業基金餘</w:t>
            </w:r>
            <w:proofErr w:type="gramStart"/>
            <w:r w:rsidRPr="00113BD9">
              <w:rPr>
                <w:rFonts w:cs="Times New Roman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113BD9">
              <w:rPr>
                <w:rFonts w:cs="Times New Roman" w:hint="eastAsia"/>
                <w:b/>
                <w:sz w:val="32"/>
                <w:szCs w:val="20"/>
                <w:u w:val="single"/>
              </w:rPr>
              <w:t>審定後現金流量表</w:t>
            </w:r>
            <w:r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　</w:t>
            </w:r>
          </w:p>
          <w:p w14:paraId="1CF011B3" w14:textId="77777777" w:rsidR="00AE2CFB" w:rsidRPr="00113BD9" w:rsidRDefault="00AE2CFB" w:rsidP="00D04B94">
            <w:pPr>
              <w:widowControl w:val="0"/>
              <w:tabs>
                <w:tab w:val="left" w:pos="4469"/>
                <w:tab w:val="left" w:pos="8497"/>
              </w:tabs>
              <w:overflowPunct/>
              <w:snapToGrid w:val="0"/>
              <w:ind w:left="-170" w:rightChars="14" w:right="34" w:firstLineChars="0" w:firstLine="0"/>
              <w:jc w:val="right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113BD9">
              <w:rPr>
                <w:rFonts w:cs="Times New Roman" w:hint="eastAsia"/>
                <w:szCs w:val="20"/>
              </w:rPr>
              <w:t>中華民國</w:t>
            </w:r>
            <w:proofErr w:type="gramStart"/>
            <w:r>
              <w:rPr>
                <w:rFonts w:cs="Times New Roman" w:hint="eastAsia"/>
                <w:szCs w:val="20"/>
              </w:rPr>
              <w:t>114</w:t>
            </w:r>
            <w:proofErr w:type="gramEnd"/>
            <w:r w:rsidRPr="00113BD9">
              <w:rPr>
                <w:rFonts w:cs="Times New Roman" w:hint="eastAsia"/>
                <w:szCs w:val="20"/>
              </w:rPr>
              <w:t>年度</w:t>
            </w:r>
            <w:r w:rsidRPr="00113BD9">
              <w:rPr>
                <w:rFonts w:cs="Times New Roman" w:hint="eastAsia"/>
                <w:szCs w:val="20"/>
              </w:rPr>
              <w:tab/>
            </w:r>
            <w:r w:rsidRPr="00113BD9">
              <w:rPr>
                <w:rFonts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AE2CFB" w:rsidRPr="00113BD9" w14:paraId="3F33315F" w14:textId="77777777" w:rsidTr="00AE2C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  <w:tblHeader/>
        </w:trPr>
        <w:tc>
          <w:tcPr>
            <w:tcW w:w="4651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D4A0C6D" w14:textId="77777777" w:rsidR="00AE2CFB" w:rsidRPr="00243760" w:rsidRDefault="00AE2CFB" w:rsidP="00836949">
            <w:pPr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  <w:r w:rsidRPr="00836949">
              <w:rPr>
                <w:rFonts w:hint="eastAsia"/>
              </w:rPr>
              <w:t>項目</w:t>
            </w:r>
          </w:p>
        </w:tc>
        <w:tc>
          <w:tcPr>
            <w:tcW w:w="1472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1CCB9E2C" w14:textId="77777777" w:rsidR="00AE2CFB" w:rsidRPr="00243760" w:rsidRDefault="00AE2CFB" w:rsidP="00AE2CFB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  <w:r w:rsidRPr="00243760">
              <w:rPr>
                <w:rFonts w:ascii="Times New Roman" w:hAnsi="Times New Roman" w:cs="Times New Roman" w:hint="eastAsia"/>
                <w:szCs w:val="20"/>
              </w:rPr>
              <w:t>預算數</w:t>
            </w:r>
          </w:p>
        </w:tc>
        <w:tc>
          <w:tcPr>
            <w:tcW w:w="1472" w:type="dxa"/>
            <w:vMerge w:val="restart"/>
            <w:tcBorders>
              <w:top w:val="single" w:sz="8" w:space="0" w:color="auto"/>
            </w:tcBorders>
            <w:vAlign w:val="center"/>
          </w:tcPr>
          <w:p w14:paraId="4A7FB91A" w14:textId="77777777" w:rsidR="00AE2CFB" w:rsidRPr="00243760" w:rsidRDefault="00AE2CFB" w:rsidP="00C946E7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  <w:r w:rsidRPr="00243760">
              <w:rPr>
                <w:rFonts w:ascii="Times New Roman" w:hAnsi="Times New Roman" w:cs="Times New Roman" w:hint="eastAsia"/>
                <w:szCs w:val="20"/>
              </w:rPr>
              <w:t>決算數</w:t>
            </w:r>
          </w:p>
        </w:tc>
        <w:tc>
          <w:tcPr>
            <w:tcW w:w="2613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0ED005A" w14:textId="77777777" w:rsidR="00AE2CFB" w:rsidRPr="00C946E7" w:rsidRDefault="00AE2CFB" w:rsidP="00D04B94">
            <w:pPr>
              <w:widowControl w:val="0"/>
              <w:overflowPunct/>
              <w:ind w:lef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  <w:r w:rsidRPr="00C946E7">
              <w:rPr>
                <w:rFonts w:ascii="Times New Roman" w:hAnsi="Times New Roman" w:cs="Times New Roman" w:hint="eastAsia"/>
                <w:szCs w:val="20"/>
              </w:rPr>
              <w:t>比較增減</w:t>
            </w:r>
          </w:p>
        </w:tc>
      </w:tr>
      <w:tr w:rsidR="00AE2CFB" w:rsidRPr="00113BD9" w14:paraId="371E7F2A" w14:textId="77777777" w:rsidTr="00AE2C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  <w:tblHeader/>
        </w:trPr>
        <w:tc>
          <w:tcPr>
            <w:tcW w:w="4651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9F9D797" w14:textId="77777777" w:rsidR="00AE2CFB" w:rsidRPr="00243760" w:rsidRDefault="00AE2CFB" w:rsidP="00AE2CFB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72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70D079AB" w14:textId="77777777" w:rsidR="00AE2CFB" w:rsidRPr="00243760" w:rsidRDefault="00AE2CFB" w:rsidP="00AE2CFB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72" w:type="dxa"/>
            <w:vMerge/>
            <w:tcBorders>
              <w:bottom w:val="single" w:sz="8" w:space="0" w:color="auto"/>
            </w:tcBorders>
            <w:vAlign w:val="center"/>
          </w:tcPr>
          <w:p w14:paraId="08D88FB5" w14:textId="77777777" w:rsidR="00AE2CFB" w:rsidRPr="00243760" w:rsidRDefault="00AE2CFB" w:rsidP="00AE2CFB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70DCC85" w14:textId="77777777" w:rsidR="00AE2CFB" w:rsidRPr="00243760" w:rsidRDefault="00AE2CFB" w:rsidP="00AE2CFB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243760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76C0C3D" w14:textId="77777777" w:rsidR="00AE2CFB" w:rsidRPr="00243760" w:rsidRDefault="00AE2CFB" w:rsidP="00AE2CFB">
            <w:pPr>
              <w:widowControl w:val="0"/>
              <w:overflowPunct/>
              <w:ind w:left="113" w:right="113" w:firstLineChars="0" w:firstLine="0"/>
              <w:jc w:val="center"/>
              <w:rPr>
                <w:rFonts w:cs="Times New Roman"/>
                <w:szCs w:val="20"/>
              </w:rPr>
            </w:pPr>
            <w:r w:rsidRPr="00243760">
              <w:rPr>
                <w:rFonts w:cs="Times New Roman" w:hint="eastAsia"/>
                <w:szCs w:val="20"/>
              </w:rPr>
              <w:t>％</w:t>
            </w:r>
          </w:p>
        </w:tc>
      </w:tr>
      <w:tr w:rsidR="00AE2CFB" w:rsidRPr="00113BD9" w14:paraId="711E1F01" w14:textId="77777777" w:rsidTr="00AE2C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4651" w:type="dxa"/>
            <w:tcBorders>
              <w:top w:val="nil"/>
              <w:left w:val="nil"/>
              <w:bottom w:val="nil"/>
            </w:tcBorders>
            <w:vAlign w:val="center"/>
          </w:tcPr>
          <w:p w14:paraId="28014387" w14:textId="77777777" w:rsidR="00AE2CFB" w:rsidRPr="00500949" w:rsidRDefault="00AE2CFB" w:rsidP="00B16DB5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2"/>
              </w:rPr>
            </w:pPr>
            <w:r w:rsidRPr="00500949">
              <w:rPr>
                <w:rFonts w:cs="Times New Roman" w:hint="eastAsia"/>
                <w:b/>
                <w:kern w:val="0"/>
                <w:sz w:val="22"/>
                <w:szCs w:val="22"/>
              </w:rPr>
              <w:t>業務活動之現金流量</w:t>
            </w:r>
          </w:p>
        </w:tc>
        <w:tc>
          <w:tcPr>
            <w:tcW w:w="1472" w:type="dxa"/>
            <w:tcBorders>
              <w:top w:val="nil"/>
              <w:bottom w:val="nil"/>
            </w:tcBorders>
            <w:vAlign w:val="center"/>
          </w:tcPr>
          <w:p w14:paraId="538860A4" w14:textId="77777777" w:rsidR="00AE2CFB" w:rsidRPr="00DD09DB" w:rsidRDefault="00AE2CFB" w:rsidP="00AE2CFB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nil"/>
              <w:bottom w:val="nil"/>
            </w:tcBorders>
            <w:vAlign w:val="center"/>
          </w:tcPr>
          <w:p w14:paraId="31F0622C" w14:textId="77777777" w:rsidR="00AE2CFB" w:rsidRPr="00DD09DB" w:rsidRDefault="00AE2CFB" w:rsidP="00AE2CFB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nil"/>
              <w:bottom w:val="nil"/>
            </w:tcBorders>
            <w:vAlign w:val="center"/>
          </w:tcPr>
          <w:p w14:paraId="6DF30FB8" w14:textId="77777777" w:rsidR="00AE2CFB" w:rsidRPr="00DD09DB" w:rsidRDefault="00AE2CFB" w:rsidP="00AE2CFB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bottom w:val="nil"/>
              <w:right w:val="nil"/>
            </w:tcBorders>
            <w:vAlign w:val="center"/>
          </w:tcPr>
          <w:p w14:paraId="20AEE89A" w14:textId="77777777" w:rsidR="00AE2CFB" w:rsidRPr="00DD09DB" w:rsidRDefault="00AE2CFB" w:rsidP="00AE2CFB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</w:p>
        </w:tc>
      </w:tr>
      <w:tr w:rsidR="00C946E7" w:rsidRPr="00F10195" w14:paraId="4586F887" w14:textId="77777777" w:rsidTr="00AE2C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4651" w:type="dxa"/>
            <w:tcBorders>
              <w:top w:val="nil"/>
              <w:left w:val="nil"/>
              <w:bottom w:val="nil"/>
            </w:tcBorders>
            <w:vAlign w:val="center"/>
          </w:tcPr>
          <w:p w14:paraId="2B985902" w14:textId="77777777" w:rsidR="00C946E7" w:rsidRPr="00500949" w:rsidRDefault="00C946E7" w:rsidP="00B16DB5">
            <w:pPr>
              <w:widowControl w:val="0"/>
              <w:overflowPunct/>
              <w:ind w:leftChars="200" w:left="480" w:rightChars="-8" w:right="-19" w:firstLineChars="0" w:firstLine="0"/>
              <w:jc w:val="distribute"/>
              <w:rPr>
                <w:rFonts w:cs="Times New Roman"/>
                <w:kern w:val="0"/>
                <w:sz w:val="22"/>
                <w:szCs w:val="22"/>
              </w:rPr>
            </w:pPr>
            <w:r w:rsidRPr="00500949">
              <w:rPr>
                <w:rFonts w:cs="Times New Roman" w:hint="eastAsia"/>
                <w:kern w:val="0"/>
                <w:sz w:val="22"/>
                <w:szCs w:val="22"/>
              </w:rPr>
              <w:t>本期賸餘（短</w:t>
            </w:r>
            <w:proofErr w:type="gramStart"/>
            <w:r w:rsidRPr="00500949">
              <w:rPr>
                <w:rFonts w:cs="Times New Roman" w:hint="eastAsia"/>
                <w:kern w:val="0"/>
                <w:sz w:val="22"/>
                <w:szCs w:val="22"/>
              </w:rPr>
              <w:t>絀</w:t>
            </w:r>
            <w:proofErr w:type="gramEnd"/>
            <w:r w:rsidRPr="00500949">
              <w:rPr>
                <w:rFonts w:cs="Times New Roman" w:hint="eastAsia"/>
                <w:kern w:val="0"/>
                <w:sz w:val="22"/>
                <w:szCs w:val="22"/>
              </w:rPr>
              <w:t>）</w:t>
            </w:r>
          </w:p>
        </w:tc>
        <w:tc>
          <w:tcPr>
            <w:tcW w:w="1472" w:type="dxa"/>
            <w:tcBorders>
              <w:top w:val="nil"/>
              <w:bottom w:val="nil"/>
            </w:tcBorders>
            <w:vAlign w:val="center"/>
          </w:tcPr>
          <w:p w14:paraId="0E9B6E15" w14:textId="7C7C0575" w:rsidR="00C946E7" w:rsidRPr="00500949" w:rsidRDefault="00C946E7" w:rsidP="00C946E7">
            <w:pPr>
              <w:ind w:leftChars="-61" w:left="2" w:rightChars="10" w:right="24" w:hangingChars="82" w:hanging="148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- 108,963,000</w:t>
            </w:r>
          </w:p>
        </w:tc>
        <w:tc>
          <w:tcPr>
            <w:tcW w:w="1472" w:type="dxa"/>
            <w:tcBorders>
              <w:top w:val="nil"/>
              <w:bottom w:val="nil"/>
            </w:tcBorders>
            <w:vAlign w:val="center"/>
          </w:tcPr>
          <w:p w14:paraId="7BDAD29F" w14:textId="0269C9FF" w:rsidR="00C946E7" w:rsidRPr="00500949" w:rsidRDefault="00C946E7" w:rsidP="00C946E7">
            <w:pPr>
              <w:ind w:leftChars="-61" w:left="2" w:rightChars="10" w:right="24" w:hangingChars="82" w:hanging="148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- 108,434,153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center"/>
          </w:tcPr>
          <w:p w14:paraId="14CF2A68" w14:textId="7E0B3C60" w:rsidR="00C946E7" w:rsidRPr="00500949" w:rsidRDefault="00C946E7" w:rsidP="00C946E7">
            <w:pPr>
              <w:ind w:leftChars="-61" w:left="2" w:rightChars="10" w:right="24" w:hangingChars="82" w:hanging="148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528,847</w:t>
            </w:r>
          </w:p>
        </w:tc>
        <w:tc>
          <w:tcPr>
            <w:tcW w:w="1144" w:type="dxa"/>
            <w:tcBorders>
              <w:top w:val="nil"/>
              <w:bottom w:val="nil"/>
              <w:right w:val="nil"/>
            </w:tcBorders>
            <w:vAlign w:val="center"/>
          </w:tcPr>
          <w:p w14:paraId="6A9A8902" w14:textId="07D086AD" w:rsidR="00C946E7" w:rsidRPr="00500949" w:rsidRDefault="00C946E7" w:rsidP="00C946E7">
            <w:pPr>
              <w:ind w:leftChars="-61" w:left="2" w:rightChars="10" w:right="24" w:hangingChars="82" w:hanging="148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- 0.49</w:t>
            </w:r>
          </w:p>
        </w:tc>
      </w:tr>
      <w:tr w:rsidR="00C946E7" w:rsidRPr="00F10195" w14:paraId="30C0B434" w14:textId="77777777" w:rsidTr="00AE2C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4651" w:type="dxa"/>
            <w:tcBorders>
              <w:top w:val="nil"/>
              <w:left w:val="nil"/>
              <w:bottom w:val="nil"/>
            </w:tcBorders>
            <w:vAlign w:val="center"/>
          </w:tcPr>
          <w:p w14:paraId="65F934F9" w14:textId="77777777" w:rsidR="00C946E7" w:rsidRPr="00500949" w:rsidRDefault="00C946E7" w:rsidP="00B16DB5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2"/>
              </w:rPr>
            </w:pPr>
            <w:r w:rsidRPr="00500949">
              <w:rPr>
                <w:rFonts w:cs="Times New Roman" w:hint="eastAsia"/>
                <w:kern w:val="0"/>
                <w:sz w:val="22"/>
                <w:szCs w:val="22"/>
              </w:rPr>
              <w:t>利息股利之調整</w:t>
            </w:r>
          </w:p>
        </w:tc>
        <w:tc>
          <w:tcPr>
            <w:tcW w:w="1472" w:type="dxa"/>
            <w:tcBorders>
              <w:top w:val="nil"/>
              <w:bottom w:val="nil"/>
            </w:tcBorders>
            <w:vAlign w:val="center"/>
          </w:tcPr>
          <w:p w14:paraId="24721DCF" w14:textId="434C3A8A" w:rsidR="00C946E7" w:rsidRPr="00500949" w:rsidRDefault="00C946E7" w:rsidP="00C946E7">
            <w:pPr>
              <w:ind w:leftChars="-61" w:left="2" w:rightChars="10" w:right="24" w:hangingChars="82" w:hanging="148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- 44,615,000</w:t>
            </w:r>
          </w:p>
        </w:tc>
        <w:tc>
          <w:tcPr>
            <w:tcW w:w="1472" w:type="dxa"/>
            <w:tcBorders>
              <w:top w:val="nil"/>
              <w:bottom w:val="nil"/>
            </w:tcBorders>
            <w:vAlign w:val="center"/>
          </w:tcPr>
          <w:p w14:paraId="48EE5083" w14:textId="557D06F6" w:rsidR="00C946E7" w:rsidRPr="00500949" w:rsidRDefault="00C946E7" w:rsidP="00C946E7">
            <w:pPr>
              <w:ind w:leftChars="-61" w:left="2" w:rightChars="10" w:right="24" w:hangingChars="82" w:hanging="148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- 48,431,496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center"/>
          </w:tcPr>
          <w:p w14:paraId="799381E9" w14:textId="471EEECF" w:rsidR="00C946E7" w:rsidRPr="00500949" w:rsidRDefault="00C946E7" w:rsidP="00C946E7">
            <w:pPr>
              <w:ind w:leftChars="-61" w:left="2" w:rightChars="10" w:right="24" w:hangingChars="82" w:hanging="148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- 3,816,496</w:t>
            </w:r>
          </w:p>
        </w:tc>
        <w:tc>
          <w:tcPr>
            <w:tcW w:w="1144" w:type="dxa"/>
            <w:tcBorders>
              <w:top w:val="nil"/>
              <w:bottom w:val="nil"/>
              <w:right w:val="nil"/>
            </w:tcBorders>
            <w:vAlign w:val="center"/>
          </w:tcPr>
          <w:p w14:paraId="2AEBBD0F" w14:textId="3D0007D4" w:rsidR="00C946E7" w:rsidRPr="00500949" w:rsidRDefault="00C946E7" w:rsidP="00C946E7">
            <w:pPr>
              <w:ind w:leftChars="-61" w:left="2" w:rightChars="10" w:right="24" w:hangingChars="82" w:hanging="148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8.55</w:t>
            </w:r>
          </w:p>
        </w:tc>
      </w:tr>
      <w:tr w:rsidR="00C946E7" w:rsidRPr="00F10195" w14:paraId="150354B7" w14:textId="77777777" w:rsidTr="00AE2C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4651" w:type="dxa"/>
            <w:tcBorders>
              <w:top w:val="nil"/>
              <w:left w:val="nil"/>
              <w:bottom w:val="nil"/>
            </w:tcBorders>
            <w:vAlign w:val="center"/>
          </w:tcPr>
          <w:p w14:paraId="6BCDFADE" w14:textId="77777777" w:rsidR="00C946E7" w:rsidRPr="00500949" w:rsidRDefault="00C946E7" w:rsidP="00B16DB5">
            <w:pPr>
              <w:widowControl w:val="0"/>
              <w:overflowPunct/>
              <w:ind w:leftChars="200" w:left="480" w:rightChars="-14" w:right="-34" w:firstLineChars="0" w:firstLine="0"/>
              <w:jc w:val="distribute"/>
              <w:rPr>
                <w:rFonts w:cs="Times New Roman"/>
                <w:kern w:val="0"/>
                <w:sz w:val="22"/>
                <w:szCs w:val="22"/>
              </w:rPr>
            </w:pPr>
            <w:r w:rsidRPr="00500949">
              <w:rPr>
                <w:rFonts w:cs="Times New Roman" w:hint="eastAsia"/>
                <w:kern w:val="0"/>
                <w:sz w:val="22"/>
                <w:szCs w:val="22"/>
              </w:rPr>
              <w:t>未計利息股利之本期賸餘（短</w:t>
            </w:r>
            <w:proofErr w:type="gramStart"/>
            <w:r w:rsidRPr="00500949">
              <w:rPr>
                <w:rFonts w:cs="Times New Roman" w:hint="eastAsia"/>
                <w:kern w:val="0"/>
                <w:sz w:val="22"/>
                <w:szCs w:val="22"/>
              </w:rPr>
              <w:t>絀</w:t>
            </w:r>
            <w:proofErr w:type="gramEnd"/>
            <w:r w:rsidRPr="00500949">
              <w:rPr>
                <w:rFonts w:cs="Times New Roman" w:hint="eastAsia"/>
                <w:kern w:val="0"/>
                <w:sz w:val="22"/>
                <w:szCs w:val="22"/>
              </w:rPr>
              <w:t>）</w:t>
            </w:r>
          </w:p>
        </w:tc>
        <w:tc>
          <w:tcPr>
            <w:tcW w:w="1472" w:type="dxa"/>
            <w:tcBorders>
              <w:top w:val="nil"/>
              <w:bottom w:val="nil"/>
            </w:tcBorders>
            <w:vAlign w:val="center"/>
          </w:tcPr>
          <w:p w14:paraId="581DF788" w14:textId="3EAE1538" w:rsidR="00C946E7" w:rsidRPr="00500949" w:rsidRDefault="00C946E7" w:rsidP="00C946E7">
            <w:pPr>
              <w:ind w:leftChars="-61" w:left="2" w:rightChars="10" w:right="24" w:hangingChars="82" w:hanging="148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- 153,578,000</w:t>
            </w:r>
          </w:p>
        </w:tc>
        <w:tc>
          <w:tcPr>
            <w:tcW w:w="1472" w:type="dxa"/>
            <w:tcBorders>
              <w:top w:val="nil"/>
              <w:bottom w:val="nil"/>
            </w:tcBorders>
            <w:vAlign w:val="center"/>
          </w:tcPr>
          <w:p w14:paraId="10ADF101" w14:textId="015132B0" w:rsidR="00C946E7" w:rsidRPr="00500949" w:rsidRDefault="00C946E7" w:rsidP="00C946E7">
            <w:pPr>
              <w:ind w:leftChars="-61" w:left="2" w:rightChars="10" w:right="24" w:hangingChars="82" w:hanging="148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- 156,865,649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center"/>
          </w:tcPr>
          <w:p w14:paraId="7C03699C" w14:textId="0E96F401" w:rsidR="00C946E7" w:rsidRPr="00500949" w:rsidRDefault="00C946E7" w:rsidP="00C946E7">
            <w:pPr>
              <w:ind w:leftChars="-61" w:left="2" w:rightChars="10" w:right="24" w:hangingChars="82" w:hanging="148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- 3,287,649</w:t>
            </w:r>
          </w:p>
        </w:tc>
        <w:tc>
          <w:tcPr>
            <w:tcW w:w="1144" w:type="dxa"/>
            <w:tcBorders>
              <w:top w:val="nil"/>
              <w:bottom w:val="nil"/>
              <w:right w:val="nil"/>
            </w:tcBorders>
            <w:vAlign w:val="center"/>
          </w:tcPr>
          <w:p w14:paraId="29F772FE" w14:textId="47C4B937" w:rsidR="00C946E7" w:rsidRPr="00500949" w:rsidRDefault="00C946E7" w:rsidP="00C946E7">
            <w:pPr>
              <w:ind w:leftChars="-61" w:left="2" w:rightChars="10" w:right="24" w:hangingChars="82" w:hanging="148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2.14</w:t>
            </w:r>
          </w:p>
        </w:tc>
      </w:tr>
      <w:tr w:rsidR="00C946E7" w:rsidRPr="00F10195" w14:paraId="1534D051" w14:textId="77777777" w:rsidTr="00AE2C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4651" w:type="dxa"/>
            <w:tcBorders>
              <w:top w:val="nil"/>
              <w:left w:val="nil"/>
              <w:bottom w:val="nil"/>
            </w:tcBorders>
            <w:vAlign w:val="center"/>
          </w:tcPr>
          <w:p w14:paraId="3BD5AD2C" w14:textId="77777777" w:rsidR="00C946E7" w:rsidRPr="00500949" w:rsidRDefault="00C946E7" w:rsidP="00B16DB5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2"/>
              </w:rPr>
            </w:pPr>
            <w:r w:rsidRPr="00500949">
              <w:rPr>
                <w:rFonts w:cs="Times New Roman" w:hint="eastAsia"/>
                <w:kern w:val="0"/>
                <w:sz w:val="22"/>
                <w:szCs w:val="22"/>
              </w:rPr>
              <w:t>調整項目</w:t>
            </w:r>
          </w:p>
        </w:tc>
        <w:tc>
          <w:tcPr>
            <w:tcW w:w="1472" w:type="dxa"/>
            <w:tcBorders>
              <w:top w:val="nil"/>
              <w:bottom w:val="nil"/>
            </w:tcBorders>
            <w:vAlign w:val="center"/>
          </w:tcPr>
          <w:p w14:paraId="0F614FC6" w14:textId="3104BD8E" w:rsidR="00C946E7" w:rsidRPr="00500949" w:rsidRDefault="00C946E7" w:rsidP="00C946E7">
            <w:pPr>
              <w:ind w:leftChars="-61" w:left="2" w:rightChars="10" w:right="24" w:hangingChars="82" w:hanging="148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86,344,000</w:t>
            </w:r>
          </w:p>
        </w:tc>
        <w:tc>
          <w:tcPr>
            <w:tcW w:w="1472" w:type="dxa"/>
            <w:tcBorders>
              <w:top w:val="nil"/>
              <w:bottom w:val="nil"/>
            </w:tcBorders>
            <w:vAlign w:val="center"/>
          </w:tcPr>
          <w:p w14:paraId="233E09CA" w14:textId="06B328E3" w:rsidR="00C946E7" w:rsidRPr="00500949" w:rsidRDefault="00C946E7" w:rsidP="00C946E7">
            <w:pPr>
              <w:ind w:leftChars="-61" w:left="2" w:rightChars="10" w:right="24" w:hangingChars="82" w:hanging="148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77,354,082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center"/>
          </w:tcPr>
          <w:p w14:paraId="1E0A6054" w14:textId="479A4856" w:rsidR="00C946E7" w:rsidRPr="00500949" w:rsidRDefault="00C946E7" w:rsidP="00C946E7">
            <w:pPr>
              <w:ind w:leftChars="-61" w:left="2" w:rightChars="10" w:right="24" w:hangingChars="82" w:hanging="148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- 8,989,918</w:t>
            </w:r>
          </w:p>
        </w:tc>
        <w:tc>
          <w:tcPr>
            <w:tcW w:w="1144" w:type="dxa"/>
            <w:tcBorders>
              <w:top w:val="nil"/>
              <w:bottom w:val="nil"/>
              <w:right w:val="nil"/>
            </w:tcBorders>
            <w:vAlign w:val="center"/>
          </w:tcPr>
          <w:p w14:paraId="0F1E371B" w14:textId="1ED030A3" w:rsidR="00C946E7" w:rsidRPr="00500949" w:rsidRDefault="00C946E7" w:rsidP="00C946E7">
            <w:pPr>
              <w:ind w:leftChars="-61" w:left="2" w:rightChars="10" w:right="24" w:hangingChars="82" w:hanging="148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- 10.41</w:t>
            </w:r>
          </w:p>
        </w:tc>
      </w:tr>
      <w:tr w:rsidR="00C946E7" w:rsidRPr="00F10195" w14:paraId="3FA30A91" w14:textId="77777777" w:rsidTr="00AE2C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4651" w:type="dxa"/>
            <w:tcBorders>
              <w:top w:val="nil"/>
              <w:left w:val="nil"/>
              <w:bottom w:val="nil"/>
            </w:tcBorders>
            <w:vAlign w:val="center"/>
          </w:tcPr>
          <w:p w14:paraId="26286E2C" w14:textId="77777777" w:rsidR="00C946E7" w:rsidRPr="00500949" w:rsidRDefault="00C946E7" w:rsidP="00B16DB5">
            <w:pPr>
              <w:widowControl w:val="0"/>
              <w:overflowPunct/>
              <w:ind w:leftChars="200" w:left="480" w:rightChars="-8" w:right="-19" w:firstLineChars="0" w:firstLine="0"/>
              <w:jc w:val="distribute"/>
              <w:rPr>
                <w:rFonts w:cs="Times New Roman"/>
                <w:kern w:val="0"/>
                <w:sz w:val="22"/>
                <w:szCs w:val="22"/>
              </w:rPr>
            </w:pPr>
            <w:r w:rsidRPr="00500949">
              <w:rPr>
                <w:rFonts w:cs="Times New Roman" w:hint="eastAsia"/>
                <w:kern w:val="0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1472" w:type="dxa"/>
            <w:tcBorders>
              <w:top w:val="nil"/>
              <w:bottom w:val="nil"/>
            </w:tcBorders>
            <w:vAlign w:val="center"/>
          </w:tcPr>
          <w:p w14:paraId="7817510B" w14:textId="312F721E" w:rsidR="00C946E7" w:rsidRPr="00500949" w:rsidRDefault="00C946E7" w:rsidP="00C946E7">
            <w:pPr>
              <w:ind w:leftChars="-61" w:left="2" w:rightChars="10" w:right="24" w:hangingChars="82" w:hanging="148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- 67,234,000</w:t>
            </w:r>
          </w:p>
        </w:tc>
        <w:tc>
          <w:tcPr>
            <w:tcW w:w="1472" w:type="dxa"/>
            <w:tcBorders>
              <w:top w:val="nil"/>
              <w:bottom w:val="nil"/>
            </w:tcBorders>
            <w:vAlign w:val="center"/>
          </w:tcPr>
          <w:p w14:paraId="318D02A4" w14:textId="35FC4953" w:rsidR="00C946E7" w:rsidRPr="00500949" w:rsidRDefault="00C946E7" w:rsidP="00C946E7">
            <w:pPr>
              <w:ind w:leftChars="-61" w:left="2" w:rightChars="10" w:right="24" w:hangingChars="82" w:hanging="148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- 79,511,567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center"/>
          </w:tcPr>
          <w:p w14:paraId="09AB19EF" w14:textId="50E2100E" w:rsidR="00C946E7" w:rsidRPr="00500949" w:rsidRDefault="00C946E7" w:rsidP="00C946E7">
            <w:pPr>
              <w:ind w:leftChars="-61" w:left="2" w:rightChars="10" w:right="24" w:hangingChars="82" w:hanging="148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- 12,277,567</w:t>
            </w:r>
          </w:p>
        </w:tc>
        <w:tc>
          <w:tcPr>
            <w:tcW w:w="1144" w:type="dxa"/>
            <w:tcBorders>
              <w:top w:val="nil"/>
              <w:bottom w:val="nil"/>
              <w:right w:val="nil"/>
            </w:tcBorders>
            <w:vAlign w:val="center"/>
          </w:tcPr>
          <w:p w14:paraId="040E9CD3" w14:textId="0159D2EF" w:rsidR="00C946E7" w:rsidRPr="00500949" w:rsidRDefault="00C946E7" w:rsidP="00C946E7">
            <w:pPr>
              <w:ind w:leftChars="-61" w:left="2" w:rightChars="10" w:right="24" w:hangingChars="82" w:hanging="148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18.26</w:t>
            </w:r>
          </w:p>
        </w:tc>
      </w:tr>
      <w:tr w:rsidR="00C946E7" w:rsidRPr="00F10195" w14:paraId="771E934F" w14:textId="77777777" w:rsidTr="00AE2C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4651" w:type="dxa"/>
            <w:tcBorders>
              <w:top w:val="nil"/>
              <w:left w:val="nil"/>
              <w:bottom w:val="nil"/>
            </w:tcBorders>
            <w:vAlign w:val="center"/>
          </w:tcPr>
          <w:p w14:paraId="6CD93431" w14:textId="77777777" w:rsidR="00C946E7" w:rsidRPr="00500949" w:rsidRDefault="00C946E7" w:rsidP="00B16DB5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2"/>
              </w:rPr>
            </w:pPr>
            <w:r w:rsidRPr="00500949">
              <w:rPr>
                <w:rFonts w:cs="Times New Roman" w:hint="eastAsia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1472" w:type="dxa"/>
            <w:tcBorders>
              <w:top w:val="nil"/>
              <w:bottom w:val="nil"/>
            </w:tcBorders>
            <w:vAlign w:val="center"/>
          </w:tcPr>
          <w:p w14:paraId="63B41BA2" w14:textId="3D110F73" w:rsidR="00C946E7" w:rsidRPr="00500949" w:rsidRDefault="00C946E7" w:rsidP="00C946E7">
            <w:pPr>
              <w:ind w:leftChars="-61" w:left="2" w:rightChars="10" w:right="24" w:hangingChars="82" w:hanging="148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44,615,000</w:t>
            </w:r>
          </w:p>
        </w:tc>
        <w:tc>
          <w:tcPr>
            <w:tcW w:w="1472" w:type="dxa"/>
            <w:tcBorders>
              <w:top w:val="nil"/>
              <w:bottom w:val="nil"/>
            </w:tcBorders>
            <w:vAlign w:val="center"/>
          </w:tcPr>
          <w:p w14:paraId="0F94FBFB" w14:textId="24944A82" w:rsidR="00C946E7" w:rsidRPr="00500949" w:rsidRDefault="00C946E7" w:rsidP="00C946E7">
            <w:pPr>
              <w:ind w:leftChars="-61" w:left="2" w:rightChars="10" w:right="24" w:hangingChars="82" w:hanging="148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48,603,746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center"/>
          </w:tcPr>
          <w:p w14:paraId="619395C3" w14:textId="28297F21" w:rsidR="00C946E7" w:rsidRPr="00500949" w:rsidRDefault="00C946E7" w:rsidP="00C946E7">
            <w:pPr>
              <w:ind w:leftChars="-61" w:left="2" w:rightChars="10" w:right="24" w:hangingChars="82" w:hanging="148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3,988,746</w:t>
            </w:r>
          </w:p>
        </w:tc>
        <w:tc>
          <w:tcPr>
            <w:tcW w:w="1144" w:type="dxa"/>
            <w:tcBorders>
              <w:top w:val="nil"/>
              <w:bottom w:val="nil"/>
              <w:right w:val="nil"/>
            </w:tcBorders>
            <w:vAlign w:val="center"/>
          </w:tcPr>
          <w:p w14:paraId="75E541EA" w14:textId="7FE0DAE9" w:rsidR="00C946E7" w:rsidRPr="00500949" w:rsidRDefault="00C946E7" w:rsidP="00C946E7">
            <w:pPr>
              <w:ind w:leftChars="-61" w:left="2" w:rightChars="10" w:right="24" w:hangingChars="82" w:hanging="148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8.94</w:t>
            </w:r>
          </w:p>
        </w:tc>
      </w:tr>
      <w:tr w:rsidR="00C946E7" w:rsidRPr="00113BD9" w14:paraId="353F9BA4" w14:textId="77777777" w:rsidTr="00AE2C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4651" w:type="dxa"/>
            <w:tcBorders>
              <w:top w:val="nil"/>
              <w:left w:val="nil"/>
              <w:bottom w:val="nil"/>
            </w:tcBorders>
            <w:vAlign w:val="center"/>
          </w:tcPr>
          <w:p w14:paraId="6B062DB7" w14:textId="77777777" w:rsidR="00C946E7" w:rsidRPr="00500949" w:rsidRDefault="00C946E7" w:rsidP="00B16DB5">
            <w:pPr>
              <w:widowControl w:val="0"/>
              <w:overflowPunct/>
              <w:ind w:leftChars="100" w:left="240" w:rightChars="-8" w:right="-19" w:firstLineChars="0" w:firstLine="0"/>
              <w:jc w:val="distribute"/>
              <w:rPr>
                <w:rFonts w:cs="Times New Roman"/>
                <w:kern w:val="0"/>
                <w:sz w:val="22"/>
                <w:szCs w:val="22"/>
              </w:rPr>
            </w:pPr>
            <w:r w:rsidRPr="00500949">
              <w:rPr>
                <w:rFonts w:cs="Times New Roman" w:hint="eastAsia"/>
                <w:b/>
                <w:kern w:val="0"/>
                <w:sz w:val="22"/>
                <w:szCs w:val="22"/>
              </w:rPr>
              <w:t>業務活動之淨現金流入（流出）</w:t>
            </w:r>
          </w:p>
        </w:tc>
        <w:tc>
          <w:tcPr>
            <w:tcW w:w="1472" w:type="dxa"/>
            <w:tcBorders>
              <w:top w:val="nil"/>
              <w:bottom w:val="nil"/>
            </w:tcBorders>
            <w:vAlign w:val="center"/>
          </w:tcPr>
          <w:p w14:paraId="6714B499" w14:textId="25AF0F83" w:rsidR="00C946E7" w:rsidRPr="00500949" w:rsidRDefault="00C946E7" w:rsidP="00C946E7">
            <w:pPr>
              <w:ind w:rightChars="10" w:right="24" w:firstLineChars="75" w:firstLine="135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- 22,619,000</w:t>
            </w:r>
          </w:p>
        </w:tc>
        <w:tc>
          <w:tcPr>
            <w:tcW w:w="1472" w:type="dxa"/>
            <w:tcBorders>
              <w:top w:val="nil"/>
              <w:bottom w:val="nil"/>
            </w:tcBorders>
            <w:vAlign w:val="center"/>
          </w:tcPr>
          <w:p w14:paraId="206139CF" w14:textId="4D334953" w:rsidR="00C946E7" w:rsidRPr="00500949" w:rsidRDefault="00C946E7" w:rsidP="00C946E7">
            <w:pPr>
              <w:ind w:rightChars="10" w:right="24" w:firstLineChars="75" w:firstLine="135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- 30,907,821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center"/>
          </w:tcPr>
          <w:p w14:paraId="4CF38713" w14:textId="23BE0AD4" w:rsidR="00C946E7" w:rsidRPr="00500949" w:rsidRDefault="00C946E7" w:rsidP="00C946E7">
            <w:pPr>
              <w:ind w:rightChars="10" w:right="24" w:firstLineChars="75" w:firstLine="135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- 8,288,821</w:t>
            </w:r>
          </w:p>
        </w:tc>
        <w:tc>
          <w:tcPr>
            <w:tcW w:w="1144" w:type="dxa"/>
            <w:tcBorders>
              <w:top w:val="nil"/>
              <w:bottom w:val="nil"/>
              <w:right w:val="nil"/>
            </w:tcBorders>
            <w:vAlign w:val="center"/>
          </w:tcPr>
          <w:p w14:paraId="3591CBAE" w14:textId="6B8BF8F4" w:rsidR="00C946E7" w:rsidRPr="00500949" w:rsidRDefault="00C946E7" w:rsidP="00C946E7">
            <w:pPr>
              <w:ind w:rightChars="10" w:right="24" w:firstLineChars="75" w:firstLine="135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36.65</w:t>
            </w:r>
          </w:p>
        </w:tc>
      </w:tr>
      <w:tr w:rsidR="00C946E7" w:rsidRPr="00113BD9" w14:paraId="7D1C6D94" w14:textId="77777777" w:rsidTr="00AE2C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4651" w:type="dxa"/>
            <w:tcBorders>
              <w:top w:val="nil"/>
              <w:left w:val="nil"/>
              <w:bottom w:val="nil"/>
            </w:tcBorders>
            <w:vAlign w:val="center"/>
          </w:tcPr>
          <w:p w14:paraId="6442BCB7" w14:textId="77777777" w:rsidR="00C946E7" w:rsidRPr="00500949" w:rsidRDefault="00C946E7" w:rsidP="00B16DB5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2"/>
              </w:rPr>
            </w:pPr>
            <w:r w:rsidRPr="00500949">
              <w:rPr>
                <w:rFonts w:cs="Times New Roman" w:hint="eastAsia"/>
                <w:b/>
                <w:kern w:val="0"/>
                <w:sz w:val="22"/>
                <w:szCs w:val="22"/>
              </w:rPr>
              <w:t>投資活動之現金流量</w:t>
            </w:r>
          </w:p>
        </w:tc>
        <w:tc>
          <w:tcPr>
            <w:tcW w:w="1472" w:type="dxa"/>
            <w:tcBorders>
              <w:top w:val="nil"/>
              <w:bottom w:val="nil"/>
            </w:tcBorders>
            <w:vAlign w:val="center"/>
          </w:tcPr>
          <w:p w14:paraId="6F4EA606" w14:textId="10EC04C3" w:rsidR="00C946E7" w:rsidRPr="00500949" w:rsidRDefault="00C946E7" w:rsidP="00C946E7">
            <w:pPr>
              <w:autoSpaceDE w:val="0"/>
              <w:autoSpaceDN w:val="0"/>
              <w:adjustRightInd w:val="0"/>
              <w:ind w:rightChars="10" w:right="24" w:firstLine="360"/>
              <w:jc w:val="right"/>
              <w:rPr>
                <w:rFonts w:asciiTheme="majorEastAsia" w:eastAsiaTheme="majorEastAsia" w:hAnsiTheme="maj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nil"/>
              <w:bottom w:val="nil"/>
            </w:tcBorders>
            <w:vAlign w:val="center"/>
          </w:tcPr>
          <w:p w14:paraId="37442373" w14:textId="3E745BA1" w:rsidR="00C946E7" w:rsidRPr="00500949" w:rsidRDefault="00C946E7" w:rsidP="00C946E7">
            <w:pPr>
              <w:autoSpaceDE w:val="0"/>
              <w:autoSpaceDN w:val="0"/>
              <w:adjustRightInd w:val="0"/>
              <w:ind w:rightChars="10" w:right="24" w:firstLine="360"/>
              <w:jc w:val="right"/>
              <w:rPr>
                <w:rFonts w:asciiTheme="majorEastAsia" w:eastAsiaTheme="majorEastAsia" w:hAnsiTheme="maj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nil"/>
              <w:bottom w:val="nil"/>
            </w:tcBorders>
            <w:vAlign w:val="center"/>
          </w:tcPr>
          <w:p w14:paraId="4C10C293" w14:textId="6581C520" w:rsidR="00C946E7" w:rsidRPr="00500949" w:rsidRDefault="00C946E7" w:rsidP="00C946E7">
            <w:pPr>
              <w:autoSpaceDE w:val="0"/>
              <w:autoSpaceDN w:val="0"/>
              <w:adjustRightInd w:val="0"/>
              <w:ind w:rightChars="10" w:right="24" w:firstLine="360"/>
              <w:jc w:val="right"/>
              <w:rPr>
                <w:rFonts w:asciiTheme="majorEastAsia" w:eastAsiaTheme="majorEastAsia" w:hAnsiTheme="maj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bottom w:val="nil"/>
              <w:right w:val="nil"/>
            </w:tcBorders>
            <w:vAlign w:val="center"/>
          </w:tcPr>
          <w:p w14:paraId="3A056C67" w14:textId="7AF6B4C4" w:rsidR="00C946E7" w:rsidRPr="00500949" w:rsidRDefault="00C946E7" w:rsidP="00C946E7">
            <w:pPr>
              <w:autoSpaceDE w:val="0"/>
              <w:autoSpaceDN w:val="0"/>
              <w:adjustRightInd w:val="0"/>
              <w:ind w:rightChars="10" w:right="24" w:firstLine="360"/>
              <w:jc w:val="right"/>
              <w:rPr>
                <w:rFonts w:asciiTheme="majorEastAsia" w:eastAsiaTheme="majorEastAsia" w:hAnsiTheme="majorEastAsia"/>
                <w:b/>
                <w:bCs/>
                <w:kern w:val="0"/>
                <w:sz w:val="18"/>
                <w:szCs w:val="18"/>
              </w:rPr>
            </w:pPr>
          </w:p>
        </w:tc>
      </w:tr>
      <w:tr w:rsidR="00C946E7" w:rsidRPr="00F10195" w14:paraId="02D3097F" w14:textId="77777777" w:rsidTr="00AE2C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4651" w:type="dxa"/>
            <w:tcBorders>
              <w:top w:val="nil"/>
              <w:left w:val="nil"/>
              <w:bottom w:val="nil"/>
            </w:tcBorders>
            <w:vAlign w:val="center"/>
          </w:tcPr>
          <w:p w14:paraId="46A4AF84" w14:textId="77777777" w:rsidR="00C946E7" w:rsidRPr="00500949" w:rsidRDefault="00C946E7" w:rsidP="00B16DB5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2"/>
              </w:rPr>
            </w:pPr>
            <w:r w:rsidRPr="00500949">
              <w:rPr>
                <w:rFonts w:cs="Times New Roman" w:hint="eastAsia"/>
                <w:kern w:val="0"/>
                <w:sz w:val="22"/>
                <w:szCs w:val="22"/>
              </w:rPr>
              <w:t>減少流動金融資產及短</w:t>
            </w:r>
            <w:proofErr w:type="gramStart"/>
            <w:r w:rsidRPr="00500949">
              <w:rPr>
                <w:rFonts w:cs="Times New Roman" w:hint="eastAsia"/>
                <w:kern w:val="0"/>
                <w:sz w:val="22"/>
                <w:szCs w:val="22"/>
              </w:rPr>
              <w:t>期貸</w:t>
            </w:r>
            <w:proofErr w:type="gramEnd"/>
            <w:r w:rsidRPr="00500949">
              <w:rPr>
                <w:rFonts w:cs="Times New Roman" w:hint="eastAsia"/>
                <w:kern w:val="0"/>
                <w:sz w:val="22"/>
                <w:szCs w:val="22"/>
              </w:rPr>
              <w:t>墊款</w:t>
            </w:r>
          </w:p>
        </w:tc>
        <w:tc>
          <w:tcPr>
            <w:tcW w:w="1472" w:type="dxa"/>
            <w:tcBorders>
              <w:top w:val="nil"/>
              <w:bottom w:val="nil"/>
            </w:tcBorders>
            <w:vAlign w:val="center"/>
          </w:tcPr>
          <w:p w14:paraId="36EE3265" w14:textId="26BFF5E4" w:rsidR="00C946E7" w:rsidRPr="00500949" w:rsidRDefault="00C946E7" w:rsidP="00C946E7">
            <w:pPr>
              <w:ind w:leftChars="-61" w:left="2" w:rightChars="10" w:right="24" w:hangingChars="82" w:hanging="148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24,000,000</w:t>
            </w:r>
          </w:p>
        </w:tc>
        <w:tc>
          <w:tcPr>
            <w:tcW w:w="1472" w:type="dxa"/>
            <w:tcBorders>
              <w:top w:val="nil"/>
              <w:bottom w:val="nil"/>
            </w:tcBorders>
            <w:vAlign w:val="center"/>
          </w:tcPr>
          <w:p w14:paraId="6B10258E" w14:textId="610A353A" w:rsidR="00C946E7" w:rsidRPr="00500949" w:rsidRDefault="00C946E7" w:rsidP="00C946E7">
            <w:pPr>
              <w:ind w:rightChars="10" w:right="24" w:firstLineChars="75" w:firstLine="135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519,430,258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center"/>
          </w:tcPr>
          <w:p w14:paraId="657DA2C2" w14:textId="6EB6C0DC" w:rsidR="00C946E7" w:rsidRPr="00500949" w:rsidRDefault="00C946E7" w:rsidP="00C946E7">
            <w:pPr>
              <w:ind w:rightChars="10" w:right="24" w:firstLineChars="75" w:firstLine="135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495,430,258</w:t>
            </w:r>
          </w:p>
        </w:tc>
        <w:tc>
          <w:tcPr>
            <w:tcW w:w="1144" w:type="dxa"/>
            <w:tcBorders>
              <w:top w:val="nil"/>
              <w:bottom w:val="nil"/>
              <w:right w:val="nil"/>
            </w:tcBorders>
            <w:vAlign w:val="center"/>
          </w:tcPr>
          <w:p w14:paraId="1FD9D527" w14:textId="638FDAE0" w:rsidR="00C946E7" w:rsidRPr="00500949" w:rsidRDefault="00C946E7" w:rsidP="00C946E7">
            <w:pPr>
              <w:ind w:rightChars="10" w:right="24" w:firstLineChars="75" w:firstLine="135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2,064.29</w:t>
            </w:r>
          </w:p>
        </w:tc>
      </w:tr>
      <w:tr w:rsidR="00C946E7" w:rsidRPr="00F10195" w14:paraId="5270AE47" w14:textId="77777777" w:rsidTr="00AE2C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4651" w:type="dxa"/>
            <w:tcBorders>
              <w:top w:val="nil"/>
              <w:left w:val="nil"/>
              <w:bottom w:val="nil"/>
            </w:tcBorders>
            <w:vAlign w:val="center"/>
          </w:tcPr>
          <w:p w14:paraId="751FF5D2" w14:textId="77777777" w:rsidR="00C946E7" w:rsidRPr="00500949" w:rsidRDefault="00C946E7" w:rsidP="00B16DB5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2"/>
              </w:rPr>
            </w:pPr>
            <w:r w:rsidRPr="00500949">
              <w:rPr>
                <w:rFonts w:cs="Times New Roman" w:hint="eastAsia"/>
                <w:kern w:val="0"/>
                <w:sz w:val="22"/>
                <w:szCs w:val="22"/>
              </w:rPr>
              <w:t>減少無形資產及其他資產</w:t>
            </w:r>
          </w:p>
        </w:tc>
        <w:tc>
          <w:tcPr>
            <w:tcW w:w="1472" w:type="dxa"/>
            <w:tcBorders>
              <w:top w:val="nil"/>
              <w:bottom w:val="nil"/>
            </w:tcBorders>
            <w:vAlign w:val="center"/>
          </w:tcPr>
          <w:p w14:paraId="66266B55" w14:textId="6695432F" w:rsidR="00C946E7" w:rsidRPr="00500949" w:rsidRDefault="00C946E7" w:rsidP="00C946E7">
            <w:pPr>
              <w:ind w:leftChars="-61" w:left="2" w:rightChars="10" w:right="24" w:hangingChars="82" w:hanging="148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10,000,000</w:t>
            </w:r>
          </w:p>
        </w:tc>
        <w:tc>
          <w:tcPr>
            <w:tcW w:w="1472" w:type="dxa"/>
            <w:tcBorders>
              <w:top w:val="nil"/>
              <w:bottom w:val="nil"/>
            </w:tcBorders>
            <w:vAlign w:val="center"/>
          </w:tcPr>
          <w:p w14:paraId="6AF077F7" w14:textId="20D04756" w:rsidR="00C946E7" w:rsidRPr="00500949" w:rsidRDefault="00C946E7" w:rsidP="00C946E7">
            <w:pPr>
              <w:ind w:rightChars="10" w:right="24" w:firstLineChars="75" w:firstLine="135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10,673,454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center"/>
          </w:tcPr>
          <w:p w14:paraId="263721A3" w14:textId="42EF4764" w:rsidR="00C946E7" w:rsidRPr="00500949" w:rsidRDefault="00C946E7" w:rsidP="00C946E7">
            <w:pPr>
              <w:ind w:rightChars="10" w:right="24" w:firstLineChars="75" w:firstLine="135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673,454</w:t>
            </w:r>
          </w:p>
        </w:tc>
        <w:tc>
          <w:tcPr>
            <w:tcW w:w="1144" w:type="dxa"/>
            <w:tcBorders>
              <w:top w:val="nil"/>
              <w:bottom w:val="nil"/>
              <w:right w:val="nil"/>
            </w:tcBorders>
            <w:vAlign w:val="center"/>
          </w:tcPr>
          <w:p w14:paraId="2C123B10" w14:textId="45E72D27" w:rsidR="00C946E7" w:rsidRPr="00500949" w:rsidRDefault="00C946E7" w:rsidP="00C946E7">
            <w:pPr>
              <w:ind w:rightChars="10" w:right="24" w:firstLineChars="75" w:firstLine="135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6.73</w:t>
            </w:r>
          </w:p>
        </w:tc>
      </w:tr>
      <w:tr w:rsidR="00C946E7" w:rsidRPr="00F10195" w14:paraId="301705DC" w14:textId="77777777" w:rsidTr="00AE2C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4651" w:type="dxa"/>
            <w:tcBorders>
              <w:top w:val="nil"/>
              <w:left w:val="nil"/>
              <w:bottom w:val="nil"/>
            </w:tcBorders>
            <w:vAlign w:val="center"/>
          </w:tcPr>
          <w:p w14:paraId="47DAAEFC" w14:textId="77777777" w:rsidR="00C946E7" w:rsidRPr="00500949" w:rsidRDefault="00C946E7" w:rsidP="00B16DB5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2"/>
              </w:rPr>
            </w:pPr>
            <w:r w:rsidRPr="00500949">
              <w:rPr>
                <w:rFonts w:cs="Times New Roman" w:hint="eastAsia"/>
                <w:kern w:val="0"/>
                <w:sz w:val="22"/>
                <w:szCs w:val="22"/>
              </w:rPr>
              <w:t>增加流動金融資產及短</w:t>
            </w:r>
            <w:proofErr w:type="gramStart"/>
            <w:r w:rsidRPr="00500949">
              <w:rPr>
                <w:rFonts w:cs="Times New Roman" w:hint="eastAsia"/>
                <w:kern w:val="0"/>
                <w:sz w:val="22"/>
                <w:szCs w:val="22"/>
              </w:rPr>
              <w:t>期貸</w:t>
            </w:r>
            <w:proofErr w:type="gramEnd"/>
            <w:r w:rsidRPr="00500949">
              <w:rPr>
                <w:rFonts w:cs="Times New Roman" w:hint="eastAsia"/>
                <w:kern w:val="0"/>
                <w:sz w:val="22"/>
                <w:szCs w:val="22"/>
              </w:rPr>
              <w:t>墊款</w:t>
            </w:r>
          </w:p>
        </w:tc>
        <w:tc>
          <w:tcPr>
            <w:tcW w:w="1472" w:type="dxa"/>
            <w:tcBorders>
              <w:top w:val="nil"/>
              <w:bottom w:val="nil"/>
            </w:tcBorders>
            <w:vAlign w:val="center"/>
          </w:tcPr>
          <w:p w14:paraId="2B77E78B" w14:textId="59891731" w:rsidR="00C946E7" w:rsidRPr="00500949" w:rsidRDefault="00C946E7" w:rsidP="00C946E7">
            <w:pPr>
              <w:ind w:leftChars="-61" w:left="2" w:rightChars="10" w:right="24" w:hangingChars="82" w:hanging="148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- 24,000,000</w:t>
            </w:r>
          </w:p>
        </w:tc>
        <w:tc>
          <w:tcPr>
            <w:tcW w:w="1472" w:type="dxa"/>
            <w:tcBorders>
              <w:top w:val="nil"/>
              <w:bottom w:val="nil"/>
            </w:tcBorders>
            <w:vAlign w:val="center"/>
          </w:tcPr>
          <w:p w14:paraId="31FA8BD9" w14:textId="1B680C60" w:rsidR="00C946E7" w:rsidRPr="00500949" w:rsidRDefault="00C946E7" w:rsidP="00C946E7">
            <w:pPr>
              <w:ind w:rightChars="10" w:right="24" w:firstLineChars="75" w:firstLine="135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- 755,050,839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center"/>
          </w:tcPr>
          <w:p w14:paraId="73D3E131" w14:textId="4410295E" w:rsidR="00C946E7" w:rsidRPr="00500949" w:rsidRDefault="00C946E7" w:rsidP="00C946E7">
            <w:pPr>
              <w:ind w:rightChars="10" w:right="24" w:firstLineChars="75" w:firstLine="135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- 731,050,839</w:t>
            </w:r>
          </w:p>
        </w:tc>
        <w:tc>
          <w:tcPr>
            <w:tcW w:w="1144" w:type="dxa"/>
            <w:tcBorders>
              <w:top w:val="nil"/>
              <w:bottom w:val="nil"/>
              <w:right w:val="nil"/>
            </w:tcBorders>
            <w:vAlign w:val="center"/>
          </w:tcPr>
          <w:p w14:paraId="2272FB14" w14:textId="66B335E1" w:rsidR="00C946E7" w:rsidRPr="00500949" w:rsidRDefault="00C946E7" w:rsidP="00C946E7">
            <w:pPr>
              <w:ind w:rightChars="10" w:right="24" w:firstLineChars="75" w:firstLine="135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3,046.05</w:t>
            </w:r>
          </w:p>
        </w:tc>
      </w:tr>
      <w:tr w:rsidR="00C946E7" w:rsidRPr="00F10195" w14:paraId="658D8E86" w14:textId="77777777" w:rsidTr="00AE2C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4651" w:type="dxa"/>
            <w:tcBorders>
              <w:top w:val="nil"/>
              <w:left w:val="nil"/>
              <w:bottom w:val="nil"/>
            </w:tcBorders>
            <w:vAlign w:val="center"/>
          </w:tcPr>
          <w:p w14:paraId="7E48895B" w14:textId="77777777" w:rsidR="00C946E7" w:rsidRPr="00500949" w:rsidRDefault="00C946E7" w:rsidP="00B16DB5">
            <w:pPr>
              <w:widowControl w:val="0"/>
              <w:overflowPunct/>
              <w:ind w:leftChars="200" w:left="480" w:rightChars="25" w:right="60" w:firstLineChars="0" w:firstLine="0"/>
              <w:jc w:val="distribute"/>
              <w:rPr>
                <w:rFonts w:cs="Times New Roman"/>
                <w:spacing w:val="-12"/>
                <w:kern w:val="0"/>
                <w:sz w:val="22"/>
                <w:szCs w:val="22"/>
              </w:rPr>
            </w:pPr>
            <w:r w:rsidRPr="00500949">
              <w:rPr>
                <w:rFonts w:cs="Times New Roman" w:hint="eastAsia"/>
                <w:kern w:val="0"/>
                <w:sz w:val="22"/>
                <w:szCs w:val="22"/>
              </w:rPr>
              <w:t>增加不動產、廠房及設備、礦產資源</w:t>
            </w:r>
          </w:p>
        </w:tc>
        <w:tc>
          <w:tcPr>
            <w:tcW w:w="1472" w:type="dxa"/>
            <w:tcBorders>
              <w:top w:val="nil"/>
              <w:bottom w:val="nil"/>
            </w:tcBorders>
            <w:vAlign w:val="center"/>
          </w:tcPr>
          <w:p w14:paraId="3FCA705A" w14:textId="64B637E7" w:rsidR="00C946E7" w:rsidRPr="00500949" w:rsidRDefault="00C946E7" w:rsidP="00C946E7">
            <w:pPr>
              <w:ind w:leftChars="-61" w:left="2" w:rightChars="10" w:right="24" w:hangingChars="82" w:hanging="148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- 6,866,000</w:t>
            </w:r>
          </w:p>
        </w:tc>
        <w:tc>
          <w:tcPr>
            <w:tcW w:w="1472" w:type="dxa"/>
            <w:tcBorders>
              <w:top w:val="nil"/>
              <w:bottom w:val="nil"/>
            </w:tcBorders>
            <w:vAlign w:val="center"/>
          </w:tcPr>
          <w:p w14:paraId="5445161E" w14:textId="2E9AF627" w:rsidR="00C946E7" w:rsidRPr="00500949" w:rsidRDefault="00C946E7" w:rsidP="00C946E7">
            <w:pPr>
              <w:ind w:rightChars="10" w:right="24" w:firstLineChars="75" w:firstLine="135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- 6,719,720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center"/>
          </w:tcPr>
          <w:p w14:paraId="796E6C8A" w14:textId="3D87B130" w:rsidR="00C946E7" w:rsidRPr="00500949" w:rsidRDefault="00C946E7" w:rsidP="00C946E7">
            <w:pPr>
              <w:ind w:rightChars="10" w:right="24" w:firstLineChars="75" w:firstLine="135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146,280</w:t>
            </w:r>
          </w:p>
        </w:tc>
        <w:tc>
          <w:tcPr>
            <w:tcW w:w="1144" w:type="dxa"/>
            <w:tcBorders>
              <w:top w:val="nil"/>
              <w:bottom w:val="nil"/>
              <w:right w:val="nil"/>
            </w:tcBorders>
            <w:vAlign w:val="center"/>
          </w:tcPr>
          <w:p w14:paraId="1C46DCB3" w14:textId="768ED518" w:rsidR="00C946E7" w:rsidRPr="00500949" w:rsidRDefault="00C946E7" w:rsidP="00C946E7">
            <w:pPr>
              <w:ind w:rightChars="10" w:right="24" w:firstLineChars="75" w:firstLine="135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- 2.13</w:t>
            </w:r>
          </w:p>
        </w:tc>
      </w:tr>
      <w:tr w:rsidR="00C946E7" w:rsidRPr="00F10195" w14:paraId="5B72BD0B" w14:textId="77777777" w:rsidTr="00AE2C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4651" w:type="dxa"/>
            <w:tcBorders>
              <w:top w:val="nil"/>
              <w:left w:val="nil"/>
              <w:bottom w:val="nil"/>
            </w:tcBorders>
            <w:vAlign w:val="center"/>
          </w:tcPr>
          <w:p w14:paraId="02A1A02C" w14:textId="77777777" w:rsidR="00C946E7" w:rsidRPr="00500949" w:rsidRDefault="00C946E7" w:rsidP="00B16DB5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2"/>
              </w:rPr>
            </w:pPr>
            <w:r w:rsidRPr="00500949">
              <w:rPr>
                <w:rFonts w:cs="Times New Roman" w:hint="eastAsia"/>
                <w:kern w:val="0"/>
                <w:sz w:val="22"/>
                <w:szCs w:val="22"/>
              </w:rPr>
              <w:t>增加無形資產及其他資產</w:t>
            </w:r>
          </w:p>
        </w:tc>
        <w:tc>
          <w:tcPr>
            <w:tcW w:w="1472" w:type="dxa"/>
            <w:tcBorders>
              <w:top w:val="nil"/>
              <w:bottom w:val="nil"/>
            </w:tcBorders>
            <w:vAlign w:val="center"/>
          </w:tcPr>
          <w:p w14:paraId="0D8A6445" w14:textId="574DF12C" w:rsidR="00C946E7" w:rsidRPr="00500949" w:rsidRDefault="00C946E7" w:rsidP="00C946E7">
            <w:pPr>
              <w:ind w:leftChars="-61" w:left="2" w:rightChars="10" w:right="24" w:hangingChars="82" w:hanging="148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- 52,097,000</w:t>
            </w:r>
          </w:p>
        </w:tc>
        <w:tc>
          <w:tcPr>
            <w:tcW w:w="1472" w:type="dxa"/>
            <w:tcBorders>
              <w:top w:val="nil"/>
              <w:bottom w:val="nil"/>
            </w:tcBorders>
            <w:vAlign w:val="center"/>
          </w:tcPr>
          <w:p w14:paraId="11356BF6" w14:textId="3C803B09" w:rsidR="00C946E7" w:rsidRPr="00500949" w:rsidRDefault="00C946E7" w:rsidP="00C946E7">
            <w:pPr>
              <w:ind w:rightChars="10" w:right="24" w:firstLineChars="75" w:firstLine="135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- 48,705,962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center"/>
          </w:tcPr>
          <w:p w14:paraId="497B6C05" w14:textId="3DE32881" w:rsidR="00C946E7" w:rsidRPr="00500949" w:rsidRDefault="00C946E7" w:rsidP="00C946E7">
            <w:pPr>
              <w:ind w:rightChars="10" w:right="24" w:firstLineChars="75" w:firstLine="135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3,391,038</w:t>
            </w:r>
          </w:p>
        </w:tc>
        <w:tc>
          <w:tcPr>
            <w:tcW w:w="1144" w:type="dxa"/>
            <w:tcBorders>
              <w:top w:val="nil"/>
              <w:bottom w:val="nil"/>
              <w:right w:val="nil"/>
            </w:tcBorders>
            <w:vAlign w:val="center"/>
          </w:tcPr>
          <w:p w14:paraId="1EEBE9BD" w14:textId="6212F79A" w:rsidR="00C946E7" w:rsidRPr="00500949" w:rsidRDefault="00C946E7" w:rsidP="00C946E7">
            <w:pPr>
              <w:ind w:rightChars="10" w:right="24" w:firstLineChars="75" w:firstLine="135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- 6.51</w:t>
            </w:r>
          </w:p>
        </w:tc>
      </w:tr>
      <w:tr w:rsidR="00C946E7" w:rsidRPr="00F10195" w14:paraId="7AA65351" w14:textId="77777777" w:rsidTr="00AE2C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4651" w:type="dxa"/>
            <w:tcBorders>
              <w:top w:val="nil"/>
              <w:left w:val="nil"/>
              <w:bottom w:val="nil"/>
            </w:tcBorders>
            <w:vAlign w:val="center"/>
          </w:tcPr>
          <w:p w14:paraId="5BCB307A" w14:textId="77777777" w:rsidR="00C946E7" w:rsidRPr="00500949" w:rsidRDefault="00C946E7" w:rsidP="00B16DB5">
            <w:pPr>
              <w:widowControl w:val="0"/>
              <w:overflowPunct/>
              <w:ind w:leftChars="100" w:left="240" w:rightChars="-8" w:right="-19" w:firstLineChars="0" w:firstLine="0"/>
              <w:jc w:val="distribute"/>
              <w:rPr>
                <w:rFonts w:cs="Times New Roman"/>
                <w:kern w:val="0"/>
                <w:sz w:val="22"/>
                <w:szCs w:val="22"/>
              </w:rPr>
            </w:pPr>
            <w:r w:rsidRPr="00500949">
              <w:rPr>
                <w:rFonts w:cs="Times New Roman" w:hint="eastAsia"/>
                <w:b/>
                <w:kern w:val="0"/>
                <w:sz w:val="22"/>
                <w:szCs w:val="22"/>
              </w:rPr>
              <w:t>投資活動之淨現金流入（流出）</w:t>
            </w:r>
          </w:p>
        </w:tc>
        <w:tc>
          <w:tcPr>
            <w:tcW w:w="1472" w:type="dxa"/>
            <w:tcBorders>
              <w:top w:val="nil"/>
              <w:bottom w:val="nil"/>
            </w:tcBorders>
            <w:vAlign w:val="center"/>
          </w:tcPr>
          <w:p w14:paraId="1D0F9E3A" w14:textId="1970B87E" w:rsidR="00C946E7" w:rsidRPr="00500949" w:rsidRDefault="00C946E7" w:rsidP="00C946E7">
            <w:pPr>
              <w:ind w:rightChars="10" w:right="24" w:firstLineChars="75" w:firstLine="135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- 48,963,000</w:t>
            </w:r>
          </w:p>
        </w:tc>
        <w:tc>
          <w:tcPr>
            <w:tcW w:w="1472" w:type="dxa"/>
            <w:tcBorders>
              <w:top w:val="nil"/>
              <w:bottom w:val="nil"/>
            </w:tcBorders>
            <w:vAlign w:val="center"/>
          </w:tcPr>
          <w:p w14:paraId="7B35CBBE" w14:textId="20679204" w:rsidR="00C946E7" w:rsidRPr="00500949" w:rsidRDefault="00C946E7" w:rsidP="00C946E7">
            <w:pPr>
              <w:ind w:rightChars="10" w:right="24" w:firstLineChars="75" w:firstLine="135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- 280,372,809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center"/>
          </w:tcPr>
          <w:p w14:paraId="59D62C76" w14:textId="42DDE6CA" w:rsidR="00C946E7" w:rsidRPr="00500949" w:rsidRDefault="00C946E7" w:rsidP="00C946E7">
            <w:pPr>
              <w:ind w:rightChars="10" w:right="24" w:firstLineChars="75" w:firstLine="135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- 231,409,809</w:t>
            </w:r>
          </w:p>
        </w:tc>
        <w:tc>
          <w:tcPr>
            <w:tcW w:w="1144" w:type="dxa"/>
            <w:tcBorders>
              <w:top w:val="nil"/>
              <w:bottom w:val="nil"/>
              <w:right w:val="nil"/>
            </w:tcBorders>
            <w:vAlign w:val="center"/>
          </w:tcPr>
          <w:p w14:paraId="08748F33" w14:textId="4F583EBF" w:rsidR="00C946E7" w:rsidRPr="00500949" w:rsidRDefault="00C946E7" w:rsidP="00C946E7">
            <w:pPr>
              <w:ind w:rightChars="10" w:right="24" w:firstLineChars="75" w:firstLine="135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472.62</w:t>
            </w:r>
          </w:p>
        </w:tc>
      </w:tr>
      <w:tr w:rsidR="00C946E7" w:rsidRPr="00113BD9" w14:paraId="6B2933CD" w14:textId="77777777" w:rsidTr="00AE2C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4651" w:type="dxa"/>
            <w:tcBorders>
              <w:top w:val="nil"/>
              <w:left w:val="nil"/>
              <w:bottom w:val="nil"/>
            </w:tcBorders>
            <w:vAlign w:val="center"/>
          </w:tcPr>
          <w:p w14:paraId="59D748AE" w14:textId="77777777" w:rsidR="00C946E7" w:rsidRPr="00500949" w:rsidRDefault="00C946E7" w:rsidP="00B16DB5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2"/>
              </w:rPr>
            </w:pPr>
            <w:r w:rsidRPr="00500949">
              <w:rPr>
                <w:rFonts w:cs="Times New Roman" w:hint="eastAsia"/>
                <w:b/>
                <w:kern w:val="0"/>
                <w:sz w:val="22"/>
                <w:szCs w:val="22"/>
              </w:rPr>
              <w:t>籌資活動之現金流量</w:t>
            </w:r>
          </w:p>
        </w:tc>
        <w:tc>
          <w:tcPr>
            <w:tcW w:w="1472" w:type="dxa"/>
            <w:tcBorders>
              <w:top w:val="nil"/>
              <w:bottom w:val="nil"/>
            </w:tcBorders>
            <w:vAlign w:val="center"/>
          </w:tcPr>
          <w:p w14:paraId="330C1799" w14:textId="77777777" w:rsidR="00C946E7" w:rsidRPr="00500949" w:rsidRDefault="00C946E7" w:rsidP="00C946E7">
            <w:pPr>
              <w:autoSpaceDE w:val="0"/>
              <w:autoSpaceDN w:val="0"/>
              <w:adjustRightInd w:val="0"/>
              <w:ind w:rightChars="10" w:right="24" w:firstLine="360"/>
              <w:jc w:val="right"/>
              <w:rPr>
                <w:rFonts w:asciiTheme="majorEastAsia" w:eastAsiaTheme="majorEastAsia" w:hAnsiTheme="maj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nil"/>
              <w:bottom w:val="nil"/>
            </w:tcBorders>
            <w:vAlign w:val="center"/>
          </w:tcPr>
          <w:p w14:paraId="71F220FF" w14:textId="77777777" w:rsidR="00C946E7" w:rsidRPr="00500949" w:rsidRDefault="00C946E7" w:rsidP="00C946E7">
            <w:pPr>
              <w:autoSpaceDE w:val="0"/>
              <w:autoSpaceDN w:val="0"/>
              <w:adjustRightInd w:val="0"/>
              <w:ind w:rightChars="10" w:right="24" w:firstLine="360"/>
              <w:jc w:val="right"/>
              <w:rPr>
                <w:rFonts w:asciiTheme="majorEastAsia" w:eastAsiaTheme="majorEastAsia" w:hAnsiTheme="maj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nil"/>
              <w:bottom w:val="nil"/>
            </w:tcBorders>
            <w:vAlign w:val="center"/>
          </w:tcPr>
          <w:p w14:paraId="70E8BD5C" w14:textId="77777777" w:rsidR="00C946E7" w:rsidRPr="00500949" w:rsidRDefault="00C946E7" w:rsidP="00C946E7">
            <w:pPr>
              <w:autoSpaceDE w:val="0"/>
              <w:autoSpaceDN w:val="0"/>
              <w:adjustRightInd w:val="0"/>
              <w:ind w:rightChars="10" w:right="24" w:firstLine="360"/>
              <w:jc w:val="right"/>
              <w:rPr>
                <w:rFonts w:asciiTheme="majorEastAsia" w:eastAsiaTheme="majorEastAsia" w:hAnsiTheme="maj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bottom w:val="nil"/>
              <w:right w:val="nil"/>
            </w:tcBorders>
            <w:vAlign w:val="center"/>
          </w:tcPr>
          <w:p w14:paraId="2BB573D3" w14:textId="77777777" w:rsidR="00C946E7" w:rsidRPr="00500949" w:rsidRDefault="00C946E7" w:rsidP="00C946E7">
            <w:pPr>
              <w:autoSpaceDE w:val="0"/>
              <w:autoSpaceDN w:val="0"/>
              <w:adjustRightInd w:val="0"/>
              <w:ind w:rightChars="10" w:right="24" w:firstLine="360"/>
              <w:jc w:val="right"/>
              <w:rPr>
                <w:rFonts w:asciiTheme="majorEastAsia" w:eastAsiaTheme="majorEastAsia" w:hAnsiTheme="majorEastAsia"/>
                <w:b/>
                <w:bCs/>
                <w:kern w:val="0"/>
                <w:sz w:val="18"/>
                <w:szCs w:val="18"/>
              </w:rPr>
            </w:pPr>
          </w:p>
        </w:tc>
      </w:tr>
      <w:tr w:rsidR="00C946E7" w:rsidRPr="00113BD9" w14:paraId="17833232" w14:textId="77777777" w:rsidTr="00AE2C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4651" w:type="dxa"/>
            <w:tcBorders>
              <w:top w:val="nil"/>
              <w:left w:val="nil"/>
              <w:bottom w:val="nil"/>
            </w:tcBorders>
            <w:vAlign w:val="center"/>
          </w:tcPr>
          <w:p w14:paraId="26B52A9F" w14:textId="77777777" w:rsidR="00C946E7" w:rsidRPr="00500949" w:rsidRDefault="00C946E7" w:rsidP="00B16DB5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12"/>
                <w:kern w:val="0"/>
                <w:sz w:val="22"/>
                <w:szCs w:val="22"/>
              </w:rPr>
            </w:pPr>
            <w:r w:rsidRPr="00500949">
              <w:rPr>
                <w:rFonts w:cs="Times New Roman" w:hint="eastAsia"/>
                <w:spacing w:val="-12"/>
                <w:kern w:val="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1472" w:type="dxa"/>
            <w:tcBorders>
              <w:top w:val="nil"/>
              <w:bottom w:val="nil"/>
            </w:tcBorders>
            <w:vAlign w:val="center"/>
          </w:tcPr>
          <w:p w14:paraId="0F30E603" w14:textId="5641F932" w:rsidR="00C946E7" w:rsidRPr="00500949" w:rsidRDefault="00C946E7" w:rsidP="00C946E7">
            <w:pPr>
              <w:ind w:leftChars="-61" w:left="2" w:rightChars="10" w:right="24" w:hangingChars="82" w:hanging="148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4,000,000</w:t>
            </w:r>
          </w:p>
        </w:tc>
        <w:tc>
          <w:tcPr>
            <w:tcW w:w="1472" w:type="dxa"/>
            <w:tcBorders>
              <w:top w:val="nil"/>
              <w:bottom w:val="nil"/>
            </w:tcBorders>
            <w:vAlign w:val="center"/>
          </w:tcPr>
          <w:p w14:paraId="61F4C92B" w14:textId="2F66EB67" w:rsidR="00C946E7" w:rsidRPr="00500949" w:rsidRDefault="00C946E7" w:rsidP="00C946E7">
            <w:pPr>
              <w:ind w:leftChars="-61" w:left="2" w:rightChars="10" w:right="24" w:hangingChars="82" w:hanging="148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63,587,794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center"/>
          </w:tcPr>
          <w:p w14:paraId="06D66CC9" w14:textId="2DF12FA0" w:rsidR="00C946E7" w:rsidRPr="00500949" w:rsidRDefault="00C946E7" w:rsidP="00C946E7">
            <w:pPr>
              <w:ind w:leftChars="-61" w:left="2" w:rightChars="10" w:right="24" w:hangingChars="82" w:hanging="148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59,587,794</w:t>
            </w:r>
          </w:p>
        </w:tc>
        <w:tc>
          <w:tcPr>
            <w:tcW w:w="1144" w:type="dxa"/>
            <w:tcBorders>
              <w:top w:val="nil"/>
              <w:bottom w:val="nil"/>
              <w:right w:val="nil"/>
            </w:tcBorders>
            <w:vAlign w:val="center"/>
          </w:tcPr>
          <w:p w14:paraId="6B181FA7" w14:textId="217F88B5" w:rsidR="00C946E7" w:rsidRPr="00500949" w:rsidRDefault="00C946E7" w:rsidP="00C946E7">
            <w:pPr>
              <w:ind w:leftChars="-61" w:left="2" w:rightChars="10" w:right="24" w:hangingChars="82" w:hanging="148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1,489.69</w:t>
            </w:r>
          </w:p>
        </w:tc>
      </w:tr>
      <w:tr w:rsidR="00C946E7" w:rsidRPr="00113BD9" w14:paraId="134E8120" w14:textId="77777777" w:rsidTr="00AE2C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4651" w:type="dxa"/>
            <w:tcBorders>
              <w:top w:val="nil"/>
              <w:left w:val="nil"/>
              <w:bottom w:val="nil"/>
            </w:tcBorders>
            <w:vAlign w:val="center"/>
          </w:tcPr>
          <w:p w14:paraId="1F296AA1" w14:textId="77777777" w:rsidR="00C946E7" w:rsidRPr="00500949" w:rsidRDefault="00C946E7" w:rsidP="00B16DB5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12"/>
                <w:kern w:val="0"/>
                <w:sz w:val="22"/>
                <w:szCs w:val="22"/>
              </w:rPr>
            </w:pPr>
            <w:r w:rsidRPr="00500949">
              <w:rPr>
                <w:rFonts w:cs="Times New Roman" w:hint="eastAsia"/>
                <w:spacing w:val="-12"/>
                <w:kern w:val="0"/>
                <w:sz w:val="22"/>
                <w:szCs w:val="22"/>
              </w:rPr>
              <w:t>減少短期債務、流動金融負債及其他負債</w:t>
            </w:r>
          </w:p>
        </w:tc>
        <w:tc>
          <w:tcPr>
            <w:tcW w:w="1472" w:type="dxa"/>
            <w:tcBorders>
              <w:top w:val="nil"/>
              <w:bottom w:val="nil"/>
            </w:tcBorders>
            <w:vAlign w:val="center"/>
          </w:tcPr>
          <w:p w14:paraId="12EC5A63" w14:textId="50AADE1C" w:rsidR="00C946E7" w:rsidRPr="00500949" w:rsidRDefault="00C946E7" w:rsidP="00C946E7">
            <w:pPr>
              <w:ind w:leftChars="-61" w:left="2" w:rightChars="10" w:right="24" w:hangingChars="82" w:hanging="148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472" w:type="dxa"/>
            <w:tcBorders>
              <w:top w:val="nil"/>
              <w:bottom w:val="nil"/>
            </w:tcBorders>
            <w:vAlign w:val="center"/>
          </w:tcPr>
          <w:p w14:paraId="10544EC6" w14:textId="185C7483" w:rsidR="00C946E7" w:rsidRPr="00500949" w:rsidRDefault="00C946E7" w:rsidP="00C946E7">
            <w:pPr>
              <w:ind w:leftChars="-61" w:left="2" w:rightChars="10" w:right="24" w:hangingChars="82" w:hanging="148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- 70,143,194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center"/>
          </w:tcPr>
          <w:p w14:paraId="0D5ECE5C" w14:textId="31B2A6D2" w:rsidR="00C946E7" w:rsidRPr="00500949" w:rsidRDefault="00C946E7" w:rsidP="00C946E7">
            <w:pPr>
              <w:ind w:leftChars="-61" w:left="2" w:rightChars="10" w:right="24" w:hangingChars="82" w:hanging="148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- 70,143,194</w:t>
            </w:r>
          </w:p>
        </w:tc>
        <w:tc>
          <w:tcPr>
            <w:tcW w:w="1144" w:type="dxa"/>
            <w:tcBorders>
              <w:top w:val="nil"/>
              <w:bottom w:val="nil"/>
              <w:right w:val="nil"/>
            </w:tcBorders>
            <w:vAlign w:val="center"/>
          </w:tcPr>
          <w:p w14:paraId="091F5D64" w14:textId="522703CA" w:rsidR="00C946E7" w:rsidRPr="00500949" w:rsidRDefault="00C946E7" w:rsidP="00C946E7">
            <w:pPr>
              <w:ind w:leftChars="-61" w:left="2" w:rightChars="10" w:right="24" w:hangingChars="82" w:hanging="148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C946E7" w:rsidRPr="00113BD9" w14:paraId="19A98583" w14:textId="77777777" w:rsidTr="00AE2C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4651" w:type="dxa"/>
            <w:tcBorders>
              <w:top w:val="nil"/>
              <w:left w:val="nil"/>
              <w:bottom w:val="nil"/>
            </w:tcBorders>
            <w:vAlign w:val="center"/>
          </w:tcPr>
          <w:p w14:paraId="45BC5A27" w14:textId="77777777" w:rsidR="00C946E7" w:rsidRPr="00500949" w:rsidRDefault="00C946E7" w:rsidP="00B16DB5">
            <w:pPr>
              <w:widowControl w:val="0"/>
              <w:overflowPunct/>
              <w:ind w:leftChars="100" w:left="240" w:rightChars="-14" w:right="-34" w:firstLineChars="0" w:firstLine="0"/>
              <w:jc w:val="distribute"/>
              <w:rPr>
                <w:rFonts w:cs="Times New Roman"/>
                <w:kern w:val="0"/>
                <w:sz w:val="22"/>
                <w:szCs w:val="22"/>
              </w:rPr>
            </w:pPr>
            <w:r w:rsidRPr="00500949">
              <w:rPr>
                <w:rFonts w:cs="Times New Roman" w:hint="eastAsia"/>
                <w:b/>
                <w:kern w:val="0"/>
                <w:sz w:val="22"/>
                <w:szCs w:val="22"/>
              </w:rPr>
              <w:t>籌資活動之淨現金流入（流出）</w:t>
            </w:r>
          </w:p>
        </w:tc>
        <w:tc>
          <w:tcPr>
            <w:tcW w:w="1472" w:type="dxa"/>
            <w:tcBorders>
              <w:top w:val="nil"/>
              <w:bottom w:val="nil"/>
            </w:tcBorders>
            <w:vAlign w:val="center"/>
          </w:tcPr>
          <w:p w14:paraId="65DB667A" w14:textId="6BBED40A" w:rsidR="00C946E7" w:rsidRPr="00500949" w:rsidRDefault="00C946E7" w:rsidP="00C946E7">
            <w:pPr>
              <w:ind w:rightChars="10" w:right="24" w:firstLineChars="75" w:firstLine="135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4,000,000</w:t>
            </w:r>
          </w:p>
        </w:tc>
        <w:tc>
          <w:tcPr>
            <w:tcW w:w="1472" w:type="dxa"/>
            <w:tcBorders>
              <w:top w:val="nil"/>
              <w:bottom w:val="nil"/>
            </w:tcBorders>
            <w:vAlign w:val="center"/>
          </w:tcPr>
          <w:p w14:paraId="2CF74E22" w14:textId="3C0E2CCD" w:rsidR="00C946E7" w:rsidRPr="00500949" w:rsidRDefault="00C946E7" w:rsidP="00C946E7">
            <w:pPr>
              <w:ind w:rightChars="10" w:right="24" w:firstLineChars="75" w:firstLine="135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- 6,555,400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center"/>
          </w:tcPr>
          <w:p w14:paraId="267D32D7" w14:textId="6052A5F8" w:rsidR="00C946E7" w:rsidRPr="00500949" w:rsidRDefault="00C946E7" w:rsidP="00C946E7">
            <w:pPr>
              <w:ind w:rightChars="10" w:right="24" w:firstLineChars="75" w:firstLine="135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- 10,555,400</w:t>
            </w:r>
          </w:p>
        </w:tc>
        <w:tc>
          <w:tcPr>
            <w:tcW w:w="1144" w:type="dxa"/>
            <w:tcBorders>
              <w:top w:val="nil"/>
              <w:bottom w:val="nil"/>
              <w:right w:val="nil"/>
            </w:tcBorders>
            <w:vAlign w:val="center"/>
          </w:tcPr>
          <w:p w14:paraId="2C141655" w14:textId="2BEEFF0E" w:rsidR="00C946E7" w:rsidRPr="00500949" w:rsidRDefault="00C946E7" w:rsidP="00C946E7">
            <w:pPr>
              <w:ind w:rightChars="10" w:right="24" w:firstLineChars="75" w:firstLine="135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C946E7" w:rsidRPr="00113BD9" w14:paraId="405BAEDC" w14:textId="77777777" w:rsidTr="00AE2C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4651" w:type="dxa"/>
            <w:tcBorders>
              <w:top w:val="nil"/>
              <w:left w:val="nil"/>
              <w:bottom w:val="nil"/>
            </w:tcBorders>
            <w:vAlign w:val="center"/>
          </w:tcPr>
          <w:p w14:paraId="1773A2C6" w14:textId="77777777" w:rsidR="00C946E7" w:rsidRPr="00500949" w:rsidRDefault="00C946E7" w:rsidP="00B16DB5">
            <w:pPr>
              <w:widowControl w:val="0"/>
              <w:overflowPunct/>
              <w:ind w:rightChars="-14" w:right="-34" w:firstLineChars="0" w:firstLine="0"/>
              <w:jc w:val="distribute"/>
              <w:rPr>
                <w:rFonts w:cs="Times New Roman"/>
                <w:kern w:val="0"/>
                <w:sz w:val="22"/>
                <w:szCs w:val="22"/>
              </w:rPr>
            </w:pPr>
            <w:r w:rsidRPr="00500949">
              <w:rPr>
                <w:rFonts w:cs="Times New Roman" w:hint="eastAsia"/>
                <w:b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1472" w:type="dxa"/>
            <w:tcBorders>
              <w:top w:val="nil"/>
              <w:bottom w:val="nil"/>
            </w:tcBorders>
            <w:vAlign w:val="center"/>
          </w:tcPr>
          <w:p w14:paraId="4A38318A" w14:textId="54FE4A1C" w:rsidR="00C946E7" w:rsidRPr="00500949" w:rsidRDefault="00C946E7" w:rsidP="00C946E7">
            <w:pPr>
              <w:ind w:rightChars="10" w:right="24" w:firstLineChars="75" w:firstLine="135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- 67,582,000</w:t>
            </w:r>
          </w:p>
        </w:tc>
        <w:tc>
          <w:tcPr>
            <w:tcW w:w="1472" w:type="dxa"/>
            <w:tcBorders>
              <w:top w:val="nil"/>
              <w:bottom w:val="nil"/>
            </w:tcBorders>
            <w:vAlign w:val="center"/>
          </w:tcPr>
          <w:p w14:paraId="68D14A08" w14:textId="29F6F0BC" w:rsidR="00C946E7" w:rsidRPr="00500949" w:rsidRDefault="00C946E7" w:rsidP="00C946E7">
            <w:pPr>
              <w:ind w:rightChars="10" w:right="24" w:firstLineChars="75" w:firstLine="135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- 317,836,030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center"/>
          </w:tcPr>
          <w:p w14:paraId="4011F903" w14:textId="5CA00B8E" w:rsidR="00C946E7" w:rsidRPr="00500949" w:rsidRDefault="00C946E7" w:rsidP="00C946E7">
            <w:pPr>
              <w:ind w:rightChars="10" w:right="24" w:firstLineChars="75" w:firstLine="135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- 250,254,030</w:t>
            </w:r>
          </w:p>
        </w:tc>
        <w:tc>
          <w:tcPr>
            <w:tcW w:w="1144" w:type="dxa"/>
            <w:tcBorders>
              <w:top w:val="nil"/>
              <w:bottom w:val="nil"/>
              <w:right w:val="nil"/>
            </w:tcBorders>
            <w:vAlign w:val="center"/>
          </w:tcPr>
          <w:p w14:paraId="0C8AB558" w14:textId="22C87DD7" w:rsidR="00C946E7" w:rsidRPr="00500949" w:rsidRDefault="00C946E7" w:rsidP="00C946E7">
            <w:pPr>
              <w:ind w:rightChars="10" w:right="24" w:firstLineChars="75" w:firstLine="135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370.30</w:t>
            </w:r>
          </w:p>
        </w:tc>
      </w:tr>
      <w:tr w:rsidR="00C946E7" w:rsidRPr="00113BD9" w14:paraId="05E10CDA" w14:textId="77777777" w:rsidTr="00AE2C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4651" w:type="dxa"/>
            <w:tcBorders>
              <w:top w:val="nil"/>
              <w:left w:val="nil"/>
              <w:bottom w:val="nil"/>
            </w:tcBorders>
            <w:vAlign w:val="center"/>
          </w:tcPr>
          <w:p w14:paraId="1850091D" w14:textId="77777777" w:rsidR="00C946E7" w:rsidRPr="00500949" w:rsidRDefault="00C946E7" w:rsidP="00B16DB5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2"/>
              </w:rPr>
            </w:pPr>
            <w:r w:rsidRPr="00500949">
              <w:rPr>
                <w:rFonts w:cs="Times New Roman" w:hint="eastAsia"/>
                <w:b/>
                <w:kern w:val="0"/>
                <w:sz w:val="22"/>
                <w:szCs w:val="22"/>
              </w:rPr>
              <w:t>期初現金及約當現金</w:t>
            </w:r>
          </w:p>
        </w:tc>
        <w:tc>
          <w:tcPr>
            <w:tcW w:w="1472" w:type="dxa"/>
            <w:tcBorders>
              <w:top w:val="nil"/>
              <w:bottom w:val="nil"/>
            </w:tcBorders>
            <w:vAlign w:val="center"/>
          </w:tcPr>
          <w:p w14:paraId="517A532F" w14:textId="40E388EF" w:rsidR="00C946E7" w:rsidRPr="00500949" w:rsidRDefault="00C946E7" w:rsidP="00C946E7">
            <w:pPr>
              <w:ind w:rightChars="10" w:right="24" w:firstLineChars="75" w:firstLine="135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566,436,000</w:t>
            </w:r>
          </w:p>
        </w:tc>
        <w:tc>
          <w:tcPr>
            <w:tcW w:w="1472" w:type="dxa"/>
            <w:tcBorders>
              <w:top w:val="nil"/>
              <w:bottom w:val="nil"/>
            </w:tcBorders>
            <w:vAlign w:val="center"/>
          </w:tcPr>
          <w:p w14:paraId="5CD60E03" w14:textId="1D1AAA01" w:rsidR="00C946E7" w:rsidRPr="00500949" w:rsidRDefault="00C946E7" w:rsidP="00C946E7">
            <w:pPr>
              <w:ind w:rightChars="10" w:right="24" w:firstLineChars="75" w:firstLine="135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612,364,321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center"/>
          </w:tcPr>
          <w:p w14:paraId="1AE45E10" w14:textId="3AE62615" w:rsidR="00C946E7" w:rsidRPr="00500949" w:rsidRDefault="00C946E7" w:rsidP="00C946E7">
            <w:pPr>
              <w:ind w:rightChars="10" w:right="24" w:firstLineChars="75" w:firstLine="135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45,928,321</w:t>
            </w:r>
          </w:p>
        </w:tc>
        <w:tc>
          <w:tcPr>
            <w:tcW w:w="1144" w:type="dxa"/>
            <w:tcBorders>
              <w:top w:val="nil"/>
              <w:bottom w:val="nil"/>
              <w:right w:val="nil"/>
            </w:tcBorders>
            <w:vAlign w:val="center"/>
          </w:tcPr>
          <w:p w14:paraId="45F93E8A" w14:textId="51D80E48" w:rsidR="00C946E7" w:rsidRPr="00500949" w:rsidRDefault="00C946E7" w:rsidP="00C946E7">
            <w:pPr>
              <w:ind w:rightChars="10" w:right="24" w:firstLineChars="75" w:firstLine="135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8.11</w:t>
            </w:r>
          </w:p>
        </w:tc>
      </w:tr>
      <w:tr w:rsidR="00C946E7" w:rsidRPr="00113BD9" w14:paraId="0093DD24" w14:textId="77777777" w:rsidTr="004103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7"/>
        </w:trPr>
        <w:tc>
          <w:tcPr>
            <w:tcW w:w="465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5B6BD12" w14:textId="77777777" w:rsidR="00C946E7" w:rsidRPr="00500949" w:rsidRDefault="00C946E7" w:rsidP="00B16DB5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2"/>
              </w:rPr>
            </w:pPr>
            <w:r w:rsidRPr="00500949">
              <w:rPr>
                <w:rFonts w:cs="Times New Roman" w:hint="eastAsia"/>
                <w:b/>
                <w:kern w:val="0"/>
                <w:sz w:val="22"/>
                <w:szCs w:val="22"/>
              </w:rPr>
              <w:t>期末現金及約當現金</w:t>
            </w:r>
          </w:p>
        </w:tc>
        <w:tc>
          <w:tcPr>
            <w:tcW w:w="1472" w:type="dxa"/>
            <w:tcBorders>
              <w:top w:val="nil"/>
              <w:bottom w:val="single" w:sz="8" w:space="0" w:color="auto"/>
            </w:tcBorders>
            <w:vAlign w:val="center"/>
          </w:tcPr>
          <w:p w14:paraId="6E802604" w14:textId="2FAE9260" w:rsidR="00C946E7" w:rsidRPr="00500949" w:rsidRDefault="00C946E7" w:rsidP="00C946E7">
            <w:pPr>
              <w:ind w:rightChars="10" w:right="24" w:firstLineChars="75" w:firstLine="135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498,854,000</w:t>
            </w:r>
          </w:p>
        </w:tc>
        <w:tc>
          <w:tcPr>
            <w:tcW w:w="1472" w:type="dxa"/>
            <w:tcBorders>
              <w:top w:val="nil"/>
              <w:bottom w:val="single" w:sz="8" w:space="0" w:color="auto"/>
            </w:tcBorders>
            <w:vAlign w:val="center"/>
          </w:tcPr>
          <w:p w14:paraId="453F566C" w14:textId="3AED18E6" w:rsidR="00C946E7" w:rsidRPr="00500949" w:rsidRDefault="00C946E7" w:rsidP="00C946E7">
            <w:pPr>
              <w:ind w:rightChars="10" w:right="24" w:firstLineChars="75" w:firstLine="135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294,528,291</w:t>
            </w:r>
          </w:p>
        </w:tc>
        <w:tc>
          <w:tcPr>
            <w:tcW w:w="1469" w:type="dxa"/>
            <w:tcBorders>
              <w:top w:val="nil"/>
              <w:bottom w:val="single" w:sz="8" w:space="0" w:color="auto"/>
            </w:tcBorders>
            <w:vAlign w:val="center"/>
          </w:tcPr>
          <w:p w14:paraId="29E34786" w14:textId="39182F05" w:rsidR="00C946E7" w:rsidRPr="00500949" w:rsidRDefault="00C946E7" w:rsidP="00C946E7">
            <w:pPr>
              <w:ind w:rightChars="10" w:right="24" w:firstLineChars="75" w:firstLine="135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- 204,325,709</w:t>
            </w:r>
          </w:p>
        </w:tc>
        <w:tc>
          <w:tcPr>
            <w:tcW w:w="114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F3BB4CD" w14:textId="300162CC" w:rsidR="00C946E7" w:rsidRPr="00500949" w:rsidRDefault="00C946E7" w:rsidP="00C946E7">
            <w:pPr>
              <w:ind w:rightChars="10" w:right="24" w:firstLineChars="75" w:firstLine="135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- 40.96</w:t>
            </w:r>
          </w:p>
        </w:tc>
      </w:tr>
      <w:tr w:rsidR="00AE2CFB" w:rsidRPr="00113BD9" w14:paraId="6146527F" w14:textId="77777777" w:rsidTr="004103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91"/>
        </w:trPr>
        <w:tc>
          <w:tcPr>
            <w:tcW w:w="10208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43975830" w14:textId="77777777" w:rsidR="00AE2CFB" w:rsidRDefault="00AE2CFB" w:rsidP="00AE2CFB">
            <w:pPr>
              <w:adjustRightInd w:val="0"/>
              <w:snapToGrid w:val="0"/>
              <w:ind w:firstLineChars="0" w:firstLine="0"/>
              <w:rPr>
                <w:sz w:val="18"/>
                <w:szCs w:val="18"/>
              </w:rPr>
            </w:pPr>
            <w:proofErr w:type="gramStart"/>
            <w:r w:rsidRPr="00814048">
              <w:rPr>
                <w:rFonts w:hint="eastAsia"/>
                <w:sz w:val="18"/>
                <w:szCs w:val="18"/>
              </w:rPr>
              <w:t>註</w:t>
            </w:r>
            <w:proofErr w:type="gramEnd"/>
            <w:r w:rsidRPr="00814048">
              <w:rPr>
                <w:rFonts w:hint="eastAsia"/>
                <w:sz w:val="18"/>
                <w:szCs w:val="18"/>
              </w:rPr>
              <w:t>：1.本表係</w:t>
            </w:r>
            <w:proofErr w:type="gramStart"/>
            <w:r w:rsidRPr="00814048">
              <w:rPr>
                <w:rFonts w:hint="eastAsia"/>
                <w:sz w:val="18"/>
                <w:szCs w:val="18"/>
              </w:rPr>
              <w:t>採</w:t>
            </w:r>
            <w:proofErr w:type="gramEnd"/>
            <w:r w:rsidRPr="00814048">
              <w:rPr>
                <w:rFonts w:hint="eastAsia"/>
                <w:sz w:val="18"/>
                <w:szCs w:val="18"/>
              </w:rPr>
              <w:t>現金及約當現金基礎，包括現金及自投資日起3個月內到期或清償之債權證券。</w:t>
            </w:r>
          </w:p>
          <w:p w14:paraId="201F066D" w14:textId="77777777" w:rsidR="00AE2CFB" w:rsidRPr="00D76AD9" w:rsidRDefault="00AE2CFB" w:rsidP="001C37F6">
            <w:pPr>
              <w:adjustRightInd w:val="0"/>
              <w:snapToGrid w:val="0"/>
              <w:ind w:leftChars="150" w:left="475" w:hangingChars="64" w:hanging="115"/>
              <w:rPr>
                <w:rFonts w:ascii="新細明體" w:hAnsi="新細明體"/>
                <w:b/>
                <w:kern w:val="0"/>
                <w:sz w:val="18"/>
              </w:rPr>
            </w:pPr>
            <w:r w:rsidRPr="00814048">
              <w:rPr>
                <w:rFonts w:hint="eastAsia"/>
                <w:sz w:val="18"/>
                <w:szCs w:val="18"/>
              </w:rPr>
              <w:t>2.本表「調整項目」欄所列，包括提存呆帳、</w:t>
            </w:r>
            <w:proofErr w:type="gramStart"/>
            <w:r w:rsidRPr="00814048">
              <w:rPr>
                <w:rFonts w:hint="eastAsia"/>
                <w:sz w:val="18"/>
                <w:szCs w:val="18"/>
              </w:rPr>
              <w:t>醫療折</w:t>
            </w:r>
            <w:proofErr w:type="gramEnd"/>
            <w:r w:rsidRPr="00814048">
              <w:rPr>
                <w:rFonts w:hint="eastAsia"/>
                <w:sz w:val="18"/>
                <w:szCs w:val="18"/>
              </w:rPr>
              <w:t>讓及評價短</w:t>
            </w:r>
            <w:proofErr w:type="gramStart"/>
            <w:r w:rsidRPr="00814048">
              <w:rPr>
                <w:rFonts w:hint="eastAsia"/>
                <w:sz w:val="18"/>
                <w:szCs w:val="18"/>
              </w:rPr>
              <w:t>絀</w:t>
            </w:r>
            <w:proofErr w:type="gramEnd"/>
            <w:r w:rsidRPr="00814048">
              <w:rPr>
                <w:rFonts w:hint="eastAsia"/>
                <w:sz w:val="18"/>
                <w:szCs w:val="18"/>
              </w:rPr>
              <w:t>、提存各項準備、折舊、減損及折耗、攤銷、兌換短</w:t>
            </w:r>
            <w:proofErr w:type="gramStart"/>
            <w:r w:rsidRPr="00814048">
              <w:rPr>
                <w:rFonts w:hint="eastAsia"/>
                <w:sz w:val="18"/>
                <w:szCs w:val="18"/>
              </w:rPr>
              <w:t>絀</w:t>
            </w:r>
            <w:proofErr w:type="gramEnd"/>
            <w:r w:rsidRPr="00814048">
              <w:rPr>
                <w:rFonts w:hint="eastAsia"/>
                <w:sz w:val="18"/>
                <w:szCs w:val="18"/>
              </w:rPr>
              <w:t>（賸餘）、處理資產短</w:t>
            </w:r>
            <w:proofErr w:type="gramStart"/>
            <w:r w:rsidRPr="00814048">
              <w:rPr>
                <w:rFonts w:hint="eastAsia"/>
                <w:sz w:val="18"/>
                <w:szCs w:val="18"/>
              </w:rPr>
              <w:t>絀</w:t>
            </w:r>
            <w:proofErr w:type="gramEnd"/>
            <w:r w:rsidRPr="00814048">
              <w:rPr>
                <w:rFonts w:hint="eastAsia"/>
                <w:sz w:val="18"/>
                <w:szCs w:val="18"/>
              </w:rPr>
              <w:t>（賸餘）、債務整理短</w:t>
            </w:r>
            <w:proofErr w:type="gramStart"/>
            <w:r w:rsidRPr="00814048">
              <w:rPr>
                <w:rFonts w:hint="eastAsia"/>
                <w:sz w:val="18"/>
                <w:szCs w:val="18"/>
              </w:rPr>
              <w:t>絀</w:t>
            </w:r>
            <w:proofErr w:type="gramEnd"/>
            <w:r w:rsidRPr="00814048">
              <w:rPr>
                <w:rFonts w:hint="eastAsia"/>
                <w:sz w:val="18"/>
                <w:szCs w:val="18"/>
              </w:rPr>
              <w:t>（賸餘）、其他、</w:t>
            </w:r>
            <w:proofErr w:type="gramStart"/>
            <w:r w:rsidRPr="00814048">
              <w:rPr>
                <w:rFonts w:hint="eastAsia"/>
                <w:sz w:val="18"/>
                <w:szCs w:val="18"/>
              </w:rPr>
              <w:t>流動資產淨減</w:t>
            </w:r>
            <w:proofErr w:type="gramEnd"/>
            <w:r w:rsidRPr="00814048">
              <w:rPr>
                <w:rFonts w:hint="eastAsia"/>
                <w:sz w:val="18"/>
                <w:szCs w:val="18"/>
              </w:rPr>
              <w:t>（淨增）及流動負債淨增（淨減）。</w:t>
            </w:r>
          </w:p>
        </w:tc>
      </w:tr>
    </w:tbl>
    <w:tbl>
      <w:tblPr>
        <w:tblW w:w="10166" w:type="dxa"/>
        <w:tblInd w:w="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51"/>
        <w:gridCol w:w="1628"/>
        <w:gridCol w:w="728"/>
        <w:gridCol w:w="1618"/>
        <w:gridCol w:w="727"/>
        <w:gridCol w:w="1572"/>
        <w:gridCol w:w="830"/>
        <w:gridCol w:w="12"/>
      </w:tblGrid>
      <w:tr w:rsidR="003024DB" w:rsidRPr="00A47B81" w14:paraId="5264906D" w14:textId="77777777" w:rsidTr="00D04B94">
        <w:trPr>
          <w:gridAfter w:val="1"/>
          <w:wAfter w:w="12" w:type="dxa"/>
          <w:trHeight w:val="737"/>
          <w:tblHeader/>
        </w:trPr>
        <w:tc>
          <w:tcPr>
            <w:tcW w:w="10154" w:type="dxa"/>
            <w:gridSpan w:val="7"/>
            <w:tcBorders>
              <w:bottom w:val="single" w:sz="8" w:space="0" w:color="auto"/>
            </w:tcBorders>
          </w:tcPr>
          <w:p w14:paraId="228C8C07" w14:textId="77777777" w:rsidR="003024DB" w:rsidRDefault="003024DB" w:rsidP="00410354">
            <w:pPr>
              <w:widowControl w:val="0"/>
              <w:overflowPunct/>
              <w:snapToGrid w:val="0"/>
              <w:ind w:leftChars="-138" w:left="-331" w:firstLineChars="0" w:firstLine="0"/>
              <w:jc w:val="center"/>
              <w:rPr>
                <w:rFonts w:cs="Times New Roman"/>
                <w:b/>
                <w:sz w:val="32"/>
                <w:szCs w:val="20"/>
                <w:u w:val="single"/>
              </w:rPr>
            </w:pPr>
            <w:r>
              <w:lastRenderedPageBreak/>
              <w:br w:type="page"/>
            </w:r>
            <w:r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　</w:t>
            </w:r>
            <w:r w:rsidRPr="00CB7F08">
              <w:rPr>
                <w:rFonts w:cs="Times New Roman"/>
                <w:b/>
                <w:sz w:val="32"/>
                <w:szCs w:val="20"/>
                <w:u w:val="single"/>
              </w:rPr>
              <w:t>法務部矯正機關作業基金</w:t>
            </w:r>
            <w:r w:rsidRPr="00CB7F08">
              <w:rPr>
                <w:rFonts w:cs="Times New Roman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Pr="00CB7F08">
              <w:rPr>
                <w:rFonts w:cs="Times New Roman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CB7F08">
              <w:rPr>
                <w:rFonts w:cs="Times New Roman" w:hint="eastAsia"/>
                <w:b/>
                <w:sz w:val="32"/>
                <w:szCs w:val="20"/>
                <w:u w:val="single"/>
              </w:rPr>
              <w:t>審定後平衡表</w:t>
            </w:r>
            <w:r w:rsidRPr="00113BD9"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　</w:t>
            </w:r>
          </w:p>
          <w:p w14:paraId="04E4A397" w14:textId="4006C5E1" w:rsidR="003024DB" w:rsidRPr="00577105" w:rsidRDefault="003024DB" w:rsidP="00410354">
            <w:pPr>
              <w:widowControl w:val="0"/>
              <w:tabs>
                <w:tab w:val="left" w:pos="4946"/>
                <w:tab w:val="left" w:pos="8497"/>
              </w:tabs>
              <w:overflowPunct/>
              <w:snapToGrid w:val="0"/>
              <w:ind w:left="-170" w:firstLineChars="0" w:firstLine="0"/>
              <w:jc w:val="right"/>
              <w:rPr>
                <w:rFonts w:cs="Times New Roman"/>
                <w:szCs w:val="20"/>
              </w:rPr>
            </w:pPr>
            <w:r>
              <w:rPr>
                <w:rFonts w:hint="eastAsia"/>
              </w:rPr>
              <w:t>中華民國</w:t>
            </w:r>
            <w:r w:rsidRPr="00004D6F">
              <w:t>1</w:t>
            </w:r>
            <w:r>
              <w:rPr>
                <w:rFonts w:hint="eastAsia"/>
              </w:rPr>
              <w:t>1</w:t>
            </w:r>
            <w:r w:rsidR="00410354">
              <w:t>4</w:t>
            </w:r>
            <w:r>
              <w:rPr>
                <w:rFonts w:hint="eastAsia"/>
              </w:rPr>
              <w:t>年12月31日</w:t>
            </w:r>
            <w:r>
              <w:rPr>
                <w:rFonts w:hint="eastAsia"/>
              </w:rPr>
              <w:tab/>
            </w:r>
            <w:r>
              <w:rPr>
                <w:rFonts w:hint="eastAsia"/>
                <w:spacing w:val="-20"/>
                <w:kern w:val="0"/>
              </w:rPr>
              <w:t>單位：新臺幣元</w:t>
            </w:r>
          </w:p>
        </w:tc>
      </w:tr>
      <w:tr w:rsidR="003024DB" w:rsidRPr="00A47B81" w14:paraId="6CF98E39" w14:textId="77777777" w:rsidTr="00D04B9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7"/>
        </w:trPr>
        <w:tc>
          <w:tcPr>
            <w:tcW w:w="3051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70584C1" w14:textId="77777777" w:rsidR="003024DB" w:rsidRPr="00780D6B" w:rsidRDefault="003024DB" w:rsidP="00836949">
            <w:pPr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836949">
              <w:rPr>
                <w:rFonts w:hint="eastAsia"/>
              </w:rPr>
              <w:t>科目</w:t>
            </w:r>
          </w:p>
        </w:tc>
        <w:tc>
          <w:tcPr>
            <w:tcW w:w="235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9C2D42E" w14:textId="6F35C751" w:rsidR="003024DB" w:rsidRPr="00780D6B" w:rsidRDefault="00F94CB0" w:rsidP="00410354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114</w:t>
            </w:r>
            <w:r w:rsidR="003024DB" w:rsidRPr="00780D6B">
              <w:rPr>
                <w:rFonts w:cs="Times New Roman" w:hint="eastAsia"/>
                <w:szCs w:val="20"/>
              </w:rPr>
              <w:t>年12月31日</w:t>
            </w:r>
          </w:p>
        </w:tc>
        <w:tc>
          <w:tcPr>
            <w:tcW w:w="2345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3252AA20" w14:textId="3BA603A1" w:rsidR="003024DB" w:rsidRPr="00780D6B" w:rsidRDefault="00F94CB0" w:rsidP="00410354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113</w:t>
            </w:r>
            <w:r w:rsidR="003024DB" w:rsidRPr="00780D6B">
              <w:rPr>
                <w:rFonts w:cs="Times New Roman" w:hint="eastAsia"/>
                <w:szCs w:val="20"/>
              </w:rPr>
              <w:t>年12月31日</w:t>
            </w:r>
          </w:p>
        </w:tc>
        <w:tc>
          <w:tcPr>
            <w:tcW w:w="2414" w:type="dxa"/>
            <w:gridSpan w:val="3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855570E" w14:textId="77777777" w:rsidR="003024DB" w:rsidRPr="00780D6B" w:rsidRDefault="003024DB" w:rsidP="00D04B94">
            <w:pPr>
              <w:widowControl w:val="0"/>
              <w:overflowPunct/>
              <w:ind w:leftChars="20" w:left="48" w:rightChars="-9" w:right="-22" w:firstLineChars="0" w:firstLine="0"/>
              <w:jc w:val="distribute"/>
              <w:rPr>
                <w:rFonts w:cs="Times New Roman"/>
                <w:szCs w:val="20"/>
              </w:rPr>
            </w:pPr>
            <w:r w:rsidRPr="00780D6B">
              <w:rPr>
                <w:rFonts w:cs="Times New Roman" w:hint="eastAsia"/>
                <w:szCs w:val="20"/>
              </w:rPr>
              <w:t>比較增減</w:t>
            </w:r>
          </w:p>
        </w:tc>
      </w:tr>
      <w:tr w:rsidR="003024DB" w:rsidRPr="00A47B81" w14:paraId="68BF15F9" w14:textId="77777777" w:rsidTr="00D04B9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7"/>
        </w:trPr>
        <w:tc>
          <w:tcPr>
            <w:tcW w:w="3051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CD20E41" w14:textId="77777777" w:rsidR="003024DB" w:rsidRPr="00780D6B" w:rsidRDefault="003024DB" w:rsidP="00410354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628" w:type="dxa"/>
            <w:tcBorders>
              <w:bottom w:val="single" w:sz="8" w:space="0" w:color="auto"/>
            </w:tcBorders>
            <w:vAlign w:val="center"/>
          </w:tcPr>
          <w:p w14:paraId="61799CAB" w14:textId="77777777" w:rsidR="003024DB" w:rsidRPr="00780D6B" w:rsidRDefault="003024DB" w:rsidP="00410354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780D6B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728" w:type="dxa"/>
            <w:tcBorders>
              <w:bottom w:val="single" w:sz="8" w:space="0" w:color="auto"/>
            </w:tcBorders>
            <w:vAlign w:val="center"/>
          </w:tcPr>
          <w:p w14:paraId="117C29C9" w14:textId="77777777" w:rsidR="003024DB" w:rsidRPr="00780D6B" w:rsidRDefault="003024DB" w:rsidP="00410354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780D6B">
              <w:rPr>
                <w:rFonts w:cs="Times New Roman" w:hint="eastAsia"/>
                <w:szCs w:val="20"/>
              </w:rPr>
              <w:t>％</w:t>
            </w:r>
          </w:p>
        </w:tc>
        <w:tc>
          <w:tcPr>
            <w:tcW w:w="1618" w:type="dxa"/>
            <w:tcBorders>
              <w:bottom w:val="single" w:sz="8" w:space="0" w:color="auto"/>
            </w:tcBorders>
            <w:vAlign w:val="center"/>
          </w:tcPr>
          <w:p w14:paraId="635BB971" w14:textId="77777777" w:rsidR="003024DB" w:rsidRPr="00780D6B" w:rsidRDefault="003024DB" w:rsidP="00410354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780D6B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727" w:type="dxa"/>
            <w:tcBorders>
              <w:bottom w:val="single" w:sz="8" w:space="0" w:color="auto"/>
            </w:tcBorders>
            <w:vAlign w:val="center"/>
          </w:tcPr>
          <w:p w14:paraId="50E61172" w14:textId="77777777" w:rsidR="003024DB" w:rsidRPr="00780D6B" w:rsidRDefault="003024DB" w:rsidP="00410354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780D6B">
              <w:rPr>
                <w:rFonts w:cs="Times New Roman" w:hint="eastAsia"/>
                <w:szCs w:val="20"/>
              </w:rPr>
              <w:t>％</w:t>
            </w:r>
          </w:p>
        </w:tc>
        <w:tc>
          <w:tcPr>
            <w:tcW w:w="1572" w:type="dxa"/>
            <w:tcBorders>
              <w:bottom w:val="single" w:sz="8" w:space="0" w:color="auto"/>
            </w:tcBorders>
            <w:vAlign w:val="center"/>
          </w:tcPr>
          <w:p w14:paraId="253823BF" w14:textId="77777777" w:rsidR="003024DB" w:rsidRPr="00780D6B" w:rsidRDefault="003024DB" w:rsidP="00410354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780D6B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842" w:type="dxa"/>
            <w:gridSpan w:val="2"/>
            <w:tcBorders>
              <w:bottom w:val="single" w:sz="8" w:space="0" w:color="auto"/>
              <w:right w:val="nil"/>
            </w:tcBorders>
            <w:vAlign w:val="center"/>
          </w:tcPr>
          <w:p w14:paraId="75C02E59" w14:textId="77777777" w:rsidR="003024DB" w:rsidRPr="00780D6B" w:rsidRDefault="003024DB" w:rsidP="00410354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780D6B">
              <w:rPr>
                <w:rFonts w:cs="Times New Roman" w:hint="eastAsia"/>
                <w:szCs w:val="20"/>
              </w:rPr>
              <w:t>％</w:t>
            </w:r>
          </w:p>
        </w:tc>
      </w:tr>
      <w:tr w:rsidR="0076725A" w:rsidRPr="00A47B81" w14:paraId="3462977F" w14:textId="77777777" w:rsidTr="00D04B9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9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05BAE53A" w14:textId="77777777" w:rsidR="0076725A" w:rsidRPr="004D6039" w:rsidRDefault="0076725A" w:rsidP="00410354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D6039">
              <w:rPr>
                <w:rFonts w:cs="Times New Roman"/>
                <w:b/>
                <w:kern w:val="0"/>
                <w:szCs w:val="20"/>
              </w:rPr>
              <w:t>資產</w:t>
            </w:r>
          </w:p>
        </w:tc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6DF88788" w14:textId="383EB4BB" w:rsidR="0076725A" w:rsidRPr="00500949" w:rsidRDefault="0076725A" w:rsidP="00410354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3,879,754,210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center"/>
          </w:tcPr>
          <w:p w14:paraId="727465B6" w14:textId="475FD594" w:rsidR="0076725A" w:rsidRPr="00500949" w:rsidRDefault="0076725A" w:rsidP="00410354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100.00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766EFA50" w14:textId="61975AC3" w:rsidR="0076725A" w:rsidRPr="00500949" w:rsidRDefault="0076725A" w:rsidP="00410354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3,995,649,545</w:t>
            </w:r>
          </w:p>
        </w:tc>
        <w:tc>
          <w:tcPr>
            <w:tcW w:w="727" w:type="dxa"/>
            <w:tcBorders>
              <w:top w:val="nil"/>
              <w:bottom w:val="nil"/>
            </w:tcBorders>
            <w:vAlign w:val="center"/>
          </w:tcPr>
          <w:p w14:paraId="1A85D15E" w14:textId="3B9F762B" w:rsidR="0076725A" w:rsidRPr="00500949" w:rsidRDefault="0076725A" w:rsidP="00410354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100.00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1ABDB1D5" w14:textId="610A9741" w:rsidR="0076725A" w:rsidRPr="00500949" w:rsidRDefault="0076725A" w:rsidP="00410354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- 115,895,335</w:t>
            </w:r>
          </w:p>
        </w:tc>
        <w:tc>
          <w:tcPr>
            <w:tcW w:w="84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A5BF212" w14:textId="7C992EFE" w:rsidR="0076725A" w:rsidRPr="00500949" w:rsidRDefault="0076725A" w:rsidP="00410354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- 2.90</w:t>
            </w:r>
          </w:p>
        </w:tc>
      </w:tr>
      <w:tr w:rsidR="0076725A" w:rsidRPr="00A47B81" w14:paraId="36067EFE" w14:textId="77777777" w:rsidTr="00D04B9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9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455ABFD3" w14:textId="77777777" w:rsidR="0076725A" w:rsidRPr="004D6039" w:rsidRDefault="0076725A" w:rsidP="00410354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D6039">
              <w:rPr>
                <w:rFonts w:cs="Times New Roman"/>
                <w:kern w:val="0"/>
                <w:sz w:val="22"/>
                <w:szCs w:val="20"/>
              </w:rPr>
              <w:t>流動資產</w:t>
            </w:r>
          </w:p>
        </w:tc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457DCF94" w14:textId="4EDC8157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3,154,970,401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center"/>
          </w:tcPr>
          <w:p w14:paraId="06913703" w14:textId="43F1206B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81.32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0BF82431" w14:textId="7A669A52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3,228,630,895</w:t>
            </w:r>
          </w:p>
        </w:tc>
        <w:tc>
          <w:tcPr>
            <w:tcW w:w="727" w:type="dxa"/>
            <w:tcBorders>
              <w:top w:val="nil"/>
              <w:bottom w:val="nil"/>
            </w:tcBorders>
            <w:vAlign w:val="center"/>
          </w:tcPr>
          <w:p w14:paraId="499124D2" w14:textId="74EC4BD8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80.80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603E6EE5" w14:textId="6BC0C9B6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- 73,660,494</w:t>
            </w:r>
          </w:p>
        </w:tc>
        <w:tc>
          <w:tcPr>
            <w:tcW w:w="84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6312287" w14:textId="550D26B6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- 2.28</w:t>
            </w:r>
          </w:p>
        </w:tc>
      </w:tr>
      <w:tr w:rsidR="0076725A" w:rsidRPr="00A47B81" w14:paraId="363C2F17" w14:textId="77777777" w:rsidTr="00D04B9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9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3242A9F8" w14:textId="77777777" w:rsidR="0076725A" w:rsidRPr="004D6039" w:rsidRDefault="0076725A" w:rsidP="00410354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D6039">
              <w:rPr>
                <w:rFonts w:cs="Times New Roman"/>
                <w:kern w:val="0"/>
                <w:sz w:val="22"/>
                <w:szCs w:val="20"/>
              </w:rPr>
              <w:t>現金</w:t>
            </w:r>
          </w:p>
        </w:tc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427F64D0" w14:textId="43A5C2D7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294,528,291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center"/>
          </w:tcPr>
          <w:p w14:paraId="2C4B519C" w14:textId="6636576E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7.59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6086A38A" w14:textId="195C22DE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612,364,321</w:t>
            </w:r>
          </w:p>
        </w:tc>
        <w:tc>
          <w:tcPr>
            <w:tcW w:w="727" w:type="dxa"/>
            <w:tcBorders>
              <w:top w:val="nil"/>
              <w:bottom w:val="nil"/>
            </w:tcBorders>
            <w:vAlign w:val="center"/>
          </w:tcPr>
          <w:p w14:paraId="283CC51E" w14:textId="1DC57C1B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15.33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3E62DD86" w14:textId="1DC279F4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- 317,836,030</w:t>
            </w:r>
          </w:p>
        </w:tc>
        <w:tc>
          <w:tcPr>
            <w:tcW w:w="84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1D93E69" w14:textId="03ECC763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- 51.90</w:t>
            </w:r>
          </w:p>
        </w:tc>
      </w:tr>
      <w:tr w:rsidR="0076725A" w:rsidRPr="00A47B81" w14:paraId="615A1592" w14:textId="77777777" w:rsidTr="00D04B9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9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3DE76364" w14:textId="77777777" w:rsidR="0076725A" w:rsidRPr="004D6039" w:rsidRDefault="0076725A" w:rsidP="00410354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D6039">
              <w:rPr>
                <w:rFonts w:cs="Times New Roman"/>
                <w:kern w:val="0"/>
                <w:sz w:val="22"/>
                <w:szCs w:val="20"/>
              </w:rPr>
              <w:t>流動金融資產</w:t>
            </w:r>
          </w:p>
        </w:tc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70DCCB97" w14:textId="645C6658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2,733,700,000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center"/>
          </w:tcPr>
          <w:p w14:paraId="617B5F02" w14:textId="74183516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70.46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54F8B301" w14:textId="698AAA04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2,498,050,000</w:t>
            </w:r>
          </w:p>
        </w:tc>
        <w:tc>
          <w:tcPr>
            <w:tcW w:w="727" w:type="dxa"/>
            <w:tcBorders>
              <w:top w:val="nil"/>
              <w:bottom w:val="nil"/>
            </w:tcBorders>
            <w:vAlign w:val="center"/>
          </w:tcPr>
          <w:p w14:paraId="63F8210D" w14:textId="05484390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62.52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4118DAF2" w14:textId="0A2E539E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235,650,000</w:t>
            </w:r>
          </w:p>
        </w:tc>
        <w:tc>
          <w:tcPr>
            <w:tcW w:w="84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1944CFA" w14:textId="7D230458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9.43</w:t>
            </w:r>
          </w:p>
        </w:tc>
      </w:tr>
      <w:tr w:rsidR="0076725A" w:rsidRPr="00A47B81" w14:paraId="0CD29DA8" w14:textId="77777777" w:rsidTr="00D04B9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9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57FA5A87" w14:textId="77777777" w:rsidR="0076725A" w:rsidRPr="004D6039" w:rsidRDefault="0076725A" w:rsidP="00410354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D6039">
              <w:rPr>
                <w:rFonts w:cs="Times New Roman"/>
                <w:kern w:val="0"/>
                <w:sz w:val="22"/>
                <w:szCs w:val="20"/>
              </w:rPr>
              <w:t>應收款項</w:t>
            </w:r>
          </w:p>
        </w:tc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3A6FDABD" w14:textId="6CC4622E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52,644,984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center"/>
          </w:tcPr>
          <w:p w14:paraId="70275B80" w14:textId="6459D983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1.36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30EE2B59" w14:textId="501FEFCB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42,288,758</w:t>
            </w:r>
          </w:p>
        </w:tc>
        <w:tc>
          <w:tcPr>
            <w:tcW w:w="727" w:type="dxa"/>
            <w:tcBorders>
              <w:top w:val="nil"/>
              <w:bottom w:val="nil"/>
            </w:tcBorders>
            <w:vAlign w:val="center"/>
          </w:tcPr>
          <w:p w14:paraId="3C01B3E6" w14:textId="36764372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1.06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285F4BBC" w14:textId="74AE09B3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10,356,226</w:t>
            </w:r>
          </w:p>
        </w:tc>
        <w:tc>
          <w:tcPr>
            <w:tcW w:w="84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AE92238" w14:textId="2E2A0F39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24.49</w:t>
            </w:r>
          </w:p>
        </w:tc>
      </w:tr>
      <w:tr w:rsidR="0076725A" w:rsidRPr="00A47B81" w14:paraId="3AB8A93A" w14:textId="77777777" w:rsidTr="00D04B9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9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06F6EB4F" w14:textId="77777777" w:rsidR="0076725A" w:rsidRPr="004D6039" w:rsidRDefault="0076725A" w:rsidP="00410354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D6039">
              <w:rPr>
                <w:rFonts w:cs="Times New Roman"/>
                <w:kern w:val="0"/>
                <w:sz w:val="22"/>
                <w:szCs w:val="20"/>
              </w:rPr>
              <w:t>存貨</w:t>
            </w:r>
          </w:p>
        </w:tc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49ADEECB" w14:textId="1876AE76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59,451,755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center"/>
          </w:tcPr>
          <w:p w14:paraId="30AECB52" w14:textId="1F2E844E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1.53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3CBAE002" w14:textId="6237A6C6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58,626,409</w:t>
            </w:r>
          </w:p>
        </w:tc>
        <w:tc>
          <w:tcPr>
            <w:tcW w:w="727" w:type="dxa"/>
            <w:tcBorders>
              <w:top w:val="nil"/>
              <w:bottom w:val="nil"/>
            </w:tcBorders>
            <w:vAlign w:val="center"/>
          </w:tcPr>
          <w:p w14:paraId="683070AF" w14:textId="5965BE09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1.47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255FE01D" w14:textId="1C5548F0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825,346</w:t>
            </w:r>
          </w:p>
        </w:tc>
        <w:tc>
          <w:tcPr>
            <w:tcW w:w="84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A2579A5" w14:textId="26A2C217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1.41</w:t>
            </w:r>
          </w:p>
        </w:tc>
      </w:tr>
      <w:tr w:rsidR="0076725A" w:rsidRPr="00A47B81" w14:paraId="0A2FF87C" w14:textId="77777777" w:rsidTr="00D04B9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9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5940DA54" w14:textId="77777777" w:rsidR="0076725A" w:rsidRPr="004D6039" w:rsidRDefault="0076725A" w:rsidP="00410354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D6039">
              <w:rPr>
                <w:rFonts w:cs="Times New Roman"/>
                <w:kern w:val="0"/>
                <w:sz w:val="22"/>
                <w:szCs w:val="20"/>
              </w:rPr>
              <w:t>消耗性生物資產－流動</w:t>
            </w:r>
          </w:p>
        </w:tc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2804B490" w14:textId="1483896C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13,820,208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center"/>
          </w:tcPr>
          <w:p w14:paraId="578FCF4E" w14:textId="2DB4963F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0.36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4310B8C1" w14:textId="5E4A15D2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16,057,349</w:t>
            </w:r>
          </w:p>
        </w:tc>
        <w:tc>
          <w:tcPr>
            <w:tcW w:w="727" w:type="dxa"/>
            <w:tcBorders>
              <w:top w:val="nil"/>
              <w:bottom w:val="nil"/>
            </w:tcBorders>
            <w:vAlign w:val="center"/>
          </w:tcPr>
          <w:p w14:paraId="738CA0A6" w14:textId="77333A6B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0.40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74FBE6A7" w14:textId="72869F06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- 2,237,141</w:t>
            </w:r>
          </w:p>
        </w:tc>
        <w:tc>
          <w:tcPr>
            <w:tcW w:w="84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ECC99AA" w14:textId="6DFAAD84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- 13.93</w:t>
            </w:r>
          </w:p>
        </w:tc>
      </w:tr>
      <w:tr w:rsidR="0076725A" w:rsidRPr="00A47B81" w14:paraId="6DD9A0F4" w14:textId="77777777" w:rsidTr="00D04B9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9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6D5C6BE9" w14:textId="77777777" w:rsidR="0076725A" w:rsidRPr="004D6039" w:rsidRDefault="0076725A" w:rsidP="00410354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D6039">
              <w:rPr>
                <w:rFonts w:cs="Times New Roman"/>
                <w:kern w:val="0"/>
                <w:sz w:val="22"/>
                <w:szCs w:val="20"/>
              </w:rPr>
              <w:t>預付款項</w:t>
            </w:r>
          </w:p>
        </w:tc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0DA4B2B3" w14:textId="4E8A577E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733,011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center"/>
          </w:tcPr>
          <w:p w14:paraId="0268239F" w14:textId="61F02F13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0.02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702B2CC7" w14:textId="114E10A2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1,122,487</w:t>
            </w:r>
          </w:p>
        </w:tc>
        <w:tc>
          <w:tcPr>
            <w:tcW w:w="727" w:type="dxa"/>
            <w:tcBorders>
              <w:top w:val="nil"/>
              <w:bottom w:val="nil"/>
            </w:tcBorders>
            <w:vAlign w:val="center"/>
          </w:tcPr>
          <w:p w14:paraId="4361B9F8" w14:textId="1DFDDBD6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0.03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17282A40" w14:textId="7BF8759D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- 389,476</w:t>
            </w:r>
          </w:p>
        </w:tc>
        <w:tc>
          <w:tcPr>
            <w:tcW w:w="84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AE993D7" w14:textId="74C847A9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- 34.70</w:t>
            </w:r>
          </w:p>
        </w:tc>
      </w:tr>
      <w:tr w:rsidR="0076725A" w:rsidRPr="00A47B81" w14:paraId="73ECA99B" w14:textId="77777777" w:rsidTr="00D04B9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9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5100A89A" w14:textId="77777777" w:rsidR="0076725A" w:rsidRPr="004D6039" w:rsidRDefault="0076725A" w:rsidP="00410354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D6039">
              <w:rPr>
                <w:rFonts w:cs="Times New Roman"/>
                <w:kern w:val="0"/>
                <w:sz w:val="22"/>
                <w:szCs w:val="20"/>
              </w:rPr>
              <w:t>短</w:t>
            </w:r>
            <w:proofErr w:type="gramStart"/>
            <w:r w:rsidRPr="004D6039">
              <w:rPr>
                <w:rFonts w:cs="Times New Roman"/>
                <w:kern w:val="0"/>
                <w:sz w:val="22"/>
                <w:szCs w:val="20"/>
              </w:rPr>
              <w:t>期貸</w:t>
            </w:r>
            <w:proofErr w:type="gramEnd"/>
            <w:r w:rsidRPr="004D6039">
              <w:rPr>
                <w:rFonts w:cs="Times New Roman"/>
                <w:kern w:val="0"/>
                <w:sz w:val="22"/>
                <w:szCs w:val="20"/>
              </w:rPr>
              <w:t>墊款</w:t>
            </w:r>
          </w:p>
        </w:tc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2150EE72" w14:textId="2D4959B6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92,152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center"/>
          </w:tcPr>
          <w:p w14:paraId="38D83E5E" w14:textId="052A008A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0.00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5ADD6367" w14:textId="7B062AF1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121,571</w:t>
            </w:r>
          </w:p>
        </w:tc>
        <w:tc>
          <w:tcPr>
            <w:tcW w:w="727" w:type="dxa"/>
            <w:tcBorders>
              <w:top w:val="nil"/>
              <w:bottom w:val="nil"/>
            </w:tcBorders>
            <w:vAlign w:val="center"/>
          </w:tcPr>
          <w:p w14:paraId="7A3B5CA7" w14:textId="4316AA9E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0.00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525E64A2" w14:textId="1FEF2F23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- 29,419</w:t>
            </w:r>
          </w:p>
        </w:tc>
        <w:tc>
          <w:tcPr>
            <w:tcW w:w="84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A477F56" w14:textId="58EC21F5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- 24.20</w:t>
            </w:r>
          </w:p>
        </w:tc>
      </w:tr>
      <w:tr w:rsidR="0076725A" w:rsidRPr="00A47B81" w14:paraId="73F2E2F7" w14:textId="77777777" w:rsidTr="00D04B9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9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59339552" w14:textId="77777777" w:rsidR="0076725A" w:rsidRPr="004D6039" w:rsidRDefault="0076725A" w:rsidP="00410354">
            <w:pPr>
              <w:widowControl w:val="0"/>
              <w:overflowPunct/>
              <w:ind w:leftChars="100" w:left="240" w:rightChars="36" w:right="86" w:firstLineChars="0" w:firstLine="0"/>
              <w:jc w:val="distribute"/>
              <w:rPr>
                <w:rFonts w:cs="Times New Roman"/>
                <w:spacing w:val="-6"/>
                <w:w w:val="90"/>
                <w:kern w:val="0"/>
                <w:sz w:val="22"/>
                <w:szCs w:val="20"/>
              </w:rPr>
            </w:pPr>
            <w:r w:rsidRPr="004D6039">
              <w:rPr>
                <w:rFonts w:cs="Times New Roman"/>
                <w:spacing w:val="-24"/>
                <w:w w:val="90"/>
                <w:kern w:val="0"/>
                <w:sz w:val="22"/>
                <w:szCs w:val="20"/>
              </w:rPr>
              <w:t>投資、長期應收款、貸墊款及準備金</w:t>
            </w:r>
          </w:p>
        </w:tc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2AF447ED" w14:textId="1C93862B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57,250,462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center"/>
          </w:tcPr>
          <w:p w14:paraId="78782077" w14:textId="1F41D55B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1.48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33827F79" w14:textId="6EC93906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56,807,095</w:t>
            </w:r>
          </w:p>
        </w:tc>
        <w:tc>
          <w:tcPr>
            <w:tcW w:w="727" w:type="dxa"/>
            <w:tcBorders>
              <w:top w:val="nil"/>
              <w:bottom w:val="nil"/>
            </w:tcBorders>
            <w:vAlign w:val="center"/>
          </w:tcPr>
          <w:p w14:paraId="306123BE" w14:textId="0CDB4457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1.42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19A50140" w14:textId="7CDC4CE4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443,367</w:t>
            </w:r>
          </w:p>
        </w:tc>
        <w:tc>
          <w:tcPr>
            <w:tcW w:w="84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A2DA3D4" w14:textId="5A088DDC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0.78</w:t>
            </w:r>
          </w:p>
        </w:tc>
      </w:tr>
      <w:tr w:rsidR="0076725A" w:rsidRPr="00A47B81" w14:paraId="3EECED6E" w14:textId="77777777" w:rsidTr="00D04B9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9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47FA0D99" w14:textId="77777777" w:rsidR="0076725A" w:rsidRPr="00A47B81" w:rsidRDefault="0076725A" w:rsidP="00410354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A47B81">
              <w:rPr>
                <w:rFonts w:cs="Times New Roman"/>
                <w:spacing w:val="-6"/>
                <w:kern w:val="0"/>
                <w:sz w:val="22"/>
                <w:szCs w:val="20"/>
              </w:rPr>
              <w:t>非流動金融資產</w:t>
            </w:r>
          </w:p>
        </w:tc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5EE887C3" w14:textId="7DD5334A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52,500,000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center"/>
          </w:tcPr>
          <w:p w14:paraId="19AD343C" w14:textId="4682E0F3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1.35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24B9A6F5" w14:textId="66A9F628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52,500,000</w:t>
            </w:r>
          </w:p>
        </w:tc>
        <w:tc>
          <w:tcPr>
            <w:tcW w:w="727" w:type="dxa"/>
            <w:tcBorders>
              <w:top w:val="nil"/>
              <w:bottom w:val="nil"/>
            </w:tcBorders>
            <w:vAlign w:val="center"/>
          </w:tcPr>
          <w:p w14:paraId="0146D196" w14:textId="6083449C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1.31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14E30D09" w14:textId="44D66181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－</w:t>
            </w:r>
          </w:p>
        </w:tc>
        <w:tc>
          <w:tcPr>
            <w:tcW w:w="84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577C5D2" w14:textId="6AFB0853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－</w:t>
            </w:r>
          </w:p>
        </w:tc>
      </w:tr>
      <w:tr w:rsidR="0076725A" w:rsidRPr="00A47B81" w14:paraId="518FB7D7" w14:textId="77777777" w:rsidTr="00D04B9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9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225D78EB" w14:textId="77777777" w:rsidR="0076725A" w:rsidRPr="00A47B81" w:rsidRDefault="0076725A" w:rsidP="00410354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A47B81">
              <w:rPr>
                <w:rFonts w:cs="Times New Roman"/>
                <w:spacing w:val="-6"/>
                <w:kern w:val="0"/>
                <w:sz w:val="22"/>
                <w:szCs w:val="20"/>
              </w:rPr>
              <w:t>準備金</w:t>
            </w:r>
          </w:p>
        </w:tc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76F48EAF" w14:textId="00F1A6BF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4,750,462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center"/>
          </w:tcPr>
          <w:p w14:paraId="1F12BC13" w14:textId="1C581C6F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0.12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2CC5D8FB" w14:textId="01AD22C0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4,307,095</w:t>
            </w:r>
          </w:p>
        </w:tc>
        <w:tc>
          <w:tcPr>
            <w:tcW w:w="727" w:type="dxa"/>
            <w:tcBorders>
              <w:top w:val="nil"/>
              <w:bottom w:val="nil"/>
            </w:tcBorders>
            <w:vAlign w:val="center"/>
          </w:tcPr>
          <w:p w14:paraId="3D21D1E0" w14:textId="24149381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0.11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557D5D29" w14:textId="693F06E7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443,367</w:t>
            </w:r>
          </w:p>
        </w:tc>
        <w:tc>
          <w:tcPr>
            <w:tcW w:w="84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56BBF1E" w14:textId="2FF53BDC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10.29</w:t>
            </w:r>
          </w:p>
        </w:tc>
      </w:tr>
      <w:tr w:rsidR="0076725A" w:rsidRPr="00A47B81" w14:paraId="34ADA0CD" w14:textId="77777777" w:rsidTr="00D04B9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118C9A0F" w14:textId="77777777" w:rsidR="0076725A" w:rsidRPr="00A47B81" w:rsidRDefault="0076725A" w:rsidP="00410354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A47B81">
              <w:rPr>
                <w:rFonts w:cs="Times New Roman"/>
                <w:spacing w:val="-6"/>
                <w:kern w:val="0"/>
                <w:sz w:val="22"/>
                <w:szCs w:val="20"/>
              </w:rPr>
              <w:t>不動產、廠房及設備</w:t>
            </w:r>
          </w:p>
        </w:tc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59FEFAF4" w14:textId="7D7CD236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65,352,573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center"/>
          </w:tcPr>
          <w:p w14:paraId="25EE43C0" w14:textId="6F1C891A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1.68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40A9DFD0" w14:textId="772F9B7F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66,879,643</w:t>
            </w:r>
          </w:p>
        </w:tc>
        <w:tc>
          <w:tcPr>
            <w:tcW w:w="727" w:type="dxa"/>
            <w:tcBorders>
              <w:top w:val="nil"/>
              <w:bottom w:val="nil"/>
            </w:tcBorders>
            <w:vAlign w:val="center"/>
          </w:tcPr>
          <w:p w14:paraId="4FFBF7D7" w14:textId="12B73938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1.67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105FE5AD" w14:textId="12A05569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- 1,527,070</w:t>
            </w:r>
          </w:p>
        </w:tc>
        <w:tc>
          <w:tcPr>
            <w:tcW w:w="84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9FAC6E8" w14:textId="17F565A9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- 2.28</w:t>
            </w:r>
          </w:p>
        </w:tc>
      </w:tr>
      <w:tr w:rsidR="0076725A" w:rsidRPr="00A47B81" w14:paraId="3CA51C53" w14:textId="77777777" w:rsidTr="00D04B9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03FEAF3E" w14:textId="77777777" w:rsidR="0076725A" w:rsidRPr="00A47B81" w:rsidRDefault="0076725A" w:rsidP="00410354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A47B81">
              <w:rPr>
                <w:rFonts w:cs="Times New Roman"/>
                <w:spacing w:val="-6"/>
                <w:kern w:val="0"/>
                <w:sz w:val="22"/>
                <w:szCs w:val="20"/>
              </w:rPr>
              <w:t>土地</w:t>
            </w:r>
          </w:p>
        </w:tc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5C959E09" w14:textId="72733F71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33,455,940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center"/>
          </w:tcPr>
          <w:p w14:paraId="72DCA82B" w14:textId="562E3EDD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0.86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162C5EDA" w14:textId="5F83ADF5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32,630,711</w:t>
            </w:r>
          </w:p>
        </w:tc>
        <w:tc>
          <w:tcPr>
            <w:tcW w:w="727" w:type="dxa"/>
            <w:tcBorders>
              <w:top w:val="nil"/>
              <w:bottom w:val="nil"/>
            </w:tcBorders>
            <w:vAlign w:val="center"/>
          </w:tcPr>
          <w:p w14:paraId="3F3F93F5" w14:textId="212E63AF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0.82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051BF1C7" w14:textId="6BAF5831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825,229</w:t>
            </w:r>
          </w:p>
        </w:tc>
        <w:tc>
          <w:tcPr>
            <w:tcW w:w="84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C17159E" w14:textId="1AC6DA7F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2.53</w:t>
            </w:r>
          </w:p>
        </w:tc>
      </w:tr>
      <w:tr w:rsidR="0076725A" w:rsidRPr="00A47B81" w14:paraId="2A5ED0EF" w14:textId="77777777" w:rsidTr="00D04B9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253C7266" w14:textId="77777777" w:rsidR="0076725A" w:rsidRPr="00A47B81" w:rsidRDefault="0076725A" w:rsidP="00410354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A47B81">
              <w:rPr>
                <w:rFonts w:cs="Times New Roman"/>
                <w:spacing w:val="-6"/>
                <w:kern w:val="0"/>
                <w:sz w:val="22"/>
                <w:szCs w:val="20"/>
              </w:rPr>
              <w:t>房屋及建築</w:t>
            </w:r>
          </w:p>
        </w:tc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1AFD6928" w14:textId="274C8887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4,797,366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center"/>
          </w:tcPr>
          <w:p w14:paraId="06B7DC8E" w14:textId="2EFDC610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0.12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5694EFD4" w14:textId="2E21C9B6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5,473,380</w:t>
            </w:r>
          </w:p>
        </w:tc>
        <w:tc>
          <w:tcPr>
            <w:tcW w:w="727" w:type="dxa"/>
            <w:tcBorders>
              <w:top w:val="nil"/>
              <w:bottom w:val="nil"/>
            </w:tcBorders>
            <w:vAlign w:val="center"/>
          </w:tcPr>
          <w:p w14:paraId="2AC1735B" w14:textId="0C4813D4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0.14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5A732DA5" w14:textId="1CF44818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- 676,014</w:t>
            </w:r>
          </w:p>
        </w:tc>
        <w:tc>
          <w:tcPr>
            <w:tcW w:w="84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FAAE6A4" w14:textId="289B4F92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- 12.35</w:t>
            </w:r>
          </w:p>
        </w:tc>
      </w:tr>
      <w:tr w:rsidR="0076725A" w:rsidRPr="00A47B81" w14:paraId="0DA19D3E" w14:textId="77777777" w:rsidTr="00D04B9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128232E0" w14:textId="77777777" w:rsidR="0076725A" w:rsidRPr="00A47B81" w:rsidRDefault="0076725A" w:rsidP="00410354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A47B81">
              <w:rPr>
                <w:rFonts w:cs="Times New Roman"/>
                <w:spacing w:val="-6"/>
                <w:kern w:val="0"/>
                <w:sz w:val="22"/>
                <w:szCs w:val="20"/>
              </w:rPr>
              <w:t>機械及設備</w:t>
            </w:r>
          </w:p>
        </w:tc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27E66AE2" w14:textId="1778E745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11,841,919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center"/>
          </w:tcPr>
          <w:p w14:paraId="4D9F19B9" w14:textId="6AECDF34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0.31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6BAA9BD5" w14:textId="3C306E1F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12,910,617</w:t>
            </w:r>
          </w:p>
        </w:tc>
        <w:tc>
          <w:tcPr>
            <w:tcW w:w="727" w:type="dxa"/>
            <w:tcBorders>
              <w:top w:val="nil"/>
              <w:bottom w:val="nil"/>
            </w:tcBorders>
            <w:vAlign w:val="center"/>
          </w:tcPr>
          <w:p w14:paraId="0B291B1D" w14:textId="1C62F090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0.32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4301EE31" w14:textId="73B39EC8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- 1,068,698</w:t>
            </w:r>
          </w:p>
        </w:tc>
        <w:tc>
          <w:tcPr>
            <w:tcW w:w="84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C1BB2A8" w14:textId="302D10E9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- 8.28</w:t>
            </w:r>
          </w:p>
        </w:tc>
      </w:tr>
      <w:tr w:rsidR="0076725A" w:rsidRPr="00A47B81" w14:paraId="7D6DD982" w14:textId="77777777" w:rsidTr="00D04B9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0C1A0E92" w14:textId="77777777" w:rsidR="0076725A" w:rsidRPr="00A47B81" w:rsidRDefault="0076725A" w:rsidP="00410354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A47B81">
              <w:rPr>
                <w:rFonts w:cs="Times New Roman"/>
                <w:spacing w:val="-6"/>
                <w:kern w:val="0"/>
                <w:sz w:val="22"/>
                <w:szCs w:val="20"/>
              </w:rPr>
              <w:t>交通及運輸設備</w:t>
            </w:r>
          </w:p>
        </w:tc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5EADAF9C" w14:textId="16D7F7DB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5,328,856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center"/>
          </w:tcPr>
          <w:p w14:paraId="4836D2D5" w14:textId="6901AB41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0.14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7A430314" w14:textId="13282554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4,834,416</w:t>
            </w:r>
          </w:p>
        </w:tc>
        <w:tc>
          <w:tcPr>
            <w:tcW w:w="727" w:type="dxa"/>
            <w:tcBorders>
              <w:top w:val="nil"/>
              <w:bottom w:val="nil"/>
            </w:tcBorders>
            <w:vAlign w:val="center"/>
          </w:tcPr>
          <w:p w14:paraId="77D9FDF7" w14:textId="7D423F45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0.12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00F0D58F" w14:textId="2B7BD8D8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494,440</w:t>
            </w:r>
          </w:p>
        </w:tc>
        <w:tc>
          <w:tcPr>
            <w:tcW w:w="84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23D86EC" w14:textId="66A550C1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10.23</w:t>
            </w:r>
          </w:p>
        </w:tc>
      </w:tr>
      <w:tr w:rsidR="0076725A" w:rsidRPr="00A47B81" w14:paraId="17763B43" w14:textId="77777777" w:rsidTr="00D04B9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7A3E4A65" w14:textId="77777777" w:rsidR="0076725A" w:rsidRPr="00A47B81" w:rsidRDefault="0076725A" w:rsidP="00410354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A47B81">
              <w:rPr>
                <w:rFonts w:cs="Times New Roman"/>
                <w:spacing w:val="-6"/>
                <w:kern w:val="0"/>
                <w:sz w:val="22"/>
                <w:szCs w:val="20"/>
              </w:rPr>
              <w:t>什項設備</w:t>
            </w:r>
          </w:p>
        </w:tc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42B8F828" w14:textId="0534CCBE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9,928,492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center"/>
          </w:tcPr>
          <w:p w14:paraId="4D14ECEC" w14:textId="58B33EEF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0.26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36D20422" w14:textId="6FF68269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11,030,519</w:t>
            </w:r>
          </w:p>
        </w:tc>
        <w:tc>
          <w:tcPr>
            <w:tcW w:w="727" w:type="dxa"/>
            <w:tcBorders>
              <w:top w:val="nil"/>
              <w:bottom w:val="nil"/>
            </w:tcBorders>
            <w:vAlign w:val="center"/>
          </w:tcPr>
          <w:p w14:paraId="31F5637F" w14:textId="1BC2140C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0.28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2DF6BC21" w14:textId="1AE02755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- 1,102,027</w:t>
            </w:r>
          </w:p>
        </w:tc>
        <w:tc>
          <w:tcPr>
            <w:tcW w:w="84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D9C1248" w14:textId="6CF7DEBE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- 9.99</w:t>
            </w:r>
          </w:p>
        </w:tc>
      </w:tr>
      <w:tr w:rsidR="0076725A" w:rsidRPr="00A47B81" w14:paraId="1D147BC1" w14:textId="77777777" w:rsidTr="00D04B9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2DCC2A6B" w14:textId="77777777" w:rsidR="0076725A" w:rsidRPr="00A47B81" w:rsidRDefault="0076725A" w:rsidP="00410354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A47B81">
              <w:rPr>
                <w:rFonts w:cs="Times New Roman"/>
                <w:spacing w:val="-6"/>
                <w:kern w:val="0"/>
                <w:sz w:val="22"/>
                <w:szCs w:val="20"/>
              </w:rPr>
              <w:t>生物</w:t>
            </w:r>
            <w:proofErr w:type="gramStart"/>
            <w:r w:rsidRPr="00A47B81">
              <w:rPr>
                <w:rFonts w:cs="Times New Roman"/>
                <w:spacing w:val="-6"/>
                <w:kern w:val="0"/>
                <w:sz w:val="22"/>
                <w:szCs w:val="20"/>
              </w:rPr>
              <w:t>資產－非流動</w:t>
            </w:r>
            <w:proofErr w:type="gramEnd"/>
          </w:p>
        </w:tc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0C8423BD" w14:textId="4C66F671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244,700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center"/>
          </w:tcPr>
          <w:p w14:paraId="445BCD78" w14:textId="6E61A540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0.01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10E65D32" w14:textId="29835887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255,700</w:t>
            </w:r>
          </w:p>
        </w:tc>
        <w:tc>
          <w:tcPr>
            <w:tcW w:w="727" w:type="dxa"/>
            <w:tcBorders>
              <w:top w:val="nil"/>
              <w:bottom w:val="nil"/>
            </w:tcBorders>
            <w:vAlign w:val="center"/>
          </w:tcPr>
          <w:p w14:paraId="70921084" w14:textId="13AE1508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0.01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2E90917D" w14:textId="24F41B55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- 11,000</w:t>
            </w:r>
          </w:p>
        </w:tc>
        <w:tc>
          <w:tcPr>
            <w:tcW w:w="84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B2A33DC" w14:textId="1FD47B14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- 4.30</w:t>
            </w:r>
          </w:p>
        </w:tc>
      </w:tr>
      <w:tr w:rsidR="0076725A" w:rsidRPr="00A47B81" w14:paraId="51631662" w14:textId="77777777" w:rsidTr="00D04B9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35DC6644" w14:textId="77777777" w:rsidR="0076725A" w:rsidRPr="00A47B81" w:rsidRDefault="0076725A" w:rsidP="00410354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A47B81">
              <w:rPr>
                <w:rFonts w:cs="Times New Roman"/>
                <w:spacing w:val="-6"/>
                <w:kern w:val="0"/>
                <w:sz w:val="22"/>
                <w:szCs w:val="20"/>
              </w:rPr>
              <w:t>生產性生物</w:t>
            </w:r>
            <w:proofErr w:type="gramStart"/>
            <w:r w:rsidRPr="00A47B81">
              <w:rPr>
                <w:rFonts w:cs="Times New Roman"/>
                <w:spacing w:val="-6"/>
                <w:kern w:val="0"/>
                <w:sz w:val="22"/>
                <w:szCs w:val="20"/>
              </w:rPr>
              <w:t>資產－非流動</w:t>
            </w:r>
            <w:proofErr w:type="gramEnd"/>
          </w:p>
        </w:tc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634C1FA9" w14:textId="696A7F79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244,700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center"/>
          </w:tcPr>
          <w:p w14:paraId="7A6771E1" w14:textId="3765035F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0.01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6D88BC9F" w14:textId="483741CE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255,700</w:t>
            </w:r>
          </w:p>
        </w:tc>
        <w:tc>
          <w:tcPr>
            <w:tcW w:w="727" w:type="dxa"/>
            <w:tcBorders>
              <w:top w:val="nil"/>
              <w:bottom w:val="nil"/>
            </w:tcBorders>
            <w:vAlign w:val="center"/>
          </w:tcPr>
          <w:p w14:paraId="31B91194" w14:textId="76D6E713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0.01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23E4314F" w14:textId="18804674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- 11,000</w:t>
            </w:r>
          </w:p>
        </w:tc>
        <w:tc>
          <w:tcPr>
            <w:tcW w:w="84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44475AD" w14:textId="1A4C8B44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- 4.30</w:t>
            </w:r>
          </w:p>
        </w:tc>
      </w:tr>
      <w:tr w:rsidR="0076725A" w:rsidRPr="00A47B81" w14:paraId="7F639315" w14:textId="77777777" w:rsidTr="00D04B9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615E91B4" w14:textId="77777777" w:rsidR="0076725A" w:rsidRPr="00A47B81" w:rsidRDefault="0076725A" w:rsidP="00410354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A47B81">
              <w:rPr>
                <w:rFonts w:cs="Times New Roman"/>
                <w:spacing w:val="-6"/>
                <w:kern w:val="0"/>
                <w:sz w:val="22"/>
                <w:szCs w:val="20"/>
              </w:rPr>
              <w:t>無形資產</w:t>
            </w:r>
          </w:p>
        </w:tc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04089A02" w14:textId="386FF0CD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3,550,438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center"/>
          </w:tcPr>
          <w:p w14:paraId="5908FC9E" w14:textId="7719584F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0.09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48D01496" w14:textId="001450EB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3,665,717</w:t>
            </w:r>
          </w:p>
        </w:tc>
        <w:tc>
          <w:tcPr>
            <w:tcW w:w="727" w:type="dxa"/>
            <w:tcBorders>
              <w:top w:val="nil"/>
              <w:bottom w:val="nil"/>
            </w:tcBorders>
            <w:vAlign w:val="center"/>
          </w:tcPr>
          <w:p w14:paraId="71B29A80" w14:textId="572ECA2F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0.09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6BDE22CC" w14:textId="1E61BFAB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- 115,279</w:t>
            </w:r>
          </w:p>
        </w:tc>
        <w:tc>
          <w:tcPr>
            <w:tcW w:w="84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3E9E784" w14:textId="2FB92B05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- 3.14</w:t>
            </w:r>
          </w:p>
        </w:tc>
      </w:tr>
      <w:tr w:rsidR="0076725A" w:rsidRPr="00A47B81" w14:paraId="06AC5F4B" w14:textId="77777777" w:rsidTr="00D04B9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2A0E8E8E" w14:textId="77777777" w:rsidR="0076725A" w:rsidRPr="00A47B81" w:rsidRDefault="0076725A" w:rsidP="00410354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A47B81">
              <w:rPr>
                <w:rFonts w:cs="Times New Roman"/>
                <w:spacing w:val="-6"/>
                <w:kern w:val="0"/>
                <w:sz w:val="22"/>
                <w:szCs w:val="20"/>
              </w:rPr>
              <w:t>無形資產</w:t>
            </w:r>
          </w:p>
        </w:tc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0B7FB63B" w14:textId="3505812E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3,550,438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center"/>
          </w:tcPr>
          <w:p w14:paraId="3D7EA457" w14:textId="4E4B1654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0.09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3E736C35" w14:textId="0BF0ED52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3,665,717</w:t>
            </w:r>
          </w:p>
        </w:tc>
        <w:tc>
          <w:tcPr>
            <w:tcW w:w="727" w:type="dxa"/>
            <w:tcBorders>
              <w:top w:val="nil"/>
              <w:bottom w:val="nil"/>
            </w:tcBorders>
            <w:vAlign w:val="center"/>
          </w:tcPr>
          <w:p w14:paraId="6D0AF57B" w14:textId="3BA53753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0.09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587873C8" w14:textId="087DB920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- 115,279</w:t>
            </w:r>
          </w:p>
        </w:tc>
        <w:tc>
          <w:tcPr>
            <w:tcW w:w="84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FFEA27D" w14:textId="0DC1CD69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- 3.14</w:t>
            </w:r>
          </w:p>
        </w:tc>
      </w:tr>
      <w:tr w:rsidR="0076725A" w:rsidRPr="00A47B81" w14:paraId="3495F2A1" w14:textId="77777777" w:rsidTr="00D04B9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1DD07778" w14:textId="77777777" w:rsidR="0076725A" w:rsidRPr="00A47B81" w:rsidRDefault="0076725A" w:rsidP="0017393E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A47B81">
              <w:rPr>
                <w:rFonts w:cs="Times New Roman"/>
                <w:spacing w:val="-6"/>
                <w:kern w:val="0"/>
                <w:sz w:val="22"/>
                <w:szCs w:val="20"/>
              </w:rPr>
              <w:t>其他資產</w:t>
            </w:r>
          </w:p>
        </w:tc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61840B69" w14:textId="04EB459B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598,385,636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center"/>
          </w:tcPr>
          <w:p w14:paraId="21B6ACAA" w14:textId="55807D28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15.42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780AB059" w14:textId="003F9364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639,410,495</w:t>
            </w:r>
          </w:p>
        </w:tc>
        <w:tc>
          <w:tcPr>
            <w:tcW w:w="727" w:type="dxa"/>
            <w:tcBorders>
              <w:top w:val="nil"/>
              <w:bottom w:val="nil"/>
            </w:tcBorders>
            <w:vAlign w:val="center"/>
          </w:tcPr>
          <w:p w14:paraId="4D1C482F" w14:textId="5FED5FC4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16.00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510A04AC" w14:textId="300A3BE9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- 41,024,859</w:t>
            </w:r>
          </w:p>
        </w:tc>
        <w:tc>
          <w:tcPr>
            <w:tcW w:w="84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8620CE9" w14:textId="5A884BFB" w:rsidR="0076725A" w:rsidRPr="00500949" w:rsidRDefault="0076725A" w:rsidP="00410354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- 6.42</w:t>
            </w:r>
          </w:p>
        </w:tc>
      </w:tr>
      <w:tr w:rsidR="00AE2CFB" w:rsidRPr="00190A22" w14:paraId="43C865CB" w14:textId="77777777" w:rsidTr="00D04B9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38BD9491" w14:textId="77777777" w:rsidR="00AE2CFB" w:rsidRPr="0017393E" w:rsidRDefault="00AE2CFB" w:rsidP="0017393E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17393E">
              <w:rPr>
                <w:rFonts w:cs="Times New Roman"/>
                <w:spacing w:val="-6"/>
                <w:kern w:val="0"/>
                <w:sz w:val="22"/>
                <w:szCs w:val="20"/>
              </w:rPr>
              <w:t>遞延資產</w:t>
            </w:r>
          </w:p>
        </w:tc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5BF94F5F" w14:textId="77777777" w:rsidR="00AE2CFB" w:rsidRPr="00500949" w:rsidRDefault="00AE2CFB" w:rsidP="00410354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</w:rPr>
              <w:t>226,572,042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center"/>
          </w:tcPr>
          <w:p w14:paraId="0666E168" w14:textId="77777777" w:rsidR="00AE2CFB" w:rsidRPr="00500949" w:rsidRDefault="00AE2CFB" w:rsidP="00410354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</w:rPr>
              <w:t>5.84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33E209DB" w14:textId="77777777" w:rsidR="00AE2CFB" w:rsidRPr="00500949" w:rsidRDefault="00AE2CFB" w:rsidP="00410354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</w:rPr>
              <w:t>246,365,190</w:t>
            </w:r>
          </w:p>
        </w:tc>
        <w:tc>
          <w:tcPr>
            <w:tcW w:w="727" w:type="dxa"/>
            <w:tcBorders>
              <w:top w:val="nil"/>
              <w:bottom w:val="nil"/>
            </w:tcBorders>
            <w:vAlign w:val="center"/>
          </w:tcPr>
          <w:p w14:paraId="01A0DD72" w14:textId="77777777" w:rsidR="00AE2CFB" w:rsidRPr="00500949" w:rsidRDefault="00AE2CFB" w:rsidP="00410354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</w:rPr>
              <w:t>6.17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135C0B73" w14:textId="77777777" w:rsidR="00AE2CFB" w:rsidRPr="00500949" w:rsidRDefault="00AE2CFB" w:rsidP="00410354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</w:rPr>
            </w:pPr>
            <w:r w:rsidRPr="00500949">
              <w:rPr>
                <w:rFonts w:asciiTheme="majorEastAsia" w:eastAsiaTheme="majorEastAsia" w:hAnsiTheme="majorEastAsia"/>
                <w:noProof/>
                <w:sz w:val="18"/>
              </w:rPr>
              <w:t>- 19,793,148</w:t>
            </w:r>
          </w:p>
        </w:tc>
        <w:tc>
          <w:tcPr>
            <w:tcW w:w="84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D2FF49F" w14:textId="66C025C0" w:rsidR="00AE2CFB" w:rsidRPr="00500949" w:rsidRDefault="00AE2CFB" w:rsidP="00410354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500949">
              <w:rPr>
                <w:rFonts w:asciiTheme="majorEastAsia" w:eastAsiaTheme="majorEastAsia" w:hAnsiTheme="majorEastAsia"/>
                <w:kern w:val="0"/>
                <w:sz w:val="18"/>
              </w:rPr>
              <w:t>-8.03</w:t>
            </w:r>
          </w:p>
        </w:tc>
      </w:tr>
      <w:tr w:rsidR="00AE2CFB" w:rsidRPr="00190A22" w14:paraId="72C7C165" w14:textId="77777777" w:rsidTr="007F5E8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79F5FFCC" w14:textId="77777777" w:rsidR="00AE2CFB" w:rsidRPr="0017393E" w:rsidRDefault="00AE2CFB" w:rsidP="0017393E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17393E">
              <w:rPr>
                <w:rFonts w:cs="Times New Roman"/>
                <w:spacing w:val="-6"/>
                <w:kern w:val="0"/>
                <w:sz w:val="22"/>
                <w:szCs w:val="20"/>
              </w:rPr>
              <w:t>什項資產</w:t>
            </w:r>
          </w:p>
        </w:tc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6D633A41" w14:textId="77777777" w:rsidR="00AE2CFB" w:rsidRPr="00500949" w:rsidRDefault="00AE2CFB" w:rsidP="00410354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</w:rPr>
              <w:t>371,813,594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center"/>
          </w:tcPr>
          <w:p w14:paraId="12BEC747" w14:textId="77777777" w:rsidR="00AE2CFB" w:rsidRPr="00500949" w:rsidRDefault="00AE2CFB" w:rsidP="00410354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</w:rPr>
              <w:t>9.58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3BEFA56B" w14:textId="77777777" w:rsidR="00AE2CFB" w:rsidRPr="00500949" w:rsidRDefault="00AE2CFB" w:rsidP="00410354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</w:rPr>
              <w:t>393,045,305</w:t>
            </w:r>
          </w:p>
        </w:tc>
        <w:tc>
          <w:tcPr>
            <w:tcW w:w="727" w:type="dxa"/>
            <w:tcBorders>
              <w:top w:val="nil"/>
              <w:bottom w:val="nil"/>
            </w:tcBorders>
            <w:vAlign w:val="center"/>
          </w:tcPr>
          <w:p w14:paraId="73A9BD4E" w14:textId="77777777" w:rsidR="00AE2CFB" w:rsidRPr="00500949" w:rsidRDefault="00AE2CFB" w:rsidP="00410354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</w:rPr>
              <w:t>9.84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51D04575" w14:textId="77777777" w:rsidR="00AE2CFB" w:rsidRPr="00500949" w:rsidRDefault="00AE2CFB" w:rsidP="00410354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</w:rPr>
            </w:pPr>
            <w:r w:rsidRPr="00500949">
              <w:rPr>
                <w:rFonts w:asciiTheme="majorEastAsia" w:eastAsiaTheme="majorEastAsia" w:hAnsiTheme="majorEastAsia"/>
                <w:noProof/>
                <w:sz w:val="18"/>
              </w:rPr>
              <w:t>- 21,231,711</w:t>
            </w:r>
          </w:p>
        </w:tc>
        <w:tc>
          <w:tcPr>
            <w:tcW w:w="84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E05778A" w14:textId="747517B5" w:rsidR="00AE2CFB" w:rsidRPr="00500949" w:rsidRDefault="00AE2CFB" w:rsidP="00410354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500949">
              <w:rPr>
                <w:rFonts w:asciiTheme="majorEastAsia" w:eastAsiaTheme="majorEastAsia" w:hAnsiTheme="majorEastAsia"/>
                <w:kern w:val="0"/>
                <w:sz w:val="18"/>
              </w:rPr>
              <w:t>-5.40</w:t>
            </w:r>
          </w:p>
        </w:tc>
      </w:tr>
      <w:tr w:rsidR="00410354" w:rsidRPr="00190A22" w14:paraId="5D9BA454" w14:textId="77777777" w:rsidTr="007F5E8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5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4533ED8" w14:textId="77777777" w:rsidR="00AE2CFB" w:rsidRPr="00C9012A" w:rsidRDefault="00AE2CFB" w:rsidP="00C9012A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b/>
                <w:kern w:val="0"/>
                <w:szCs w:val="20"/>
              </w:rPr>
            </w:pPr>
            <w:r w:rsidRPr="00C9012A">
              <w:rPr>
                <w:rFonts w:cs="Times New Roman"/>
                <w:b/>
                <w:kern w:val="0"/>
                <w:szCs w:val="20"/>
              </w:rPr>
              <w:t>合計</w:t>
            </w:r>
          </w:p>
        </w:tc>
        <w:tc>
          <w:tcPr>
            <w:tcW w:w="1628" w:type="dxa"/>
            <w:tcBorders>
              <w:top w:val="nil"/>
              <w:bottom w:val="single" w:sz="8" w:space="0" w:color="auto"/>
            </w:tcBorders>
            <w:vAlign w:val="center"/>
          </w:tcPr>
          <w:p w14:paraId="389EC7C0" w14:textId="77777777" w:rsidR="00AE2CFB" w:rsidRPr="00500949" w:rsidRDefault="00AE2CFB" w:rsidP="00410354">
            <w:pPr>
              <w:ind w:rightChars="10" w:right="24" w:firstLine="360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00949">
              <w:rPr>
                <w:rFonts w:asciiTheme="majorEastAsia" w:eastAsiaTheme="majorEastAsia" w:hAnsiTheme="majorEastAsia"/>
                <w:b/>
                <w:sz w:val="18"/>
              </w:rPr>
              <w:t>3,879,754,210</w:t>
            </w:r>
          </w:p>
        </w:tc>
        <w:tc>
          <w:tcPr>
            <w:tcW w:w="728" w:type="dxa"/>
            <w:tcBorders>
              <w:top w:val="nil"/>
              <w:bottom w:val="single" w:sz="8" w:space="0" w:color="auto"/>
            </w:tcBorders>
            <w:vAlign w:val="center"/>
          </w:tcPr>
          <w:p w14:paraId="3E61DE27" w14:textId="77777777" w:rsidR="00AE2CFB" w:rsidRPr="00500949" w:rsidRDefault="00AE2CFB" w:rsidP="00410354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00949">
              <w:rPr>
                <w:rFonts w:asciiTheme="majorEastAsia" w:eastAsiaTheme="majorEastAsia" w:hAnsiTheme="majorEastAsia"/>
                <w:b/>
                <w:sz w:val="18"/>
              </w:rPr>
              <w:t>100.00</w:t>
            </w:r>
          </w:p>
        </w:tc>
        <w:tc>
          <w:tcPr>
            <w:tcW w:w="1618" w:type="dxa"/>
            <w:tcBorders>
              <w:top w:val="nil"/>
              <w:bottom w:val="single" w:sz="8" w:space="0" w:color="auto"/>
            </w:tcBorders>
            <w:vAlign w:val="center"/>
          </w:tcPr>
          <w:p w14:paraId="4B9449FF" w14:textId="77777777" w:rsidR="00AE2CFB" w:rsidRPr="00500949" w:rsidRDefault="00AE2CFB" w:rsidP="00410354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00949">
              <w:rPr>
                <w:rFonts w:asciiTheme="majorEastAsia" w:eastAsiaTheme="majorEastAsia" w:hAnsiTheme="majorEastAsia"/>
                <w:b/>
                <w:sz w:val="18"/>
              </w:rPr>
              <w:t>3,995,649,545</w:t>
            </w:r>
          </w:p>
        </w:tc>
        <w:tc>
          <w:tcPr>
            <w:tcW w:w="727" w:type="dxa"/>
            <w:tcBorders>
              <w:top w:val="nil"/>
              <w:bottom w:val="single" w:sz="8" w:space="0" w:color="auto"/>
            </w:tcBorders>
            <w:vAlign w:val="center"/>
          </w:tcPr>
          <w:p w14:paraId="12E78E96" w14:textId="77777777" w:rsidR="00AE2CFB" w:rsidRPr="00500949" w:rsidRDefault="00AE2CFB" w:rsidP="00410354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00949">
              <w:rPr>
                <w:rFonts w:asciiTheme="majorEastAsia" w:eastAsiaTheme="majorEastAsia" w:hAnsiTheme="majorEastAsia"/>
                <w:b/>
                <w:sz w:val="18"/>
              </w:rPr>
              <w:t>100.00</w:t>
            </w:r>
          </w:p>
        </w:tc>
        <w:tc>
          <w:tcPr>
            <w:tcW w:w="1572" w:type="dxa"/>
            <w:tcBorders>
              <w:top w:val="nil"/>
              <w:bottom w:val="single" w:sz="8" w:space="0" w:color="auto"/>
            </w:tcBorders>
            <w:vAlign w:val="center"/>
          </w:tcPr>
          <w:p w14:paraId="5855C6E4" w14:textId="77777777" w:rsidR="00AE2CFB" w:rsidRPr="00500949" w:rsidRDefault="00AE2CFB" w:rsidP="00410354">
            <w:pPr>
              <w:ind w:rightChars="10" w:right="24" w:firstLine="360"/>
              <w:jc w:val="right"/>
              <w:rPr>
                <w:rFonts w:asciiTheme="majorEastAsia" w:eastAsiaTheme="majorEastAsia" w:hAnsiTheme="majorEastAsia"/>
                <w:noProof/>
                <w:sz w:val="18"/>
              </w:rPr>
            </w:pPr>
            <w:r w:rsidRPr="00500949">
              <w:rPr>
                <w:rFonts w:asciiTheme="majorEastAsia" w:eastAsiaTheme="majorEastAsia" w:hAnsiTheme="majorEastAsia"/>
                <w:b/>
                <w:noProof/>
                <w:sz w:val="18"/>
              </w:rPr>
              <w:t>- 115,895,335</w:t>
            </w:r>
          </w:p>
        </w:tc>
        <w:tc>
          <w:tcPr>
            <w:tcW w:w="842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DBBEDB8" w14:textId="4B1B6D3E" w:rsidR="00AE2CFB" w:rsidRPr="00500949" w:rsidRDefault="00AE2CFB" w:rsidP="00410354">
            <w:pPr>
              <w:ind w:rightChars="10" w:right="24"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500949">
              <w:rPr>
                <w:rFonts w:asciiTheme="majorEastAsia" w:eastAsiaTheme="majorEastAsia" w:hAnsiTheme="majorEastAsia"/>
                <w:b/>
                <w:kern w:val="0"/>
                <w:sz w:val="18"/>
              </w:rPr>
              <w:t>-2.90</w:t>
            </w:r>
          </w:p>
        </w:tc>
      </w:tr>
      <w:tr w:rsidR="00410354" w:rsidRPr="00190A22" w14:paraId="6CE1FECF" w14:textId="77777777" w:rsidTr="00D04B9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  <w:cantSplit/>
          <w:trHeight w:val="227"/>
        </w:trPr>
        <w:tc>
          <w:tcPr>
            <w:tcW w:w="1015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E0D1EC" w14:textId="6968AF10" w:rsidR="00410354" w:rsidRPr="00410354" w:rsidRDefault="00410354" w:rsidP="00D04B94">
            <w:pPr>
              <w:tabs>
                <w:tab w:val="left" w:pos="2400"/>
              </w:tabs>
              <w:spacing w:line="240" w:lineRule="exact"/>
              <w:ind w:firstLineChars="0" w:firstLine="0"/>
              <w:rPr>
                <w:rFonts w:ascii="新細明體" w:hAnsi="新細明體"/>
                <w:b/>
                <w:kern w:val="0"/>
                <w:sz w:val="18"/>
              </w:rPr>
            </w:pPr>
            <w:proofErr w:type="gramStart"/>
            <w:r w:rsidRPr="009C22C9">
              <w:rPr>
                <w:sz w:val="18"/>
                <w:szCs w:val="18"/>
              </w:rPr>
              <w:t>註</w:t>
            </w:r>
            <w:proofErr w:type="gramEnd"/>
            <w:r w:rsidRPr="009C22C9">
              <w:rPr>
                <w:sz w:val="18"/>
                <w:szCs w:val="18"/>
              </w:rPr>
              <w:t>：信託代理與保證資產（負債），114年底及113年底各有29,895,560元及35,022,330元。</w:t>
            </w:r>
          </w:p>
        </w:tc>
      </w:tr>
    </w:tbl>
    <w:p w14:paraId="355C1A29" w14:textId="5DCAAB1C" w:rsidR="00AE2CFB" w:rsidRDefault="00AE2CFB" w:rsidP="004C7713">
      <w:pPr>
        <w:spacing w:line="20" w:lineRule="exact"/>
        <w:ind w:firstLine="480"/>
      </w:pPr>
    </w:p>
    <w:p w14:paraId="431347C9" w14:textId="77777777" w:rsidR="00AE2CFB" w:rsidRDefault="00AE2CFB" w:rsidP="004C7713">
      <w:pPr>
        <w:spacing w:line="20" w:lineRule="exact"/>
        <w:ind w:firstLine="480"/>
      </w:pPr>
    </w:p>
    <w:tbl>
      <w:tblPr>
        <w:tblW w:w="1020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57"/>
        <w:gridCol w:w="1591"/>
        <w:gridCol w:w="784"/>
        <w:gridCol w:w="1595"/>
        <w:gridCol w:w="798"/>
        <w:gridCol w:w="1582"/>
        <w:gridCol w:w="798"/>
      </w:tblGrid>
      <w:tr w:rsidR="009512E8" w:rsidRPr="00E17B3D" w14:paraId="33C56AD4" w14:textId="77777777" w:rsidTr="0022348B">
        <w:trPr>
          <w:trHeight w:val="737"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567626DA" w14:textId="77777777" w:rsidR="009512E8" w:rsidRPr="00E17B3D" w:rsidRDefault="007069E9" w:rsidP="00D60433">
            <w:pPr>
              <w:widowControl w:val="0"/>
              <w:tabs>
                <w:tab w:val="left" w:pos="2604"/>
              </w:tabs>
              <w:overflowPunct/>
              <w:snapToGrid w:val="0"/>
              <w:ind w:leftChars="386" w:left="926" w:rightChars="-7" w:right="-17" w:firstLineChars="0" w:firstLine="0"/>
              <w:jc w:val="center"/>
              <w:rPr>
                <w:rFonts w:cs="Times New Roman"/>
                <w:b/>
                <w:sz w:val="32"/>
                <w:szCs w:val="20"/>
                <w:u w:val="single"/>
              </w:rPr>
            </w:pPr>
            <w:r>
              <w:br w:type="page"/>
            </w:r>
            <w:r w:rsidR="009512E8" w:rsidRPr="00E17B3D"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　</w:t>
            </w:r>
            <w:r w:rsidR="009512E8" w:rsidRPr="00E17B3D">
              <w:rPr>
                <w:rFonts w:cs="Times New Roman"/>
                <w:b/>
                <w:sz w:val="32"/>
                <w:szCs w:val="20"/>
                <w:u w:val="single"/>
              </w:rPr>
              <w:t>法務部矯正機關作業基金</w:t>
            </w:r>
            <w:r w:rsidR="009512E8" w:rsidRPr="00E17B3D">
              <w:rPr>
                <w:rFonts w:cs="Times New Roman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="009512E8" w:rsidRPr="00E17B3D">
              <w:rPr>
                <w:rFonts w:cs="Times New Roman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="009512E8" w:rsidRPr="00E17B3D"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審定後平衡表　</w:t>
            </w:r>
            <w:r w:rsidR="00D60433">
              <w:rPr>
                <w:rFonts w:hint="eastAsia"/>
                <w:kern w:val="0"/>
                <w:sz w:val="32"/>
              </w:rPr>
              <w:t>（續）</w:t>
            </w:r>
          </w:p>
          <w:p w14:paraId="0DBD5729" w14:textId="55CD1202" w:rsidR="009512E8" w:rsidRPr="00E17B3D" w:rsidRDefault="009512E8" w:rsidP="00D04B94">
            <w:pPr>
              <w:widowControl w:val="0"/>
              <w:tabs>
                <w:tab w:val="left" w:pos="4942"/>
                <w:tab w:val="left" w:pos="8497"/>
              </w:tabs>
              <w:overflowPunct/>
              <w:snapToGrid w:val="0"/>
              <w:ind w:left="-170" w:rightChars="7" w:right="17" w:firstLineChars="0" w:firstLine="0"/>
              <w:jc w:val="right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9512E8">
              <w:rPr>
                <w:rFonts w:hint="eastAsia"/>
              </w:rPr>
              <w:t>中華民國</w:t>
            </w:r>
            <w:r w:rsidR="00F94CB0">
              <w:t>114</w:t>
            </w:r>
            <w:r w:rsidRPr="009512E8">
              <w:rPr>
                <w:rFonts w:hint="eastAsia"/>
              </w:rPr>
              <w:t>年12月31日</w:t>
            </w:r>
            <w:r w:rsidRPr="009512E8">
              <w:rPr>
                <w:rFonts w:hint="eastAsia"/>
              </w:rPr>
              <w:tab/>
            </w:r>
            <w:r w:rsidRPr="00854981">
              <w:rPr>
                <w:rFonts w:hint="eastAsia"/>
                <w:spacing w:val="-20"/>
              </w:rPr>
              <w:t>單位：新臺幣元</w:t>
            </w:r>
          </w:p>
        </w:tc>
      </w:tr>
      <w:tr w:rsidR="009512E8" w:rsidRPr="00E17B3D" w14:paraId="17E9BC9F" w14:textId="77777777" w:rsidTr="004C771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3057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7A023ED" w14:textId="77777777" w:rsidR="009512E8" w:rsidRPr="00ED284B" w:rsidRDefault="009512E8" w:rsidP="00836949">
            <w:pPr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836949">
              <w:rPr>
                <w:rFonts w:hint="eastAsia"/>
              </w:rPr>
              <w:t>科目</w:t>
            </w:r>
          </w:p>
        </w:tc>
        <w:tc>
          <w:tcPr>
            <w:tcW w:w="2375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158F1DEE" w14:textId="1530B879" w:rsidR="009512E8" w:rsidRPr="00ED284B" w:rsidRDefault="00F94CB0" w:rsidP="00B16DB5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114</w:t>
            </w:r>
            <w:r w:rsidR="009512E8" w:rsidRPr="00ED284B">
              <w:rPr>
                <w:rFonts w:cs="Times New Roman" w:hint="eastAsia"/>
                <w:szCs w:val="20"/>
              </w:rPr>
              <w:t>年12月31日</w:t>
            </w:r>
          </w:p>
        </w:tc>
        <w:tc>
          <w:tcPr>
            <w:tcW w:w="2393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E7BFD57" w14:textId="7ACAB358" w:rsidR="009512E8" w:rsidRPr="00ED284B" w:rsidRDefault="00F94CB0" w:rsidP="00B16DB5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113</w:t>
            </w:r>
            <w:r w:rsidR="009512E8" w:rsidRPr="00ED284B">
              <w:rPr>
                <w:rFonts w:cs="Times New Roman" w:hint="eastAsia"/>
                <w:szCs w:val="20"/>
              </w:rPr>
              <w:t>年12月31日</w:t>
            </w:r>
          </w:p>
        </w:tc>
        <w:tc>
          <w:tcPr>
            <w:tcW w:w="238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5B2D030" w14:textId="77777777" w:rsidR="009512E8" w:rsidRPr="00ED284B" w:rsidRDefault="009512E8" w:rsidP="00D04B94">
            <w:pPr>
              <w:widowControl w:val="0"/>
              <w:overflowPunct/>
              <w:ind w:leftChars="20" w:left="48" w:rightChars="-10" w:right="-24" w:firstLineChars="0" w:firstLine="0"/>
              <w:jc w:val="distribute"/>
              <w:rPr>
                <w:rFonts w:cs="Times New Roman"/>
                <w:szCs w:val="20"/>
              </w:rPr>
            </w:pPr>
            <w:r w:rsidRPr="00ED284B">
              <w:rPr>
                <w:rFonts w:cs="Times New Roman" w:hint="eastAsia"/>
                <w:szCs w:val="20"/>
              </w:rPr>
              <w:t>比較增減</w:t>
            </w:r>
          </w:p>
        </w:tc>
      </w:tr>
      <w:tr w:rsidR="009512E8" w:rsidRPr="00E17B3D" w14:paraId="0A8C3CF3" w14:textId="77777777" w:rsidTr="004C771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3057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CF5EAE9" w14:textId="77777777" w:rsidR="009512E8" w:rsidRPr="00ED284B" w:rsidRDefault="009512E8" w:rsidP="00B16DB5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591" w:type="dxa"/>
            <w:tcBorders>
              <w:bottom w:val="single" w:sz="8" w:space="0" w:color="auto"/>
            </w:tcBorders>
            <w:vAlign w:val="center"/>
          </w:tcPr>
          <w:p w14:paraId="0141F3F8" w14:textId="77777777" w:rsidR="009512E8" w:rsidRPr="00ED284B" w:rsidRDefault="009512E8" w:rsidP="00B16DB5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ED284B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784" w:type="dxa"/>
            <w:tcBorders>
              <w:bottom w:val="single" w:sz="8" w:space="0" w:color="auto"/>
            </w:tcBorders>
            <w:vAlign w:val="center"/>
          </w:tcPr>
          <w:p w14:paraId="5A39265E" w14:textId="77777777" w:rsidR="009512E8" w:rsidRPr="00ED284B" w:rsidRDefault="009512E8" w:rsidP="00B16DB5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ED284B">
              <w:rPr>
                <w:rFonts w:cs="Times New Roman" w:hint="eastAsia"/>
                <w:szCs w:val="20"/>
              </w:rPr>
              <w:t>％</w:t>
            </w:r>
          </w:p>
        </w:tc>
        <w:tc>
          <w:tcPr>
            <w:tcW w:w="1595" w:type="dxa"/>
            <w:tcBorders>
              <w:bottom w:val="single" w:sz="8" w:space="0" w:color="auto"/>
            </w:tcBorders>
            <w:vAlign w:val="center"/>
          </w:tcPr>
          <w:p w14:paraId="5D81C39B" w14:textId="77777777" w:rsidR="009512E8" w:rsidRPr="00ED284B" w:rsidRDefault="009512E8" w:rsidP="00B16DB5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ED284B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vAlign w:val="center"/>
          </w:tcPr>
          <w:p w14:paraId="563A0658" w14:textId="77777777" w:rsidR="009512E8" w:rsidRPr="00ED284B" w:rsidRDefault="009512E8" w:rsidP="00B16DB5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ED284B">
              <w:rPr>
                <w:rFonts w:cs="Times New Roman" w:hint="eastAsia"/>
                <w:szCs w:val="20"/>
              </w:rPr>
              <w:t>％</w:t>
            </w:r>
          </w:p>
        </w:tc>
        <w:tc>
          <w:tcPr>
            <w:tcW w:w="1582" w:type="dxa"/>
            <w:tcBorders>
              <w:bottom w:val="single" w:sz="8" w:space="0" w:color="auto"/>
            </w:tcBorders>
            <w:vAlign w:val="center"/>
          </w:tcPr>
          <w:p w14:paraId="0B125389" w14:textId="77777777" w:rsidR="009512E8" w:rsidRPr="00ED284B" w:rsidRDefault="009512E8" w:rsidP="00B16DB5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ED284B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  <w:right w:val="nil"/>
            </w:tcBorders>
            <w:vAlign w:val="center"/>
          </w:tcPr>
          <w:p w14:paraId="591B6205" w14:textId="77777777" w:rsidR="009512E8" w:rsidRPr="00ED284B" w:rsidRDefault="009512E8" w:rsidP="00B16DB5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ED284B">
              <w:rPr>
                <w:rFonts w:cs="Times New Roman" w:hint="eastAsia"/>
                <w:szCs w:val="20"/>
              </w:rPr>
              <w:t>％</w:t>
            </w:r>
          </w:p>
        </w:tc>
      </w:tr>
      <w:tr w:rsidR="0076725A" w:rsidRPr="00E17B3D" w14:paraId="76372FF4" w14:textId="77777777" w:rsidTr="004103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28"/>
        </w:trPr>
        <w:tc>
          <w:tcPr>
            <w:tcW w:w="3057" w:type="dxa"/>
            <w:tcBorders>
              <w:top w:val="nil"/>
              <w:left w:val="nil"/>
              <w:bottom w:val="nil"/>
            </w:tcBorders>
            <w:vAlign w:val="center"/>
          </w:tcPr>
          <w:p w14:paraId="410AF5AB" w14:textId="77777777" w:rsidR="0076725A" w:rsidRPr="00C9012A" w:rsidRDefault="0076725A" w:rsidP="0076725A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b/>
                <w:kern w:val="0"/>
                <w:szCs w:val="20"/>
              </w:rPr>
            </w:pPr>
            <w:r w:rsidRPr="006C1D03">
              <w:rPr>
                <w:rFonts w:cs="Times New Roman"/>
                <w:b/>
                <w:kern w:val="0"/>
                <w:szCs w:val="20"/>
              </w:rPr>
              <w:t>負債</w:t>
            </w:r>
          </w:p>
        </w:tc>
        <w:tc>
          <w:tcPr>
            <w:tcW w:w="1591" w:type="dxa"/>
            <w:tcBorders>
              <w:top w:val="nil"/>
              <w:bottom w:val="nil"/>
            </w:tcBorders>
            <w:vAlign w:val="center"/>
          </w:tcPr>
          <w:p w14:paraId="5C7F6E39" w14:textId="1123B6AF" w:rsidR="0076725A" w:rsidRPr="00500949" w:rsidRDefault="0076725A" w:rsidP="0076725A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193,173,531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1FB45707" w14:textId="5CF975AF" w:rsidR="0076725A" w:rsidRPr="00500949" w:rsidRDefault="0076725A" w:rsidP="0076725A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4.98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647B649C" w14:textId="3ED3D059" w:rsidR="0076725A" w:rsidRPr="00500949" w:rsidRDefault="0076725A" w:rsidP="0076725A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200,634,713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CCF8FEF" w14:textId="3B057020" w:rsidR="0076725A" w:rsidRPr="00500949" w:rsidRDefault="0076725A" w:rsidP="0076725A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5.02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71D1A6CD" w14:textId="764BB251" w:rsidR="0076725A" w:rsidRPr="00500949" w:rsidRDefault="0076725A" w:rsidP="0076725A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- 7,461,182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2F904BB" w14:textId="41991C7E" w:rsidR="0076725A" w:rsidRPr="00500949" w:rsidRDefault="0076725A" w:rsidP="0076725A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- 3.72</w:t>
            </w:r>
          </w:p>
        </w:tc>
      </w:tr>
      <w:tr w:rsidR="0076725A" w:rsidRPr="00E17B3D" w14:paraId="7BB7D2F9" w14:textId="77777777" w:rsidTr="004103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28"/>
        </w:trPr>
        <w:tc>
          <w:tcPr>
            <w:tcW w:w="3057" w:type="dxa"/>
            <w:tcBorders>
              <w:top w:val="nil"/>
              <w:left w:val="nil"/>
              <w:bottom w:val="nil"/>
            </w:tcBorders>
            <w:vAlign w:val="center"/>
          </w:tcPr>
          <w:p w14:paraId="3E37A26B" w14:textId="77777777" w:rsidR="0076725A" w:rsidRPr="006C1D03" w:rsidRDefault="0076725A" w:rsidP="0076725A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6C1D03">
              <w:rPr>
                <w:rFonts w:cs="Times New Roman"/>
                <w:kern w:val="0"/>
                <w:sz w:val="22"/>
                <w:szCs w:val="20"/>
              </w:rPr>
              <w:t>流動負債</w:t>
            </w:r>
          </w:p>
        </w:tc>
        <w:tc>
          <w:tcPr>
            <w:tcW w:w="1591" w:type="dxa"/>
            <w:tcBorders>
              <w:top w:val="nil"/>
              <w:bottom w:val="nil"/>
            </w:tcBorders>
            <w:vAlign w:val="center"/>
          </w:tcPr>
          <w:p w14:paraId="775EC998" w14:textId="19E028C1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63,342,556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0A68CD8C" w14:textId="4E6931C2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1.63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71A23B1D" w14:textId="7C597BFF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64,395,961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7C2BDC5" w14:textId="0F774870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1.61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04F720B0" w14:textId="41F25194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- 1,053,405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7ADA5A1" w14:textId="433E8F47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- 1.64</w:t>
            </w:r>
          </w:p>
        </w:tc>
      </w:tr>
      <w:tr w:rsidR="0076725A" w:rsidRPr="00E17B3D" w14:paraId="749DA81C" w14:textId="77777777" w:rsidTr="004103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28"/>
        </w:trPr>
        <w:tc>
          <w:tcPr>
            <w:tcW w:w="3057" w:type="dxa"/>
            <w:tcBorders>
              <w:top w:val="nil"/>
              <w:left w:val="nil"/>
              <w:bottom w:val="nil"/>
            </w:tcBorders>
            <w:vAlign w:val="center"/>
          </w:tcPr>
          <w:p w14:paraId="56259138" w14:textId="77777777" w:rsidR="0076725A" w:rsidRPr="006C1D03" w:rsidRDefault="0076725A" w:rsidP="0076725A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6C1D03">
              <w:rPr>
                <w:rFonts w:cs="Times New Roman"/>
                <w:kern w:val="0"/>
                <w:sz w:val="22"/>
                <w:szCs w:val="20"/>
              </w:rPr>
              <w:t>應付款項</w:t>
            </w:r>
          </w:p>
        </w:tc>
        <w:tc>
          <w:tcPr>
            <w:tcW w:w="1591" w:type="dxa"/>
            <w:tcBorders>
              <w:top w:val="nil"/>
              <w:bottom w:val="nil"/>
            </w:tcBorders>
            <w:vAlign w:val="center"/>
          </w:tcPr>
          <w:p w14:paraId="7A40E76F" w14:textId="1BD5C98F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51,441,165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6FB8237" w14:textId="33887D25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1.33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19BF393F" w14:textId="25941BBB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51,161,387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803E161" w14:textId="07250150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1.28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27EA289F" w14:textId="4C2C1FF9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279,778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D252231" w14:textId="732B7639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0.55</w:t>
            </w:r>
          </w:p>
        </w:tc>
      </w:tr>
      <w:tr w:rsidR="0076725A" w:rsidRPr="00E17B3D" w14:paraId="3B04920D" w14:textId="77777777" w:rsidTr="004103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28"/>
        </w:trPr>
        <w:tc>
          <w:tcPr>
            <w:tcW w:w="3057" w:type="dxa"/>
            <w:tcBorders>
              <w:top w:val="nil"/>
              <w:left w:val="nil"/>
              <w:bottom w:val="nil"/>
            </w:tcBorders>
            <w:vAlign w:val="center"/>
          </w:tcPr>
          <w:p w14:paraId="5F47331B" w14:textId="77777777" w:rsidR="0076725A" w:rsidRPr="006C1D03" w:rsidRDefault="0076725A" w:rsidP="0076725A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6C1D03">
              <w:rPr>
                <w:rFonts w:cs="Times New Roman"/>
                <w:kern w:val="0"/>
                <w:sz w:val="22"/>
                <w:szCs w:val="20"/>
              </w:rPr>
              <w:t>預收款項</w:t>
            </w:r>
          </w:p>
        </w:tc>
        <w:tc>
          <w:tcPr>
            <w:tcW w:w="1591" w:type="dxa"/>
            <w:tcBorders>
              <w:top w:val="nil"/>
              <w:bottom w:val="nil"/>
            </w:tcBorders>
            <w:vAlign w:val="center"/>
          </w:tcPr>
          <w:p w14:paraId="4980733E" w14:textId="31C803E0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11,901,391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5FD1E298" w14:textId="5A96FADA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0.31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11EECF97" w14:textId="5B0713B5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13,234,574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19E9CB0" w14:textId="454E033D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0.33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0CEDD4B2" w14:textId="72CE4E58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- 1,333,183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B057274" w14:textId="7C259948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- 10.07</w:t>
            </w:r>
          </w:p>
        </w:tc>
      </w:tr>
      <w:tr w:rsidR="0076725A" w:rsidRPr="00E17B3D" w14:paraId="40BF290F" w14:textId="77777777" w:rsidTr="004103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28"/>
        </w:trPr>
        <w:tc>
          <w:tcPr>
            <w:tcW w:w="3057" w:type="dxa"/>
            <w:tcBorders>
              <w:top w:val="nil"/>
              <w:left w:val="nil"/>
              <w:bottom w:val="nil"/>
            </w:tcBorders>
            <w:vAlign w:val="center"/>
          </w:tcPr>
          <w:p w14:paraId="3963C242" w14:textId="77777777" w:rsidR="0076725A" w:rsidRPr="006C1D03" w:rsidRDefault="0076725A" w:rsidP="0076725A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6C1D03">
              <w:rPr>
                <w:rFonts w:cs="Times New Roman"/>
                <w:kern w:val="0"/>
                <w:sz w:val="22"/>
                <w:szCs w:val="20"/>
              </w:rPr>
              <w:t>其他負債</w:t>
            </w:r>
          </w:p>
        </w:tc>
        <w:tc>
          <w:tcPr>
            <w:tcW w:w="1591" w:type="dxa"/>
            <w:tcBorders>
              <w:top w:val="nil"/>
              <w:bottom w:val="nil"/>
            </w:tcBorders>
            <w:vAlign w:val="center"/>
          </w:tcPr>
          <w:p w14:paraId="43202708" w14:textId="5A1BC1DC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129,830,975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43863B91" w14:textId="08D0EA54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3.35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0FA80577" w14:textId="72E5623C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136,238,752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BE66D43" w14:textId="638E059B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3.41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11FA84AD" w14:textId="158EA3FB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- 6,407,777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2C09273" w14:textId="50AFE161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- 4.70</w:t>
            </w:r>
          </w:p>
        </w:tc>
      </w:tr>
      <w:tr w:rsidR="0076725A" w:rsidRPr="00E17B3D" w14:paraId="64C8120B" w14:textId="77777777" w:rsidTr="004103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28"/>
        </w:trPr>
        <w:tc>
          <w:tcPr>
            <w:tcW w:w="3057" w:type="dxa"/>
            <w:tcBorders>
              <w:top w:val="nil"/>
              <w:left w:val="nil"/>
              <w:bottom w:val="nil"/>
            </w:tcBorders>
            <w:vAlign w:val="center"/>
          </w:tcPr>
          <w:p w14:paraId="0096F1C8" w14:textId="77777777" w:rsidR="0076725A" w:rsidRPr="006C1D03" w:rsidRDefault="0076725A" w:rsidP="0076725A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6C1D03">
              <w:rPr>
                <w:rFonts w:cs="Times New Roman"/>
                <w:kern w:val="0"/>
                <w:sz w:val="22"/>
                <w:szCs w:val="20"/>
              </w:rPr>
              <w:t>遞延負債</w:t>
            </w:r>
          </w:p>
        </w:tc>
        <w:tc>
          <w:tcPr>
            <w:tcW w:w="1591" w:type="dxa"/>
            <w:tcBorders>
              <w:top w:val="nil"/>
              <w:bottom w:val="nil"/>
            </w:tcBorders>
            <w:vAlign w:val="center"/>
          </w:tcPr>
          <w:p w14:paraId="39C62427" w14:textId="181D031A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4,439,190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0165C33D" w14:textId="009D01B1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0.11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37FFBCA6" w14:textId="6DCC4E82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4,734,934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8F4FCB4" w14:textId="037D7E02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0.12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198F66E0" w14:textId="4327A161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- 295,744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D6A5EEA" w14:textId="21C30767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- 6.25</w:t>
            </w:r>
          </w:p>
        </w:tc>
      </w:tr>
      <w:tr w:rsidR="0076725A" w:rsidRPr="00E17B3D" w14:paraId="4653D1AA" w14:textId="77777777" w:rsidTr="004103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28"/>
        </w:trPr>
        <w:tc>
          <w:tcPr>
            <w:tcW w:w="3057" w:type="dxa"/>
            <w:tcBorders>
              <w:top w:val="nil"/>
              <w:left w:val="nil"/>
              <w:bottom w:val="nil"/>
            </w:tcBorders>
            <w:vAlign w:val="center"/>
          </w:tcPr>
          <w:p w14:paraId="6A69246F" w14:textId="77777777" w:rsidR="0076725A" w:rsidRPr="006C1D03" w:rsidRDefault="0076725A" w:rsidP="0076725A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6C1D03">
              <w:rPr>
                <w:rFonts w:cs="Times New Roman"/>
                <w:kern w:val="0"/>
                <w:sz w:val="22"/>
                <w:szCs w:val="20"/>
              </w:rPr>
              <w:t>什項負債</w:t>
            </w:r>
          </w:p>
        </w:tc>
        <w:tc>
          <w:tcPr>
            <w:tcW w:w="1591" w:type="dxa"/>
            <w:tcBorders>
              <w:top w:val="nil"/>
              <w:bottom w:val="nil"/>
            </w:tcBorders>
            <w:vAlign w:val="center"/>
          </w:tcPr>
          <w:p w14:paraId="5EA79A80" w14:textId="58B09C82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125,391,785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5EDF1B15" w14:textId="2F47F80F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3.23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301ED4C3" w14:textId="776ACF79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131,503,818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9D51867" w14:textId="22C79B86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3.29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6F15FFE8" w14:textId="2714F136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- 6,112,033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A0754FA" w14:textId="7E65E822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- 4.65</w:t>
            </w:r>
          </w:p>
        </w:tc>
      </w:tr>
      <w:tr w:rsidR="0076725A" w:rsidRPr="00E17B3D" w14:paraId="57FC0694" w14:textId="77777777" w:rsidTr="004103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28"/>
        </w:trPr>
        <w:tc>
          <w:tcPr>
            <w:tcW w:w="3057" w:type="dxa"/>
            <w:tcBorders>
              <w:top w:val="nil"/>
              <w:left w:val="nil"/>
              <w:bottom w:val="nil"/>
            </w:tcBorders>
            <w:vAlign w:val="center"/>
          </w:tcPr>
          <w:p w14:paraId="189F2E3E" w14:textId="77777777" w:rsidR="0076725A" w:rsidRPr="00C9012A" w:rsidRDefault="0076725A" w:rsidP="0076725A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b/>
                <w:kern w:val="0"/>
                <w:szCs w:val="20"/>
              </w:rPr>
            </w:pPr>
            <w:r w:rsidRPr="006C1D03">
              <w:rPr>
                <w:rFonts w:cs="Times New Roman"/>
                <w:b/>
                <w:kern w:val="0"/>
                <w:szCs w:val="20"/>
              </w:rPr>
              <w:t>淨值</w:t>
            </w:r>
          </w:p>
        </w:tc>
        <w:tc>
          <w:tcPr>
            <w:tcW w:w="1591" w:type="dxa"/>
            <w:tcBorders>
              <w:top w:val="nil"/>
              <w:bottom w:val="nil"/>
            </w:tcBorders>
            <w:vAlign w:val="center"/>
          </w:tcPr>
          <w:p w14:paraId="2DBDBEF1" w14:textId="339B4D3B" w:rsidR="0076725A" w:rsidRPr="00500949" w:rsidRDefault="0076725A" w:rsidP="0076725A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3,686,580,679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6352E2CA" w14:textId="4A04313B" w:rsidR="0076725A" w:rsidRPr="00500949" w:rsidRDefault="0076725A" w:rsidP="0076725A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95.02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7DD344E8" w14:textId="6F42EEC3" w:rsidR="0076725A" w:rsidRPr="00500949" w:rsidRDefault="0076725A" w:rsidP="0076725A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3,795,014,832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D077D35" w14:textId="1388BD0E" w:rsidR="0076725A" w:rsidRPr="00500949" w:rsidRDefault="0076725A" w:rsidP="0076725A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94.98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135B16B9" w14:textId="718FC5E0" w:rsidR="0076725A" w:rsidRPr="00500949" w:rsidRDefault="0076725A" w:rsidP="0076725A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- 108,434,153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8838117" w14:textId="2AFAFB24" w:rsidR="0076725A" w:rsidRPr="00500949" w:rsidRDefault="0076725A" w:rsidP="0076725A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- 2.86</w:t>
            </w:r>
          </w:p>
        </w:tc>
      </w:tr>
      <w:tr w:rsidR="0076725A" w:rsidRPr="00E17B3D" w14:paraId="3784692E" w14:textId="77777777" w:rsidTr="004103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28"/>
        </w:trPr>
        <w:tc>
          <w:tcPr>
            <w:tcW w:w="3057" w:type="dxa"/>
            <w:tcBorders>
              <w:top w:val="nil"/>
              <w:left w:val="nil"/>
              <w:bottom w:val="nil"/>
            </w:tcBorders>
            <w:vAlign w:val="center"/>
          </w:tcPr>
          <w:p w14:paraId="7A953095" w14:textId="77777777" w:rsidR="0076725A" w:rsidRPr="006C1D03" w:rsidRDefault="0076725A" w:rsidP="0076725A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6C1D03">
              <w:rPr>
                <w:rFonts w:cs="Times New Roman"/>
                <w:kern w:val="0"/>
                <w:sz w:val="22"/>
                <w:szCs w:val="20"/>
              </w:rPr>
              <w:t>基金</w:t>
            </w:r>
          </w:p>
        </w:tc>
        <w:tc>
          <w:tcPr>
            <w:tcW w:w="1591" w:type="dxa"/>
            <w:tcBorders>
              <w:top w:val="nil"/>
              <w:bottom w:val="nil"/>
            </w:tcBorders>
            <w:vAlign w:val="center"/>
          </w:tcPr>
          <w:p w14:paraId="4875B5A5" w14:textId="70357DA9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3,676,607,574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66C65BF9" w14:textId="7FDB6BA8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94.76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62C341E9" w14:textId="590D89C9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3,785,041,727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7C47B68" w14:textId="7EC66B68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94.73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47BF36F9" w14:textId="0B459E49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- 108,434,153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DACC168" w14:textId="15AC346D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- 2.86</w:t>
            </w:r>
          </w:p>
        </w:tc>
      </w:tr>
      <w:tr w:rsidR="0076725A" w:rsidRPr="00E17B3D" w14:paraId="4FAFC60C" w14:textId="77777777" w:rsidTr="004103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28"/>
        </w:trPr>
        <w:tc>
          <w:tcPr>
            <w:tcW w:w="3057" w:type="dxa"/>
            <w:tcBorders>
              <w:top w:val="nil"/>
              <w:left w:val="nil"/>
              <w:bottom w:val="nil"/>
            </w:tcBorders>
            <w:vAlign w:val="center"/>
          </w:tcPr>
          <w:p w14:paraId="6DC3DE9A" w14:textId="77777777" w:rsidR="0076725A" w:rsidRPr="006C1D03" w:rsidRDefault="0076725A" w:rsidP="0076725A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6C1D03">
              <w:rPr>
                <w:rFonts w:cs="Times New Roman"/>
                <w:kern w:val="0"/>
                <w:sz w:val="22"/>
                <w:szCs w:val="20"/>
              </w:rPr>
              <w:t>基金</w:t>
            </w:r>
          </w:p>
        </w:tc>
        <w:tc>
          <w:tcPr>
            <w:tcW w:w="1591" w:type="dxa"/>
            <w:tcBorders>
              <w:top w:val="nil"/>
              <w:bottom w:val="nil"/>
            </w:tcBorders>
            <w:vAlign w:val="center"/>
          </w:tcPr>
          <w:p w14:paraId="0E3FB26F" w14:textId="35F26A6E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3,676,607,574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3CAD02CC" w14:textId="37341A3A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94.76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545127F8" w14:textId="56B6898D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3,785,041,727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8774975" w14:textId="148CB00B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94.73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2349EAB7" w14:textId="623C09C1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- 108,434,153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5BE46D2" w14:textId="5B0D1A27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- 2.86</w:t>
            </w:r>
          </w:p>
        </w:tc>
      </w:tr>
      <w:tr w:rsidR="0076725A" w:rsidRPr="00E17B3D" w14:paraId="24D27236" w14:textId="77777777" w:rsidTr="004103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28"/>
        </w:trPr>
        <w:tc>
          <w:tcPr>
            <w:tcW w:w="3057" w:type="dxa"/>
            <w:tcBorders>
              <w:top w:val="nil"/>
              <w:left w:val="nil"/>
              <w:bottom w:val="nil"/>
            </w:tcBorders>
            <w:vAlign w:val="center"/>
          </w:tcPr>
          <w:p w14:paraId="254D9972" w14:textId="77777777" w:rsidR="0076725A" w:rsidRPr="006C1D03" w:rsidRDefault="0076725A" w:rsidP="0076725A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6C1D03">
              <w:rPr>
                <w:rFonts w:cs="Times New Roman"/>
                <w:kern w:val="0"/>
                <w:sz w:val="22"/>
                <w:szCs w:val="20"/>
              </w:rPr>
              <w:t>公積</w:t>
            </w:r>
          </w:p>
        </w:tc>
        <w:tc>
          <w:tcPr>
            <w:tcW w:w="1591" w:type="dxa"/>
            <w:tcBorders>
              <w:top w:val="nil"/>
              <w:bottom w:val="nil"/>
            </w:tcBorders>
            <w:vAlign w:val="center"/>
          </w:tcPr>
          <w:p w14:paraId="2D047126" w14:textId="46913478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3,247,319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1E758444" w14:textId="6EA57C64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0.08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1D5FE6CB" w14:textId="2CC3946E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3,247,319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325B52B" w14:textId="42E05AB1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0.08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58A3E7AB" w14:textId="1A78296B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－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2FB7C0B" w14:textId="4F20B8B8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－</w:t>
            </w:r>
          </w:p>
        </w:tc>
      </w:tr>
      <w:tr w:rsidR="0076725A" w:rsidRPr="00E17B3D" w14:paraId="3CC06392" w14:textId="77777777" w:rsidTr="004103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28"/>
        </w:trPr>
        <w:tc>
          <w:tcPr>
            <w:tcW w:w="3057" w:type="dxa"/>
            <w:tcBorders>
              <w:top w:val="nil"/>
              <w:left w:val="nil"/>
              <w:bottom w:val="nil"/>
            </w:tcBorders>
            <w:vAlign w:val="center"/>
          </w:tcPr>
          <w:p w14:paraId="38744EA5" w14:textId="77777777" w:rsidR="0076725A" w:rsidRPr="006C1D03" w:rsidRDefault="0076725A" w:rsidP="0076725A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6C1D03">
              <w:rPr>
                <w:rFonts w:cs="Times New Roman"/>
                <w:kern w:val="0"/>
                <w:sz w:val="22"/>
                <w:szCs w:val="20"/>
              </w:rPr>
              <w:t>資本公積</w:t>
            </w:r>
          </w:p>
        </w:tc>
        <w:tc>
          <w:tcPr>
            <w:tcW w:w="1591" w:type="dxa"/>
            <w:tcBorders>
              <w:top w:val="nil"/>
              <w:bottom w:val="nil"/>
            </w:tcBorders>
            <w:vAlign w:val="center"/>
          </w:tcPr>
          <w:p w14:paraId="60F9DF4A" w14:textId="0827AD9B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3,247,319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6CF8016E" w14:textId="10C48484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0.08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015BDA37" w14:textId="02E8EC47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3,247,319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BCF3032" w14:textId="3A9F2681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0.08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1678BB32" w14:textId="19C6D88F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－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0B2219D" w14:textId="3EA9A69A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－</w:t>
            </w:r>
          </w:p>
        </w:tc>
      </w:tr>
      <w:tr w:rsidR="0076725A" w:rsidRPr="00E17B3D" w14:paraId="1D71019D" w14:textId="77777777" w:rsidTr="004103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28"/>
        </w:trPr>
        <w:tc>
          <w:tcPr>
            <w:tcW w:w="3057" w:type="dxa"/>
            <w:tcBorders>
              <w:top w:val="nil"/>
              <w:left w:val="nil"/>
              <w:bottom w:val="nil"/>
            </w:tcBorders>
            <w:vAlign w:val="center"/>
          </w:tcPr>
          <w:p w14:paraId="137CA957" w14:textId="77777777" w:rsidR="0076725A" w:rsidRPr="006C1D03" w:rsidRDefault="0076725A" w:rsidP="0076725A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6C1D03">
              <w:rPr>
                <w:rFonts w:cs="Times New Roman"/>
                <w:kern w:val="0"/>
                <w:sz w:val="22"/>
                <w:szCs w:val="20"/>
              </w:rPr>
              <w:t>淨值其他項目</w:t>
            </w:r>
          </w:p>
        </w:tc>
        <w:tc>
          <w:tcPr>
            <w:tcW w:w="1591" w:type="dxa"/>
            <w:tcBorders>
              <w:top w:val="nil"/>
              <w:bottom w:val="nil"/>
            </w:tcBorders>
            <w:vAlign w:val="center"/>
          </w:tcPr>
          <w:p w14:paraId="30792C6C" w14:textId="15C346C0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6,725,786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33A9FF74" w14:textId="1E94D14B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0.17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1BB9E547" w14:textId="52B0BC15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6,725,786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59D89FE" w14:textId="7C9FBD85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0.17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47C3ADC3" w14:textId="22E42C23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－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8EDFF89" w14:textId="4A2A2853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－</w:t>
            </w:r>
          </w:p>
        </w:tc>
      </w:tr>
      <w:tr w:rsidR="0076725A" w:rsidRPr="00E17B3D" w14:paraId="7DBA629E" w14:textId="77777777" w:rsidTr="0043591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28"/>
        </w:trPr>
        <w:tc>
          <w:tcPr>
            <w:tcW w:w="3057" w:type="dxa"/>
            <w:tcBorders>
              <w:top w:val="nil"/>
              <w:left w:val="nil"/>
              <w:bottom w:val="nil"/>
            </w:tcBorders>
            <w:vAlign w:val="center"/>
          </w:tcPr>
          <w:p w14:paraId="1357AB85" w14:textId="77777777" w:rsidR="0076725A" w:rsidRPr="006C1D03" w:rsidRDefault="0076725A" w:rsidP="0076725A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6C1D03">
              <w:rPr>
                <w:rFonts w:cs="Times New Roman"/>
                <w:kern w:val="0"/>
                <w:sz w:val="22"/>
                <w:szCs w:val="20"/>
              </w:rPr>
              <w:t>累積其他綜合餘</w:t>
            </w:r>
            <w:proofErr w:type="gramStart"/>
            <w:r w:rsidRPr="006C1D03">
              <w:rPr>
                <w:rFonts w:cs="Times New Roman"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591" w:type="dxa"/>
            <w:tcBorders>
              <w:top w:val="nil"/>
              <w:bottom w:val="nil"/>
            </w:tcBorders>
            <w:vAlign w:val="center"/>
          </w:tcPr>
          <w:p w14:paraId="255BCBBC" w14:textId="65783EDA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6,725,786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4DA3AA89" w14:textId="70AC3C9E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0.17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1AD22F4D" w14:textId="4C3BBFA9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6,725,786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C6D552C" w14:textId="1B93B3B4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0.17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5969354D" w14:textId="1C776F3A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－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42EAD48" w14:textId="78135509" w:rsidR="0076725A" w:rsidRPr="00500949" w:rsidRDefault="0076725A" w:rsidP="0076725A">
            <w:pPr>
              <w:ind w:leftChars="-61" w:left="-146" w:rightChars="10" w:right="24"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sz w:val="18"/>
                <w:szCs w:val="18"/>
              </w:rPr>
              <w:t>－</w:t>
            </w:r>
          </w:p>
        </w:tc>
      </w:tr>
      <w:tr w:rsidR="0076725A" w:rsidRPr="00E17B3D" w14:paraId="74DDF3A7" w14:textId="77777777" w:rsidTr="0043591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18"/>
        </w:trPr>
        <w:tc>
          <w:tcPr>
            <w:tcW w:w="305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26641D4" w14:textId="77777777" w:rsidR="0076725A" w:rsidRPr="006C1D03" w:rsidRDefault="0076725A" w:rsidP="0076725A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6C1D03">
              <w:rPr>
                <w:rFonts w:cs="Times New Roman"/>
                <w:b/>
                <w:kern w:val="0"/>
                <w:szCs w:val="20"/>
              </w:rPr>
              <w:t>合計</w:t>
            </w:r>
          </w:p>
        </w:tc>
        <w:tc>
          <w:tcPr>
            <w:tcW w:w="1591" w:type="dxa"/>
            <w:tcBorders>
              <w:top w:val="nil"/>
              <w:bottom w:val="single" w:sz="8" w:space="0" w:color="auto"/>
            </w:tcBorders>
            <w:vAlign w:val="center"/>
          </w:tcPr>
          <w:p w14:paraId="57F85AB9" w14:textId="0654FE55" w:rsidR="0076725A" w:rsidRPr="00500949" w:rsidRDefault="0076725A" w:rsidP="0076725A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3,879,754,210</w:t>
            </w:r>
          </w:p>
        </w:tc>
        <w:tc>
          <w:tcPr>
            <w:tcW w:w="784" w:type="dxa"/>
            <w:tcBorders>
              <w:top w:val="nil"/>
              <w:bottom w:val="single" w:sz="8" w:space="0" w:color="auto"/>
            </w:tcBorders>
            <w:vAlign w:val="center"/>
          </w:tcPr>
          <w:p w14:paraId="6DBD5D05" w14:textId="7722113B" w:rsidR="0076725A" w:rsidRPr="00500949" w:rsidRDefault="0076725A" w:rsidP="0076725A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100.00</w:t>
            </w:r>
          </w:p>
        </w:tc>
        <w:tc>
          <w:tcPr>
            <w:tcW w:w="1595" w:type="dxa"/>
            <w:tcBorders>
              <w:top w:val="nil"/>
              <w:bottom w:val="single" w:sz="8" w:space="0" w:color="auto"/>
            </w:tcBorders>
            <w:vAlign w:val="center"/>
          </w:tcPr>
          <w:p w14:paraId="14A685A6" w14:textId="103F07E6" w:rsidR="0076725A" w:rsidRPr="00500949" w:rsidRDefault="0076725A" w:rsidP="0076725A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3,995,649,545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</w:tcBorders>
            <w:vAlign w:val="center"/>
          </w:tcPr>
          <w:p w14:paraId="5361FC75" w14:textId="7D6B2BE3" w:rsidR="0076725A" w:rsidRPr="00500949" w:rsidRDefault="0076725A" w:rsidP="0076725A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100.00</w:t>
            </w:r>
          </w:p>
        </w:tc>
        <w:tc>
          <w:tcPr>
            <w:tcW w:w="1582" w:type="dxa"/>
            <w:tcBorders>
              <w:top w:val="nil"/>
              <w:bottom w:val="single" w:sz="8" w:space="0" w:color="auto"/>
            </w:tcBorders>
            <w:vAlign w:val="center"/>
          </w:tcPr>
          <w:p w14:paraId="711EF575" w14:textId="211E7B3C" w:rsidR="0076725A" w:rsidRPr="00500949" w:rsidRDefault="0076725A" w:rsidP="0076725A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- 115,895,335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BBB8B5B" w14:textId="736BF309" w:rsidR="0076725A" w:rsidRPr="00500949" w:rsidRDefault="0076725A" w:rsidP="0076725A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500949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- 2.90</w:t>
            </w:r>
          </w:p>
        </w:tc>
      </w:tr>
    </w:tbl>
    <w:p w14:paraId="01D94675" w14:textId="77777777" w:rsidR="00384C0D" w:rsidRPr="008502E2" w:rsidRDefault="00384C0D" w:rsidP="00410354">
      <w:pPr>
        <w:pStyle w:val="3T010116P"/>
        <w:tabs>
          <w:tab w:val="clear" w:pos="540"/>
        </w:tabs>
        <w:spacing w:line="20" w:lineRule="exact"/>
        <w:ind w:left="0"/>
        <w:jc w:val="both"/>
        <w:rPr>
          <w:spacing w:val="0"/>
          <w:sz w:val="2"/>
          <w:szCs w:val="2"/>
        </w:rPr>
      </w:pPr>
    </w:p>
    <w:sectPr w:rsidR="00384C0D" w:rsidRPr="008502E2" w:rsidSect="00FF73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pgNumType w:start="79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EA400" w14:textId="77777777" w:rsidR="000914F2" w:rsidRDefault="000914F2" w:rsidP="0001579B">
      <w:pPr>
        <w:ind w:firstLine="480"/>
      </w:pPr>
      <w:r>
        <w:separator/>
      </w:r>
    </w:p>
  </w:endnote>
  <w:endnote w:type="continuationSeparator" w:id="0">
    <w:p w14:paraId="35BCA6E0" w14:textId="77777777" w:rsidR="000914F2" w:rsidRDefault="000914F2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C57FA" w14:textId="463C84E6" w:rsidR="003E424E" w:rsidRPr="009735E7" w:rsidRDefault="003E424E" w:rsidP="003E424E">
    <w:pPr>
      <w:pStyle w:val="a5"/>
      <w:tabs>
        <w:tab w:val="clear" w:pos="4153"/>
        <w:tab w:val="clear" w:pos="8306"/>
      </w:tabs>
      <w:ind w:firstLine="400"/>
      <w:jc w:val="center"/>
    </w:pPr>
  </w:p>
  <w:p w14:paraId="06380EA8" w14:textId="77777777" w:rsidR="003E424E" w:rsidRPr="009735E7" w:rsidRDefault="003E424E" w:rsidP="003E424E">
    <w:pPr>
      <w:pStyle w:val="a5"/>
      <w:tabs>
        <w:tab w:val="clear" w:pos="4153"/>
        <w:tab w:val="clear" w:pos="8306"/>
      </w:tabs>
      <w:ind w:firstLine="40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F755D" w14:textId="35A85BD5" w:rsidR="003E424E" w:rsidRPr="009735E7" w:rsidRDefault="003E424E" w:rsidP="003E424E">
    <w:pPr>
      <w:pStyle w:val="a5"/>
      <w:tabs>
        <w:tab w:val="clear" w:pos="4153"/>
        <w:tab w:val="clear" w:pos="8306"/>
      </w:tabs>
      <w:ind w:firstLine="400"/>
      <w:jc w:val="center"/>
    </w:pPr>
  </w:p>
  <w:p w14:paraId="16B66AB2" w14:textId="77777777" w:rsidR="003E424E" w:rsidRPr="009735E7" w:rsidRDefault="003E424E" w:rsidP="003E424E">
    <w:pPr>
      <w:pStyle w:val="a5"/>
      <w:tabs>
        <w:tab w:val="clear" w:pos="4153"/>
        <w:tab w:val="clear" w:pos="8306"/>
      </w:tabs>
      <w:ind w:firstLine="40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E90D5" w14:textId="77777777" w:rsidR="005E767A" w:rsidRDefault="005E767A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201EE" w14:textId="77777777" w:rsidR="000914F2" w:rsidRDefault="000914F2" w:rsidP="0001579B">
      <w:pPr>
        <w:ind w:firstLine="480"/>
      </w:pPr>
      <w:r>
        <w:separator/>
      </w:r>
    </w:p>
  </w:footnote>
  <w:footnote w:type="continuationSeparator" w:id="0">
    <w:p w14:paraId="10E6C6BF" w14:textId="77777777" w:rsidR="000914F2" w:rsidRDefault="000914F2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4AE77" w14:textId="77777777" w:rsidR="005E767A" w:rsidRDefault="005E767A" w:rsidP="004626DB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40212" w14:textId="77777777" w:rsidR="005E767A" w:rsidRDefault="005E767A" w:rsidP="00466282">
    <w:pPr>
      <w:pStyle w:val="a3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27253" w14:textId="77777777" w:rsidR="005E767A" w:rsidRDefault="005E767A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30C036C"/>
    <w:multiLevelType w:val="hybridMultilevel"/>
    <w:tmpl w:val="CC100BC4"/>
    <w:lvl w:ilvl="0" w:tplc="ABB27CCE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B28C45B8">
      <w:start w:val="1"/>
      <w:numFmt w:val="taiwaneseCountingThousand"/>
      <w:lvlText w:val="（%2）"/>
      <w:lvlJc w:val="right"/>
      <w:pPr>
        <w:ind w:left="960" w:hanging="48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1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0016FCA"/>
    <w:multiLevelType w:val="hybridMultilevel"/>
    <w:tmpl w:val="4C1EABF2"/>
    <w:lvl w:ilvl="0" w:tplc="40A69090">
      <w:start w:val="1"/>
      <w:numFmt w:val="taiwaneseCountingThousand"/>
      <w:lvlText w:val="（%1）"/>
      <w:lvlJc w:val="left"/>
      <w:pPr>
        <w:ind w:left="1289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69" w:hanging="480"/>
      </w:pPr>
    </w:lvl>
    <w:lvl w:ilvl="2" w:tplc="0409001B" w:tentative="1">
      <w:start w:val="1"/>
      <w:numFmt w:val="lowerRoman"/>
      <w:lvlText w:val="%3."/>
      <w:lvlJc w:val="right"/>
      <w:pPr>
        <w:ind w:left="1649" w:hanging="480"/>
      </w:pPr>
    </w:lvl>
    <w:lvl w:ilvl="3" w:tplc="0409000F" w:tentative="1">
      <w:start w:val="1"/>
      <w:numFmt w:val="decimal"/>
      <w:lvlText w:val="%4."/>
      <w:lvlJc w:val="left"/>
      <w:pPr>
        <w:ind w:left="21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09" w:hanging="480"/>
      </w:pPr>
    </w:lvl>
    <w:lvl w:ilvl="5" w:tplc="0409001B" w:tentative="1">
      <w:start w:val="1"/>
      <w:numFmt w:val="lowerRoman"/>
      <w:lvlText w:val="%6."/>
      <w:lvlJc w:val="right"/>
      <w:pPr>
        <w:ind w:left="3089" w:hanging="480"/>
      </w:pPr>
    </w:lvl>
    <w:lvl w:ilvl="6" w:tplc="0409000F" w:tentative="1">
      <w:start w:val="1"/>
      <w:numFmt w:val="decimal"/>
      <w:lvlText w:val="%7."/>
      <w:lvlJc w:val="left"/>
      <w:pPr>
        <w:ind w:left="35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49" w:hanging="480"/>
      </w:pPr>
    </w:lvl>
    <w:lvl w:ilvl="8" w:tplc="0409001B" w:tentative="1">
      <w:start w:val="1"/>
      <w:numFmt w:val="lowerRoman"/>
      <w:lvlText w:val="%9."/>
      <w:lvlJc w:val="right"/>
      <w:pPr>
        <w:ind w:left="4529" w:hanging="480"/>
      </w:pPr>
    </w:lvl>
  </w:abstractNum>
  <w:abstractNum w:abstractNumId="13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5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6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17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3"/>
  </w:num>
  <w:num w:numId="2">
    <w:abstractNumId w:val="9"/>
  </w:num>
  <w:num w:numId="3">
    <w:abstractNumId w:val="0"/>
  </w:num>
  <w:num w:numId="4">
    <w:abstractNumId w:val="7"/>
  </w:num>
  <w:num w:numId="5">
    <w:abstractNumId w:val="16"/>
  </w:num>
  <w:num w:numId="6">
    <w:abstractNumId w:val="1"/>
  </w:num>
  <w:num w:numId="7">
    <w:abstractNumId w:val="3"/>
  </w:num>
  <w:num w:numId="8">
    <w:abstractNumId w:val="18"/>
  </w:num>
  <w:num w:numId="9">
    <w:abstractNumId w:val="5"/>
  </w:num>
  <w:num w:numId="10">
    <w:abstractNumId w:val="11"/>
  </w:num>
  <w:num w:numId="11">
    <w:abstractNumId w:val="10"/>
  </w:num>
  <w:num w:numId="12">
    <w:abstractNumId w:val="17"/>
  </w:num>
  <w:num w:numId="13">
    <w:abstractNumId w:val="6"/>
  </w:num>
  <w:num w:numId="14">
    <w:abstractNumId w:val="4"/>
  </w:num>
  <w:num w:numId="15">
    <w:abstractNumId w:val="2"/>
  </w:num>
  <w:num w:numId="16">
    <w:abstractNumId w:val="14"/>
  </w:num>
  <w:num w:numId="17">
    <w:abstractNumId w:val="15"/>
  </w:num>
  <w:num w:numId="18">
    <w:abstractNumId w:val="12"/>
  </w:num>
  <w:num w:numId="19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16385">
      <o:colormru v:ext="edit" colors="#cce8d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7FB"/>
    <w:rsid w:val="00002AE9"/>
    <w:rsid w:val="00003D82"/>
    <w:rsid w:val="0000711D"/>
    <w:rsid w:val="00010832"/>
    <w:rsid w:val="00011BB3"/>
    <w:rsid w:val="0001579B"/>
    <w:rsid w:val="0001689E"/>
    <w:rsid w:val="00017235"/>
    <w:rsid w:val="00022B6E"/>
    <w:rsid w:val="00022DA2"/>
    <w:rsid w:val="00023931"/>
    <w:rsid w:val="00024CAD"/>
    <w:rsid w:val="00025EDB"/>
    <w:rsid w:val="00026674"/>
    <w:rsid w:val="00031341"/>
    <w:rsid w:val="00031CA4"/>
    <w:rsid w:val="00042DFD"/>
    <w:rsid w:val="000437BD"/>
    <w:rsid w:val="00046E48"/>
    <w:rsid w:val="000476E1"/>
    <w:rsid w:val="000543A7"/>
    <w:rsid w:val="000545C4"/>
    <w:rsid w:val="00054E53"/>
    <w:rsid w:val="000569B1"/>
    <w:rsid w:val="00060E0A"/>
    <w:rsid w:val="00060F80"/>
    <w:rsid w:val="00061901"/>
    <w:rsid w:val="00064BEC"/>
    <w:rsid w:val="00067800"/>
    <w:rsid w:val="00072CA8"/>
    <w:rsid w:val="0007445A"/>
    <w:rsid w:val="000746EA"/>
    <w:rsid w:val="00075509"/>
    <w:rsid w:val="00077719"/>
    <w:rsid w:val="00077E90"/>
    <w:rsid w:val="00080027"/>
    <w:rsid w:val="000808F7"/>
    <w:rsid w:val="00082C6E"/>
    <w:rsid w:val="0008338F"/>
    <w:rsid w:val="00083F97"/>
    <w:rsid w:val="0008733E"/>
    <w:rsid w:val="000914F2"/>
    <w:rsid w:val="00093BB6"/>
    <w:rsid w:val="000A20D2"/>
    <w:rsid w:val="000A4A47"/>
    <w:rsid w:val="000A5964"/>
    <w:rsid w:val="000B16C8"/>
    <w:rsid w:val="000B1E94"/>
    <w:rsid w:val="000B23CB"/>
    <w:rsid w:val="000B44D4"/>
    <w:rsid w:val="000B6020"/>
    <w:rsid w:val="000B6E4C"/>
    <w:rsid w:val="000B734F"/>
    <w:rsid w:val="000C1237"/>
    <w:rsid w:val="000C1A84"/>
    <w:rsid w:val="000C4FB7"/>
    <w:rsid w:val="000C7CB3"/>
    <w:rsid w:val="000D3450"/>
    <w:rsid w:val="000D3F7B"/>
    <w:rsid w:val="000D7865"/>
    <w:rsid w:val="000D7DAD"/>
    <w:rsid w:val="000D7E25"/>
    <w:rsid w:val="000E21D4"/>
    <w:rsid w:val="000E2A81"/>
    <w:rsid w:val="000E3744"/>
    <w:rsid w:val="000E4B31"/>
    <w:rsid w:val="000F0877"/>
    <w:rsid w:val="000F0C21"/>
    <w:rsid w:val="000F47A2"/>
    <w:rsid w:val="000F6BC2"/>
    <w:rsid w:val="0010179F"/>
    <w:rsid w:val="001119EC"/>
    <w:rsid w:val="0011276B"/>
    <w:rsid w:val="001131C0"/>
    <w:rsid w:val="001137DD"/>
    <w:rsid w:val="00113BD9"/>
    <w:rsid w:val="00117A9B"/>
    <w:rsid w:val="0012013A"/>
    <w:rsid w:val="00121356"/>
    <w:rsid w:val="001226FE"/>
    <w:rsid w:val="00123F69"/>
    <w:rsid w:val="0012775A"/>
    <w:rsid w:val="001321EF"/>
    <w:rsid w:val="0013766A"/>
    <w:rsid w:val="00137B69"/>
    <w:rsid w:val="00141219"/>
    <w:rsid w:val="00145768"/>
    <w:rsid w:val="00145C50"/>
    <w:rsid w:val="00145FAE"/>
    <w:rsid w:val="001502E8"/>
    <w:rsid w:val="00150E80"/>
    <w:rsid w:val="0015115D"/>
    <w:rsid w:val="00154583"/>
    <w:rsid w:val="00155D6B"/>
    <w:rsid w:val="001628A1"/>
    <w:rsid w:val="0016339E"/>
    <w:rsid w:val="00167C1F"/>
    <w:rsid w:val="00171624"/>
    <w:rsid w:val="001729BC"/>
    <w:rsid w:val="0017393E"/>
    <w:rsid w:val="00173F9B"/>
    <w:rsid w:val="001749BA"/>
    <w:rsid w:val="00174D0A"/>
    <w:rsid w:val="001763F1"/>
    <w:rsid w:val="001802D9"/>
    <w:rsid w:val="00181165"/>
    <w:rsid w:val="00182D24"/>
    <w:rsid w:val="001836CD"/>
    <w:rsid w:val="00183C9B"/>
    <w:rsid w:val="001958B9"/>
    <w:rsid w:val="001A25E3"/>
    <w:rsid w:val="001A4CFE"/>
    <w:rsid w:val="001A535B"/>
    <w:rsid w:val="001A6D83"/>
    <w:rsid w:val="001A7405"/>
    <w:rsid w:val="001A7900"/>
    <w:rsid w:val="001B11E8"/>
    <w:rsid w:val="001B1DD7"/>
    <w:rsid w:val="001B2133"/>
    <w:rsid w:val="001B2BC3"/>
    <w:rsid w:val="001B5641"/>
    <w:rsid w:val="001B60BA"/>
    <w:rsid w:val="001B6125"/>
    <w:rsid w:val="001C0D76"/>
    <w:rsid w:val="001C37F6"/>
    <w:rsid w:val="001C41E0"/>
    <w:rsid w:val="001C645C"/>
    <w:rsid w:val="001D1B7C"/>
    <w:rsid w:val="001D2E14"/>
    <w:rsid w:val="001D350E"/>
    <w:rsid w:val="001D3E13"/>
    <w:rsid w:val="001D402B"/>
    <w:rsid w:val="001E1622"/>
    <w:rsid w:val="001E29DA"/>
    <w:rsid w:val="001E4CF9"/>
    <w:rsid w:val="001E73D0"/>
    <w:rsid w:val="001F0172"/>
    <w:rsid w:val="001F26DE"/>
    <w:rsid w:val="001F38ED"/>
    <w:rsid w:val="001F3A7E"/>
    <w:rsid w:val="001F4780"/>
    <w:rsid w:val="001F6A5B"/>
    <w:rsid w:val="001F6D7D"/>
    <w:rsid w:val="00200383"/>
    <w:rsid w:val="00201703"/>
    <w:rsid w:val="00201F35"/>
    <w:rsid w:val="00202711"/>
    <w:rsid w:val="002034A6"/>
    <w:rsid w:val="00203FC6"/>
    <w:rsid w:val="0020459F"/>
    <w:rsid w:val="00204B07"/>
    <w:rsid w:val="0020690C"/>
    <w:rsid w:val="00206A02"/>
    <w:rsid w:val="00206A46"/>
    <w:rsid w:val="00207FF1"/>
    <w:rsid w:val="00210863"/>
    <w:rsid w:val="00210F3F"/>
    <w:rsid w:val="00212622"/>
    <w:rsid w:val="00212B13"/>
    <w:rsid w:val="0021346C"/>
    <w:rsid w:val="00213C9D"/>
    <w:rsid w:val="0021508E"/>
    <w:rsid w:val="00215B92"/>
    <w:rsid w:val="00217F57"/>
    <w:rsid w:val="0022348B"/>
    <w:rsid w:val="00225170"/>
    <w:rsid w:val="00225597"/>
    <w:rsid w:val="002314AA"/>
    <w:rsid w:val="00234A42"/>
    <w:rsid w:val="00236243"/>
    <w:rsid w:val="00240D57"/>
    <w:rsid w:val="00243539"/>
    <w:rsid w:val="00243760"/>
    <w:rsid w:val="00245F49"/>
    <w:rsid w:val="00246D0D"/>
    <w:rsid w:val="0024771A"/>
    <w:rsid w:val="0025066F"/>
    <w:rsid w:val="00251398"/>
    <w:rsid w:val="002521BF"/>
    <w:rsid w:val="00253F4A"/>
    <w:rsid w:val="00254C7B"/>
    <w:rsid w:val="00255535"/>
    <w:rsid w:val="0025678D"/>
    <w:rsid w:val="00257311"/>
    <w:rsid w:val="00257A5C"/>
    <w:rsid w:val="00257E05"/>
    <w:rsid w:val="00265D77"/>
    <w:rsid w:val="0027317A"/>
    <w:rsid w:val="00273408"/>
    <w:rsid w:val="00273F9F"/>
    <w:rsid w:val="00274850"/>
    <w:rsid w:val="00274C69"/>
    <w:rsid w:val="00277126"/>
    <w:rsid w:val="0028043B"/>
    <w:rsid w:val="0028067F"/>
    <w:rsid w:val="0028335A"/>
    <w:rsid w:val="0028361C"/>
    <w:rsid w:val="00284A63"/>
    <w:rsid w:val="00286A34"/>
    <w:rsid w:val="00286F8D"/>
    <w:rsid w:val="00287AAF"/>
    <w:rsid w:val="00290480"/>
    <w:rsid w:val="00290CB3"/>
    <w:rsid w:val="00290E69"/>
    <w:rsid w:val="00293930"/>
    <w:rsid w:val="00294F69"/>
    <w:rsid w:val="00295290"/>
    <w:rsid w:val="002952BA"/>
    <w:rsid w:val="00297085"/>
    <w:rsid w:val="002A1F74"/>
    <w:rsid w:val="002A203F"/>
    <w:rsid w:val="002A2279"/>
    <w:rsid w:val="002A2C87"/>
    <w:rsid w:val="002A3085"/>
    <w:rsid w:val="002A4207"/>
    <w:rsid w:val="002B1980"/>
    <w:rsid w:val="002B372A"/>
    <w:rsid w:val="002C07C0"/>
    <w:rsid w:val="002C1400"/>
    <w:rsid w:val="002C2530"/>
    <w:rsid w:val="002C3F48"/>
    <w:rsid w:val="002C4B9D"/>
    <w:rsid w:val="002C50F3"/>
    <w:rsid w:val="002C511F"/>
    <w:rsid w:val="002C5720"/>
    <w:rsid w:val="002C5B99"/>
    <w:rsid w:val="002C5EB4"/>
    <w:rsid w:val="002C74F7"/>
    <w:rsid w:val="002D3178"/>
    <w:rsid w:val="002D5B1C"/>
    <w:rsid w:val="002D6A71"/>
    <w:rsid w:val="002D6CC7"/>
    <w:rsid w:val="002D6E5D"/>
    <w:rsid w:val="002D7141"/>
    <w:rsid w:val="002E10FD"/>
    <w:rsid w:val="002E3745"/>
    <w:rsid w:val="002E45C4"/>
    <w:rsid w:val="002E480B"/>
    <w:rsid w:val="002E5BAF"/>
    <w:rsid w:val="002E6359"/>
    <w:rsid w:val="002E6604"/>
    <w:rsid w:val="002F0B26"/>
    <w:rsid w:val="002F1A8B"/>
    <w:rsid w:val="002F1C39"/>
    <w:rsid w:val="002F3664"/>
    <w:rsid w:val="002F3BF0"/>
    <w:rsid w:val="002F5109"/>
    <w:rsid w:val="002F6E4F"/>
    <w:rsid w:val="00300E20"/>
    <w:rsid w:val="003024DB"/>
    <w:rsid w:val="00302791"/>
    <w:rsid w:val="0030368B"/>
    <w:rsid w:val="00306988"/>
    <w:rsid w:val="003076DE"/>
    <w:rsid w:val="003113C0"/>
    <w:rsid w:val="00314579"/>
    <w:rsid w:val="003153F9"/>
    <w:rsid w:val="0031748A"/>
    <w:rsid w:val="003214C6"/>
    <w:rsid w:val="0032171D"/>
    <w:rsid w:val="00323B6C"/>
    <w:rsid w:val="0032556A"/>
    <w:rsid w:val="003263C6"/>
    <w:rsid w:val="00326896"/>
    <w:rsid w:val="00327360"/>
    <w:rsid w:val="00327793"/>
    <w:rsid w:val="00331B49"/>
    <w:rsid w:val="00332ADD"/>
    <w:rsid w:val="00332FFF"/>
    <w:rsid w:val="003331ED"/>
    <w:rsid w:val="003341D8"/>
    <w:rsid w:val="00334F9F"/>
    <w:rsid w:val="003356BF"/>
    <w:rsid w:val="00336947"/>
    <w:rsid w:val="00337E7D"/>
    <w:rsid w:val="00340802"/>
    <w:rsid w:val="00341FBA"/>
    <w:rsid w:val="00344ED4"/>
    <w:rsid w:val="003515B3"/>
    <w:rsid w:val="003549DA"/>
    <w:rsid w:val="003549E3"/>
    <w:rsid w:val="00354C97"/>
    <w:rsid w:val="00356112"/>
    <w:rsid w:val="003576ED"/>
    <w:rsid w:val="00357D67"/>
    <w:rsid w:val="00360359"/>
    <w:rsid w:val="0036380F"/>
    <w:rsid w:val="00364053"/>
    <w:rsid w:val="0036437C"/>
    <w:rsid w:val="0036486A"/>
    <w:rsid w:val="003656F3"/>
    <w:rsid w:val="003664A2"/>
    <w:rsid w:val="00370878"/>
    <w:rsid w:val="00370D19"/>
    <w:rsid w:val="003763D2"/>
    <w:rsid w:val="0038048E"/>
    <w:rsid w:val="00381FA9"/>
    <w:rsid w:val="003838A6"/>
    <w:rsid w:val="00383D63"/>
    <w:rsid w:val="00384637"/>
    <w:rsid w:val="00384C0D"/>
    <w:rsid w:val="00386677"/>
    <w:rsid w:val="003868CA"/>
    <w:rsid w:val="00386A4E"/>
    <w:rsid w:val="00386B4F"/>
    <w:rsid w:val="00391982"/>
    <w:rsid w:val="00396422"/>
    <w:rsid w:val="00396A8B"/>
    <w:rsid w:val="003A01CA"/>
    <w:rsid w:val="003A2CD4"/>
    <w:rsid w:val="003A4E54"/>
    <w:rsid w:val="003A58F2"/>
    <w:rsid w:val="003A70C8"/>
    <w:rsid w:val="003B091C"/>
    <w:rsid w:val="003B1771"/>
    <w:rsid w:val="003B23AA"/>
    <w:rsid w:val="003B278E"/>
    <w:rsid w:val="003B45E6"/>
    <w:rsid w:val="003B7555"/>
    <w:rsid w:val="003C00C5"/>
    <w:rsid w:val="003C06FE"/>
    <w:rsid w:val="003C3999"/>
    <w:rsid w:val="003C4FC6"/>
    <w:rsid w:val="003D096F"/>
    <w:rsid w:val="003D126D"/>
    <w:rsid w:val="003D2442"/>
    <w:rsid w:val="003D4E91"/>
    <w:rsid w:val="003D6304"/>
    <w:rsid w:val="003D7BAB"/>
    <w:rsid w:val="003D7E64"/>
    <w:rsid w:val="003E0989"/>
    <w:rsid w:val="003E1897"/>
    <w:rsid w:val="003E2539"/>
    <w:rsid w:val="003E424E"/>
    <w:rsid w:val="003E5009"/>
    <w:rsid w:val="003E5620"/>
    <w:rsid w:val="003F3FEB"/>
    <w:rsid w:val="003F6DBF"/>
    <w:rsid w:val="00401A72"/>
    <w:rsid w:val="00401CC6"/>
    <w:rsid w:val="00405278"/>
    <w:rsid w:val="00406C63"/>
    <w:rsid w:val="004074A8"/>
    <w:rsid w:val="00410354"/>
    <w:rsid w:val="00412EE9"/>
    <w:rsid w:val="00412F9A"/>
    <w:rsid w:val="00413F3C"/>
    <w:rsid w:val="004146E1"/>
    <w:rsid w:val="0041571C"/>
    <w:rsid w:val="0042046C"/>
    <w:rsid w:val="00420774"/>
    <w:rsid w:val="00424C16"/>
    <w:rsid w:val="004257B4"/>
    <w:rsid w:val="0043375F"/>
    <w:rsid w:val="00435910"/>
    <w:rsid w:val="00436CD1"/>
    <w:rsid w:val="004370C3"/>
    <w:rsid w:val="004404F7"/>
    <w:rsid w:val="00442B59"/>
    <w:rsid w:val="00443D84"/>
    <w:rsid w:val="004454B3"/>
    <w:rsid w:val="0044694B"/>
    <w:rsid w:val="00446EB1"/>
    <w:rsid w:val="0044704C"/>
    <w:rsid w:val="00447715"/>
    <w:rsid w:val="00447937"/>
    <w:rsid w:val="004558A1"/>
    <w:rsid w:val="00460BEB"/>
    <w:rsid w:val="00461A8B"/>
    <w:rsid w:val="004626DB"/>
    <w:rsid w:val="00463CFF"/>
    <w:rsid w:val="00463EF3"/>
    <w:rsid w:val="00463FDE"/>
    <w:rsid w:val="00466282"/>
    <w:rsid w:val="00470534"/>
    <w:rsid w:val="0047093D"/>
    <w:rsid w:val="00470C01"/>
    <w:rsid w:val="0047177C"/>
    <w:rsid w:val="004723C0"/>
    <w:rsid w:val="00473F3C"/>
    <w:rsid w:val="00474965"/>
    <w:rsid w:val="00475573"/>
    <w:rsid w:val="004765AD"/>
    <w:rsid w:val="00477E7E"/>
    <w:rsid w:val="00480882"/>
    <w:rsid w:val="00484990"/>
    <w:rsid w:val="00484D34"/>
    <w:rsid w:val="00486A40"/>
    <w:rsid w:val="004914B0"/>
    <w:rsid w:val="00491967"/>
    <w:rsid w:val="00492BD8"/>
    <w:rsid w:val="0049427A"/>
    <w:rsid w:val="0049454F"/>
    <w:rsid w:val="00494E86"/>
    <w:rsid w:val="004A1360"/>
    <w:rsid w:val="004A2B26"/>
    <w:rsid w:val="004A35F3"/>
    <w:rsid w:val="004A7F50"/>
    <w:rsid w:val="004B30D5"/>
    <w:rsid w:val="004B356C"/>
    <w:rsid w:val="004B6B43"/>
    <w:rsid w:val="004C2D8A"/>
    <w:rsid w:val="004C5BB0"/>
    <w:rsid w:val="004C623A"/>
    <w:rsid w:val="004C7713"/>
    <w:rsid w:val="004C776B"/>
    <w:rsid w:val="004D0379"/>
    <w:rsid w:val="004D1446"/>
    <w:rsid w:val="004D2407"/>
    <w:rsid w:val="004D2B8D"/>
    <w:rsid w:val="004D396A"/>
    <w:rsid w:val="004D42E9"/>
    <w:rsid w:val="004D4DE5"/>
    <w:rsid w:val="004D5C6B"/>
    <w:rsid w:val="004D6039"/>
    <w:rsid w:val="004D6501"/>
    <w:rsid w:val="004D7C69"/>
    <w:rsid w:val="004E0EDB"/>
    <w:rsid w:val="004E23FF"/>
    <w:rsid w:val="004E3713"/>
    <w:rsid w:val="004E3857"/>
    <w:rsid w:val="004E3A2C"/>
    <w:rsid w:val="004E3ECE"/>
    <w:rsid w:val="004E581A"/>
    <w:rsid w:val="004E7253"/>
    <w:rsid w:val="004F032E"/>
    <w:rsid w:val="004F1285"/>
    <w:rsid w:val="004F1532"/>
    <w:rsid w:val="004F66C9"/>
    <w:rsid w:val="004F67B6"/>
    <w:rsid w:val="004F7CDF"/>
    <w:rsid w:val="0050041C"/>
    <w:rsid w:val="0050087E"/>
    <w:rsid w:val="00500949"/>
    <w:rsid w:val="00500C17"/>
    <w:rsid w:val="00500EFC"/>
    <w:rsid w:val="0050149E"/>
    <w:rsid w:val="005023AE"/>
    <w:rsid w:val="00503877"/>
    <w:rsid w:val="00504BA4"/>
    <w:rsid w:val="0050612D"/>
    <w:rsid w:val="005115D4"/>
    <w:rsid w:val="00511937"/>
    <w:rsid w:val="00511E90"/>
    <w:rsid w:val="00512860"/>
    <w:rsid w:val="00512B10"/>
    <w:rsid w:val="0051443A"/>
    <w:rsid w:val="005203DF"/>
    <w:rsid w:val="00523441"/>
    <w:rsid w:val="0052391B"/>
    <w:rsid w:val="00525652"/>
    <w:rsid w:val="005258BB"/>
    <w:rsid w:val="005304EE"/>
    <w:rsid w:val="005310A6"/>
    <w:rsid w:val="00531247"/>
    <w:rsid w:val="00535471"/>
    <w:rsid w:val="005358C4"/>
    <w:rsid w:val="00540FDA"/>
    <w:rsid w:val="00541968"/>
    <w:rsid w:val="00544CAB"/>
    <w:rsid w:val="005504E8"/>
    <w:rsid w:val="00550DB0"/>
    <w:rsid w:val="00550E24"/>
    <w:rsid w:val="00550FE6"/>
    <w:rsid w:val="00551EA7"/>
    <w:rsid w:val="00552B03"/>
    <w:rsid w:val="00554529"/>
    <w:rsid w:val="00554B16"/>
    <w:rsid w:val="005556C8"/>
    <w:rsid w:val="0055659C"/>
    <w:rsid w:val="005568B8"/>
    <w:rsid w:val="00562E32"/>
    <w:rsid w:val="00566888"/>
    <w:rsid w:val="00572A9C"/>
    <w:rsid w:val="005755B9"/>
    <w:rsid w:val="00576F50"/>
    <w:rsid w:val="00577105"/>
    <w:rsid w:val="00577E84"/>
    <w:rsid w:val="00582A09"/>
    <w:rsid w:val="005835D5"/>
    <w:rsid w:val="00585B00"/>
    <w:rsid w:val="005922E5"/>
    <w:rsid w:val="00592400"/>
    <w:rsid w:val="0059729E"/>
    <w:rsid w:val="005A1B6B"/>
    <w:rsid w:val="005A2254"/>
    <w:rsid w:val="005A2E5D"/>
    <w:rsid w:val="005A2F92"/>
    <w:rsid w:val="005A37C3"/>
    <w:rsid w:val="005A6805"/>
    <w:rsid w:val="005A6E45"/>
    <w:rsid w:val="005A7881"/>
    <w:rsid w:val="005B0754"/>
    <w:rsid w:val="005B081F"/>
    <w:rsid w:val="005B2145"/>
    <w:rsid w:val="005B4CA6"/>
    <w:rsid w:val="005B514C"/>
    <w:rsid w:val="005B5B6E"/>
    <w:rsid w:val="005B6DAA"/>
    <w:rsid w:val="005B6FB7"/>
    <w:rsid w:val="005B709F"/>
    <w:rsid w:val="005B7878"/>
    <w:rsid w:val="005C0D76"/>
    <w:rsid w:val="005C3FAE"/>
    <w:rsid w:val="005C6F0B"/>
    <w:rsid w:val="005D262A"/>
    <w:rsid w:val="005D36EC"/>
    <w:rsid w:val="005D5250"/>
    <w:rsid w:val="005D65C8"/>
    <w:rsid w:val="005E0512"/>
    <w:rsid w:val="005E1A0B"/>
    <w:rsid w:val="005E26F7"/>
    <w:rsid w:val="005E27C7"/>
    <w:rsid w:val="005E3C95"/>
    <w:rsid w:val="005E3E56"/>
    <w:rsid w:val="005E472C"/>
    <w:rsid w:val="005E49AD"/>
    <w:rsid w:val="005E6443"/>
    <w:rsid w:val="005E761C"/>
    <w:rsid w:val="005E767A"/>
    <w:rsid w:val="005E7F6D"/>
    <w:rsid w:val="005F73C1"/>
    <w:rsid w:val="006003CC"/>
    <w:rsid w:val="006011C0"/>
    <w:rsid w:val="00601D23"/>
    <w:rsid w:val="00601D59"/>
    <w:rsid w:val="00602994"/>
    <w:rsid w:val="006038CA"/>
    <w:rsid w:val="00604D44"/>
    <w:rsid w:val="006105BB"/>
    <w:rsid w:val="006119F0"/>
    <w:rsid w:val="00612260"/>
    <w:rsid w:val="00614847"/>
    <w:rsid w:val="00614DE5"/>
    <w:rsid w:val="00616A4A"/>
    <w:rsid w:val="00620949"/>
    <w:rsid w:val="00621589"/>
    <w:rsid w:val="00623178"/>
    <w:rsid w:val="006239E8"/>
    <w:rsid w:val="00623D6E"/>
    <w:rsid w:val="0062490E"/>
    <w:rsid w:val="00630584"/>
    <w:rsid w:val="00633A52"/>
    <w:rsid w:val="00633C0C"/>
    <w:rsid w:val="0063508A"/>
    <w:rsid w:val="006353B3"/>
    <w:rsid w:val="00636956"/>
    <w:rsid w:val="00637352"/>
    <w:rsid w:val="00637797"/>
    <w:rsid w:val="00640930"/>
    <w:rsid w:val="00643623"/>
    <w:rsid w:val="00644DF8"/>
    <w:rsid w:val="0064619D"/>
    <w:rsid w:val="006476B1"/>
    <w:rsid w:val="0065494D"/>
    <w:rsid w:val="00655673"/>
    <w:rsid w:val="006558FF"/>
    <w:rsid w:val="0065647D"/>
    <w:rsid w:val="00662113"/>
    <w:rsid w:val="006629D7"/>
    <w:rsid w:val="006645DA"/>
    <w:rsid w:val="00664C63"/>
    <w:rsid w:val="00666DB5"/>
    <w:rsid w:val="006726BB"/>
    <w:rsid w:val="00674791"/>
    <w:rsid w:val="00674E99"/>
    <w:rsid w:val="006751A3"/>
    <w:rsid w:val="00677B03"/>
    <w:rsid w:val="006804AC"/>
    <w:rsid w:val="00680D61"/>
    <w:rsid w:val="006824FC"/>
    <w:rsid w:val="006848CA"/>
    <w:rsid w:val="00684F75"/>
    <w:rsid w:val="00686F10"/>
    <w:rsid w:val="00686FBD"/>
    <w:rsid w:val="00690385"/>
    <w:rsid w:val="00692686"/>
    <w:rsid w:val="006962E7"/>
    <w:rsid w:val="006A280A"/>
    <w:rsid w:val="006A2C65"/>
    <w:rsid w:val="006A41A5"/>
    <w:rsid w:val="006A4B83"/>
    <w:rsid w:val="006A6446"/>
    <w:rsid w:val="006A757C"/>
    <w:rsid w:val="006A78DA"/>
    <w:rsid w:val="006B172F"/>
    <w:rsid w:val="006B3CEC"/>
    <w:rsid w:val="006B5810"/>
    <w:rsid w:val="006B5989"/>
    <w:rsid w:val="006B5BA3"/>
    <w:rsid w:val="006B72DE"/>
    <w:rsid w:val="006C1765"/>
    <w:rsid w:val="006C1D03"/>
    <w:rsid w:val="006C5089"/>
    <w:rsid w:val="006D1406"/>
    <w:rsid w:val="006D256A"/>
    <w:rsid w:val="006D33B5"/>
    <w:rsid w:val="006D410C"/>
    <w:rsid w:val="006D4726"/>
    <w:rsid w:val="006D6039"/>
    <w:rsid w:val="006E0977"/>
    <w:rsid w:val="006E33AE"/>
    <w:rsid w:val="006E3EE5"/>
    <w:rsid w:val="006E4DB2"/>
    <w:rsid w:val="006E5513"/>
    <w:rsid w:val="006E5C97"/>
    <w:rsid w:val="006F16BA"/>
    <w:rsid w:val="006F79E7"/>
    <w:rsid w:val="00700C81"/>
    <w:rsid w:val="00700E26"/>
    <w:rsid w:val="00701103"/>
    <w:rsid w:val="0070265C"/>
    <w:rsid w:val="00704571"/>
    <w:rsid w:val="00705FEB"/>
    <w:rsid w:val="007069E9"/>
    <w:rsid w:val="0071270F"/>
    <w:rsid w:val="00712715"/>
    <w:rsid w:val="00713C9C"/>
    <w:rsid w:val="00716886"/>
    <w:rsid w:val="007171D4"/>
    <w:rsid w:val="0072083F"/>
    <w:rsid w:val="00720CBD"/>
    <w:rsid w:val="00721619"/>
    <w:rsid w:val="00721EE3"/>
    <w:rsid w:val="007224CA"/>
    <w:rsid w:val="00723659"/>
    <w:rsid w:val="00723F70"/>
    <w:rsid w:val="007345D5"/>
    <w:rsid w:val="007366F3"/>
    <w:rsid w:val="0074051F"/>
    <w:rsid w:val="00740F67"/>
    <w:rsid w:val="00741EBD"/>
    <w:rsid w:val="007440A3"/>
    <w:rsid w:val="0074590F"/>
    <w:rsid w:val="007464CA"/>
    <w:rsid w:val="0074657D"/>
    <w:rsid w:val="00746DFE"/>
    <w:rsid w:val="00747A53"/>
    <w:rsid w:val="007502E8"/>
    <w:rsid w:val="007516E4"/>
    <w:rsid w:val="00752071"/>
    <w:rsid w:val="00754367"/>
    <w:rsid w:val="00757AEE"/>
    <w:rsid w:val="00763D73"/>
    <w:rsid w:val="00764D21"/>
    <w:rsid w:val="007656ED"/>
    <w:rsid w:val="00765C0B"/>
    <w:rsid w:val="0076725A"/>
    <w:rsid w:val="00773A99"/>
    <w:rsid w:val="00774BC7"/>
    <w:rsid w:val="00777A68"/>
    <w:rsid w:val="00780D6B"/>
    <w:rsid w:val="00780EB2"/>
    <w:rsid w:val="00781FA4"/>
    <w:rsid w:val="00782EC0"/>
    <w:rsid w:val="00783850"/>
    <w:rsid w:val="00785DE7"/>
    <w:rsid w:val="00786507"/>
    <w:rsid w:val="00787C21"/>
    <w:rsid w:val="00792014"/>
    <w:rsid w:val="00793ABE"/>
    <w:rsid w:val="0079552E"/>
    <w:rsid w:val="007A2A91"/>
    <w:rsid w:val="007A31F6"/>
    <w:rsid w:val="007A350F"/>
    <w:rsid w:val="007A36DC"/>
    <w:rsid w:val="007A455D"/>
    <w:rsid w:val="007A694C"/>
    <w:rsid w:val="007A7DEE"/>
    <w:rsid w:val="007B160C"/>
    <w:rsid w:val="007B3C29"/>
    <w:rsid w:val="007B41C9"/>
    <w:rsid w:val="007B7053"/>
    <w:rsid w:val="007B7D39"/>
    <w:rsid w:val="007C2FB0"/>
    <w:rsid w:val="007C3939"/>
    <w:rsid w:val="007C6903"/>
    <w:rsid w:val="007D0C7A"/>
    <w:rsid w:val="007D0ECB"/>
    <w:rsid w:val="007D137C"/>
    <w:rsid w:val="007D2F36"/>
    <w:rsid w:val="007D686C"/>
    <w:rsid w:val="007D73BD"/>
    <w:rsid w:val="007E09C1"/>
    <w:rsid w:val="007E32CA"/>
    <w:rsid w:val="007E5C86"/>
    <w:rsid w:val="007E6191"/>
    <w:rsid w:val="007F023E"/>
    <w:rsid w:val="007F3358"/>
    <w:rsid w:val="007F3A7D"/>
    <w:rsid w:val="007F465C"/>
    <w:rsid w:val="007F5D21"/>
    <w:rsid w:val="007F5E8D"/>
    <w:rsid w:val="007F5F95"/>
    <w:rsid w:val="008008B4"/>
    <w:rsid w:val="00804070"/>
    <w:rsid w:val="00804FE9"/>
    <w:rsid w:val="00806BD2"/>
    <w:rsid w:val="00812EE0"/>
    <w:rsid w:val="008147CE"/>
    <w:rsid w:val="0081539D"/>
    <w:rsid w:val="00816B3C"/>
    <w:rsid w:val="00817548"/>
    <w:rsid w:val="0082227A"/>
    <w:rsid w:val="0082312F"/>
    <w:rsid w:val="00823464"/>
    <w:rsid w:val="00823731"/>
    <w:rsid w:val="00823C9E"/>
    <w:rsid w:val="00824093"/>
    <w:rsid w:val="008263FE"/>
    <w:rsid w:val="008267CD"/>
    <w:rsid w:val="00833343"/>
    <w:rsid w:val="008335A1"/>
    <w:rsid w:val="0083614E"/>
    <w:rsid w:val="00836949"/>
    <w:rsid w:val="00836D55"/>
    <w:rsid w:val="008371F0"/>
    <w:rsid w:val="00837FF4"/>
    <w:rsid w:val="00840BDF"/>
    <w:rsid w:val="00841C25"/>
    <w:rsid w:val="00841EB6"/>
    <w:rsid w:val="00842831"/>
    <w:rsid w:val="008451E9"/>
    <w:rsid w:val="00846732"/>
    <w:rsid w:val="008502E2"/>
    <w:rsid w:val="008507B1"/>
    <w:rsid w:val="00850B12"/>
    <w:rsid w:val="00854981"/>
    <w:rsid w:val="00854B27"/>
    <w:rsid w:val="00855E54"/>
    <w:rsid w:val="008564A8"/>
    <w:rsid w:val="008568E2"/>
    <w:rsid w:val="008609EF"/>
    <w:rsid w:val="008620F9"/>
    <w:rsid w:val="00863D9E"/>
    <w:rsid w:val="00863DA6"/>
    <w:rsid w:val="008669C0"/>
    <w:rsid w:val="00867876"/>
    <w:rsid w:val="00870037"/>
    <w:rsid w:val="00873932"/>
    <w:rsid w:val="00874061"/>
    <w:rsid w:val="008757D6"/>
    <w:rsid w:val="00877FC8"/>
    <w:rsid w:val="00882412"/>
    <w:rsid w:val="008824EB"/>
    <w:rsid w:val="00883ED0"/>
    <w:rsid w:val="00884BF4"/>
    <w:rsid w:val="00891B26"/>
    <w:rsid w:val="00891C72"/>
    <w:rsid w:val="008923D3"/>
    <w:rsid w:val="00895762"/>
    <w:rsid w:val="00897393"/>
    <w:rsid w:val="00897A4F"/>
    <w:rsid w:val="008A0D07"/>
    <w:rsid w:val="008A2227"/>
    <w:rsid w:val="008A4A47"/>
    <w:rsid w:val="008A4C53"/>
    <w:rsid w:val="008A5061"/>
    <w:rsid w:val="008A53E6"/>
    <w:rsid w:val="008A62A1"/>
    <w:rsid w:val="008B1812"/>
    <w:rsid w:val="008B22DB"/>
    <w:rsid w:val="008B271D"/>
    <w:rsid w:val="008B493E"/>
    <w:rsid w:val="008B6048"/>
    <w:rsid w:val="008C25B1"/>
    <w:rsid w:val="008C2B9E"/>
    <w:rsid w:val="008C3662"/>
    <w:rsid w:val="008C3A25"/>
    <w:rsid w:val="008C431F"/>
    <w:rsid w:val="008C46BF"/>
    <w:rsid w:val="008C4B7D"/>
    <w:rsid w:val="008C7283"/>
    <w:rsid w:val="008D0E35"/>
    <w:rsid w:val="008D1AF1"/>
    <w:rsid w:val="008D1D55"/>
    <w:rsid w:val="008D2C67"/>
    <w:rsid w:val="008E0409"/>
    <w:rsid w:val="008E15A3"/>
    <w:rsid w:val="008E15FB"/>
    <w:rsid w:val="008E18AB"/>
    <w:rsid w:val="008E5013"/>
    <w:rsid w:val="008E6DD0"/>
    <w:rsid w:val="008E75E9"/>
    <w:rsid w:val="008F7D82"/>
    <w:rsid w:val="00902C94"/>
    <w:rsid w:val="009060AD"/>
    <w:rsid w:val="00906393"/>
    <w:rsid w:val="009070DE"/>
    <w:rsid w:val="0090757E"/>
    <w:rsid w:val="009105FC"/>
    <w:rsid w:val="00910EE2"/>
    <w:rsid w:val="00911534"/>
    <w:rsid w:val="009118CD"/>
    <w:rsid w:val="00913672"/>
    <w:rsid w:val="00913B1C"/>
    <w:rsid w:val="009142FE"/>
    <w:rsid w:val="00914FED"/>
    <w:rsid w:val="009155FE"/>
    <w:rsid w:val="00915706"/>
    <w:rsid w:val="00915ED2"/>
    <w:rsid w:val="00916018"/>
    <w:rsid w:val="00921853"/>
    <w:rsid w:val="0092359D"/>
    <w:rsid w:val="009235B4"/>
    <w:rsid w:val="00924EA2"/>
    <w:rsid w:val="00925018"/>
    <w:rsid w:val="0093009F"/>
    <w:rsid w:val="00930161"/>
    <w:rsid w:val="00930F1A"/>
    <w:rsid w:val="00931F1A"/>
    <w:rsid w:val="00933A04"/>
    <w:rsid w:val="009356CB"/>
    <w:rsid w:val="009402DE"/>
    <w:rsid w:val="0094275B"/>
    <w:rsid w:val="00944A16"/>
    <w:rsid w:val="0094649E"/>
    <w:rsid w:val="00947A40"/>
    <w:rsid w:val="00950EC3"/>
    <w:rsid w:val="009512E8"/>
    <w:rsid w:val="00953655"/>
    <w:rsid w:val="009542C3"/>
    <w:rsid w:val="00957FDF"/>
    <w:rsid w:val="009600FA"/>
    <w:rsid w:val="00960F74"/>
    <w:rsid w:val="009618F0"/>
    <w:rsid w:val="00962D5D"/>
    <w:rsid w:val="00964102"/>
    <w:rsid w:val="009653D1"/>
    <w:rsid w:val="009669FC"/>
    <w:rsid w:val="00971BFD"/>
    <w:rsid w:val="00974D9B"/>
    <w:rsid w:val="00976424"/>
    <w:rsid w:val="00977089"/>
    <w:rsid w:val="00981B83"/>
    <w:rsid w:val="00981FA5"/>
    <w:rsid w:val="009853FF"/>
    <w:rsid w:val="00985E58"/>
    <w:rsid w:val="009862AC"/>
    <w:rsid w:val="00986699"/>
    <w:rsid w:val="00987A81"/>
    <w:rsid w:val="0099033A"/>
    <w:rsid w:val="00994106"/>
    <w:rsid w:val="009954C9"/>
    <w:rsid w:val="00997DD8"/>
    <w:rsid w:val="009A420B"/>
    <w:rsid w:val="009B0087"/>
    <w:rsid w:val="009B2716"/>
    <w:rsid w:val="009B5155"/>
    <w:rsid w:val="009C014F"/>
    <w:rsid w:val="009C0745"/>
    <w:rsid w:val="009C290C"/>
    <w:rsid w:val="009C3A23"/>
    <w:rsid w:val="009C4D9E"/>
    <w:rsid w:val="009C510A"/>
    <w:rsid w:val="009C6995"/>
    <w:rsid w:val="009C7A3D"/>
    <w:rsid w:val="009C7AF7"/>
    <w:rsid w:val="009D108D"/>
    <w:rsid w:val="009D4B78"/>
    <w:rsid w:val="009D6776"/>
    <w:rsid w:val="009D68D0"/>
    <w:rsid w:val="009D7141"/>
    <w:rsid w:val="009D79DC"/>
    <w:rsid w:val="009D7FF0"/>
    <w:rsid w:val="009E13A3"/>
    <w:rsid w:val="009E32F3"/>
    <w:rsid w:val="009E499F"/>
    <w:rsid w:val="009E7149"/>
    <w:rsid w:val="009F4D51"/>
    <w:rsid w:val="009F5BDB"/>
    <w:rsid w:val="009F5D90"/>
    <w:rsid w:val="009F6BF3"/>
    <w:rsid w:val="009F75C3"/>
    <w:rsid w:val="00A003CE"/>
    <w:rsid w:val="00A01C0B"/>
    <w:rsid w:val="00A02A36"/>
    <w:rsid w:val="00A02D61"/>
    <w:rsid w:val="00A054F8"/>
    <w:rsid w:val="00A0550E"/>
    <w:rsid w:val="00A11325"/>
    <w:rsid w:val="00A12685"/>
    <w:rsid w:val="00A229EF"/>
    <w:rsid w:val="00A24687"/>
    <w:rsid w:val="00A25798"/>
    <w:rsid w:val="00A26060"/>
    <w:rsid w:val="00A35265"/>
    <w:rsid w:val="00A3527D"/>
    <w:rsid w:val="00A35C1D"/>
    <w:rsid w:val="00A35EE4"/>
    <w:rsid w:val="00A363A8"/>
    <w:rsid w:val="00A47376"/>
    <w:rsid w:val="00A47B81"/>
    <w:rsid w:val="00A50074"/>
    <w:rsid w:val="00A56A5D"/>
    <w:rsid w:val="00A57356"/>
    <w:rsid w:val="00A60CF3"/>
    <w:rsid w:val="00A617C7"/>
    <w:rsid w:val="00A63032"/>
    <w:rsid w:val="00A64383"/>
    <w:rsid w:val="00A655DA"/>
    <w:rsid w:val="00A656B1"/>
    <w:rsid w:val="00A67220"/>
    <w:rsid w:val="00A71ABD"/>
    <w:rsid w:val="00A721FF"/>
    <w:rsid w:val="00A74A7C"/>
    <w:rsid w:val="00A835E4"/>
    <w:rsid w:val="00A84092"/>
    <w:rsid w:val="00A85FB1"/>
    <w:rsid w:val="00A860FB"/>
    <w:rsid w:val="00A868ED"/>
    <w:rsid w:val="00A86A4C"/>
    <w:rsid w:val="00A877EF"/>
    <w:rsid w:val="00A915E0"/>
    <w:rsid w:val="00A91CD6"/>
    <w:rsid w:val="00A943C4"/>
    <w:rsid w:val="00A94B17"/>
    <w:rsid w:val="00A96EF8"/>
    <w:rsid w:val="00A97736"/>
    <w:rsid w:val="00AA03EF"/>
    <w:rsid w:val="00AA07EA"/>
    <w:rsid w:val="00AA23BB"/>
    <w:rsid w:val="00AA24C1"/>
    <w:rsid w:val="00AA32B3"/>
    <w:rsid w:val="00AA47AE"/>
    <w:rsid w:val="00AA4807"/>
    <w:rsid w:val="00AA4D1C"/>
    <w:rsid w:val="00AA5035"/>
    <w:rsid w:val="00AA6F25"/>
    <w:rsid w:val="00AB1690"/>
    <w:rsid w:val="00AB1C61"/>
    <w:rsid w:val="00AB1F69"/>
    <w:rsid w:val="00AB5802"/>
    <w:rsid w:val="00AC145F"/>
    <w:rsid w:val="00AC1FE9"/>
    <w:rsid w:val="00AC4384"/>
    <w:rsid w:val="00AC45E9"/>
    <w:rsid w:val="00AD1A15"/>
    <w:rsid w:val="00AD1A7B"/>
    <w:rsid w:val="00AD2D09"/>
    <w:rsid w:val="00AD6F0F"/>
    <w:rsid w:val="00AE03EC"/>
    <w:rsid w:val="00AE06B1"/>
    <w:rsid w:val="00AE1E85"/>
    <w:rsid w:val="00AE2CFB"/>
    <w:rsid w:val="00AE4C42"/>
    <w:rsid w:val="00AE5C6B"/>
    <w:rsid w:val="00AE7354"/>
    <w:rsid w:val="00AF50C9"/>
    <w:rsid w:val="00AF56B4"/>
    <w:rsid w:val="00AF5C88"/>
    <w:rsid w:val="00AF682B"/>
    <w:rsid w:val="00AF69B6"/>
    <w:rsid w:val="00AF76FC"/>
    <w:rsid w:val="00B0142D"/>
    <w:rsid w:val="00B0492E"/>
    <w:rsid w:val="00B04C59"/>
    <w:rsid w:val="00B05668"/>
    <w:rsid w:val="00B07C6A"/>
    <w:rsid w:val="00B07DBB"/>
    <w:rsid w:val="00B11757"/>
    <w:rsid w:val="00B11971"/>
    <w:rsid w:val="00B11D8D"/>
    <w:rsid w:val="00B12518"/>
    <w:rsid w:val="00B15B46"/>
    <w:rsid w:val="00B16DB5"/>
    <w:rsid w:val="00B20EF9"/>
    <w:rsid w:val="00B21C1E"/>
    <w:rsid w:val="00B22EB1"/>
    <w:rsid w:val="00B22F74"/>
    <w:rsid w:val="00B253E4"/>
    <w:rsid w:val="00B26F4D"/>
    <w:rsid w:val="00B2767B"/>
    <w:rsid w:val="00B301C7"/>
    <w:rsid w:val="00B32A61"/>
    <w:rsid w:val="00B32AE8"/>
    <w:rsid w:val="00B33D97"/>
    <w:rsid w:val="00B34F98"/>
    <w:rsid w:val="00B354EA"/>
    <w:rsid w:val="00B36E61"/>
    <w:rsid w:val="00B41EC5"/>
    <w:rsid w:val="00B42315"/>
    <w:rsid w:val="00B42DD0"/>
    <w:rsid w:val="00B43761"/>
    <w:rsid w:val="00B43BF2"/>
    <w:rsid w:val="00B441FF"/>
    <w:rsid w:val="00B44C99"/>
    <w:rsid w:val="00B4527A"/>
    <w:rsid w:val="00B5105F"/>
    <w:rsid w:val="00B53CFA"/>
    <w:rsid w:val="00B555D6"/>
    <w:rsid w:val="00B56BCF"/>
    <w:rsid w:val="00B5725C"/>
    <w:rsid w:val="00B57A24"/>
    <w:rsid w:val="00B57AE6"/>
    <w:rsid w:val="00B57F9D"/>
    <w:rsid w:val="00B61ABB"/>
    <w:rsid w:val="00B66813"/>
    <w:rsid w:val="00B70628"/>
    <w:rsid w:val="00B710C3"/>
    <w:rsid w:val="00B767E5"/>
    <w:rsid w:val="00B81448"/>
    <w:rsid w:val="00B83A40"/>
    <w:rsid w:val="00B848F9"/>
    <w:rsid w:val="00B84A44"/>
    <w:rsid w:val="00B84ADD"/>
    <w:rsid w:val="00B85387"/>
    <w:rsid w:val="00B905C1"/>
    <w:rsid w:val="00B93610"/>
    <w:rsid w:val="00B9417E"/>
    <w:rsid w:val="00B9499D"/>
    <w:rsid w:val="00B94C33"/>
    <w:rsid w:val="00B96161"/>
    <w:rsid w:val="00BA3BA8"/>
    <w:rsid w:val="00BA6DDF"/>
    <w:rsid w:val="00BA7AE3"/>
    <w:rsid w:val="00BB06C0"/>
    <w:rsid w:val="00BB3661"/>
    <w:rsid w:val="00BB3EE8"/>
    <w:rsid w:val="00BB4CB0"/>
    <w:rsid w:val="00BB54A3"/>
    <w:rsid w:val="00BB7455"/>
    <w:rsid w:val="00BB752B"/>
    <w:rsid w:val="00BB7A9C"/>
    <w:rsid w:val="00BC187D"/>
    <w:rsid w:val="00BC4909"/>
    <w:rsid w:val="00BC631A"/>
    <w:rsid w:val="00BC722F"/>
    <w:rsid w:val="00BC7525"/>
    <w:rsid w:val="00BC7DEF"/>
    <w:rsid w:val="00BD04A6"/>
    <w:rsid w:val="00BD13D1"/>
    <w:rsid w:val="00BD2C6C"/>
    <w:rsid w:val="00BD2DF2"/>
    <w:rsid w:val="00BD31FB"/>
    <w:rsid w:val="00BD3337"/>
    <w:rsid w:val="00BD4A57"/>
    <w:rsid w:val="00BE2780"/>
    <w:rsid w:val="00BE464E"/>
    <w:rsid w:val="00BE79A5"/>
    <w:rsid w:val="00BF0F7E"/>
    <w:rsid w:val="00BF42E3"/>
    <w:rsid w:val="00BF50DB"/>
    <w:rsid w:val="00BF59B5"/>
    <w:rsid w:val="00BF6FA7"/>
    <w:rsid w:val="00C017EF"/>
    <w:rsid w:val="00C023A9"/>
    <w:rsid w:val="00C03744"/>
    <w:rsid w:val="00C059BB"/>
    <w:rsid w:val="00C136F5"/>
    <w:rsid w:val="00C14324"/>
    <w:rsid w:val="00C14A64"/>
    <w:rsid w:val="00C17443"/>
    <w:rsid w:val="00C17B8D"/>
    <w:rsid w:val="00C201C9"/>
    <w:rsid w:val="00C230CC"/>
    <w:rsid w:val="00C24F40"/>
    <w:rsid w:val="00C2575A"/>
    <w:rsid w:val="00C26FBD"/>
    <w:rsid w:val="00C30280"/>
    <w:rsid w:val="00C3072E"/>
    <w:rsid w:val="00C30BF8"/>
    <w:rsid w:val="00C31FA4"/>
    <w:rsid w:val="00C32D15"/>
    <w:rsid w:val="00C346D8"/>
    <w:rsid w:val="00C43BC3"/>
    <w:rsid w:val="00C444C2"/>
    <w:rsid w:val="00C44BA8"/>
    <w:rsid w:val="00C45369"/>
    <w:rsid w:val="00C456EC"/>
    <w:rsid w:val="00C47BB0"/>
    <w:rsid w:val="00C50B5E"/>
    <w:rsid w:val="00C50CB5"/>
    <w:rsid w:val="00C51654"/>
    <w:rsid w:val="00C517A0"/>
    <w:rsid w:val="00C53747"/>
    <w:rsid w:val="00C53748"/>
    <w:rsid w:val="00C54A6F"/>
    <w:rsid w:val="00C56EAD"/>
    <w:rsid w:val="00C614F4"/>
    <w:rsid w:val="00C65E09"/>
    <w:rsid w:val="00C72769"/>
    <w:rsid w:val="00C72DB3"/>
    <w:rsid w:val="00C73048"/>
    <w:rsid w:val="00C73148"/>
    <w:rsid w:val="00C74CBC"/>
    <w:rsid w:val="00C74FAA"/>
    <w:rsid w:val="00C75A49"/>
    <w:rsid w:val="00C7643F"/>
    <w:rsid w:val="00C77C44"/>
    <w:rsid w:val="00C821E5"/>
    <w:rsid w:val="00C84F53"/>
    <w:rsid w:val="00C85E34"/>
    <w:rsid w:val="00C876D9"/>
    <w:rsid w:val="00C9012A"/>
    <w:rsid w:val="00C9039E"/>
    <w:rsid w:val="00C92258"/>
    <w:rsid w:val="00C93D47"/>
    <w:rsid w:val="00C946E7"/>
    <w:rsid w:val="00C9586E"/>
    <w:rsid w:val="00C9761B"/>
    <w:rsid w:val="00C97F15"/>
    <w:rsid w:val="00CA3665"/>
    <w:rsid w:val="00CA3F0F"/>
    <w:rsid w:val="00CA5244"/>
    <w:rsid w:val="00CA72B2"/>
    <w:rsid w:val="00CA7CDC"/>
    <w:rsid w:val="00CB466C"/>
    <w:rsid w:val="00CB529C"/>
    <w:rsid w:val="00CB73FE"/>
    <w:rsid w:val="00CB781C"/>
    <w:rsid w:val="00CB7F08"/>
    <w:rsid w:val="00CC0E9C"/>
    <w:rsid w:val="00CC120C"/>
    <w:rsid w:val="00CC1516"/>
    <w:rsid w:val="00CC305C"/>
    <w:rsid w:val="00CC390B"/>
    <w:rsid w:val="00CC4524"/>
    <w:rsid w:val="00CC4785"/>
    <w:rsid w:val="00CC5434"/>
    <w:rsid w:val="00CC62B6"/>
    <w:rsid w:val="00CC6377"/>
    <w:rsid w:val="00CC67A6"/>
    <w:rsid w:val="00CC6C1C"/>
    <w:rsid w:val="00CD14F3"/>
    <w:rsid w:val="00CD1C65"/>
    <w:rsid w:val="00CD390F"/>
    <w:rsid w:val="00CD7F57"/>
    <w:rsid w:val="00CE0808"/>
    <w:rsid w:val="00CE1CDA"/>
    <w:rsid w:val="00CE2816"/>
    <w:rsid w:val="00CE43C9"/>
    <w:rsid w:val="00CE5E67"/>
    <w:rsid w:val="00CE72BD"/>
    <w:rsid w:val="00CE73CD"/>
    <w:rsid w:val="00CF0B0E"/>
    <w:rsid w:val="00CF751C"/>
    <w:rsid w:val="00D01BC1"/>
    <w:rsid w:val="00D01E0A"/>
    <w:rsid w:val="00D02773"/>
    <w:rsid w:val="00D04B94"/>
    <w:rsid w:val="00D11634"/>
    <w:rsid w:val="00D12127"/>
    <w:rsid w:val="00D13633"/>
    <w:rsid w:val="00D167B2"/>
    <w:rsid w:val="00D17FE9"/>
    <w:rsid w:val="00D20875"/>
    <w:rsid w:val="00D2499E"/>
    <w:rsid w:val="00D308A0"/>
    <w:rsid w:val="00D312ED"/>
    <w:rsid w:val="00D319F3"/>
    <w:rsid w:val="00D36EEB"/>
    <w:rsid w:val="00D42CDD"/>
    <w:rsid w:val="00D44860"/>
    <w:rsid w:val="00D45064"/>
    <w:rsid w:val="00D4626E"/>
    <w:rsid w:val="00D470E6"/>
    <w:rsid w:val="00D47383"/>
    <w:rsid w:val="00D50B5B"/>
    <w:rsid w:val="00D51846"/>
    <w:rsid w:val="00D5287B"/>
    <w:rsid w:val="00D52DDF"/>
    <w:rsid w:val="00D53D38"/>
    <w:rsid w:val="00D53E7E"/>
    <w:rsid w:val="00D547FB"/>
    <w:rsid w:val="00D55A02"/>
    <w:rsid w:val="00D56D55"/>
    <w:rsid w:val="00D60433"/>
    <w:rsid w:val="00D63E0B"/>
    <w:rsid w:val="00D662FB"/>
    <w:rsid w:val="00D67E35"/>
    <w:rsid w:val="00D70E38"/>
    <w:rsid w:val="00D711D6"/>
    <w:rsid w:val="00D73F27"/>
    <w:rsid w:val="00D75036"/>
    <w:rsid w:val="00D76AD9"/>
    <w:rsid w:val="00D80F76"/>
    <w:rsid w:val="00D826D8"/>
    <w:rsid w:val="00D830F7"/>
    <w:rsid w:val="00D86E45"/>
    <w:rsid w:val="00D903AC"/>
    <w:rsid w:val="00D90878"/>
    <w:rsid w:val="00D92860"/>
    <w:rsid w:val="00D940D3"/>
    <w:rsid w:val="00D9428C"/>
    <w:rsid w:val="00D96E14"/>
    <w:rsid w:val="00DA0570"/>
    <w:rsid w:val="00DA0E5F"/>
    <w:rsid w:val="00DA1122"/>
    <w:rsid w:val="00DA370A"/>
    <w:rsid w:val="00DA5BC1"/>
    <w:rsid w:val="00DA7388"/>
    <w:rsid w:val="00DB11BF"/>
    <w:rsid w:val="00DB47D1"/>
    <w:rsid w:val="00DB5DB3"/>
    <w:rsid w:val="00DB6BF1"/>
    <w:rsid w:val="00DB7009"/>
    <w:rsid w:val="00DC0DCD"/>
    <w:rsid w:val="00DC2C8C"/>
    <w:rsid w:val="00DC33B6"/>
    <w:rsid w:val="00DC36E6"/>
    <w:rsid w:val="00DC3B97"/>
    <w:rsid w:val="00DC3DA6"/>
    <w:rsid w:val="00DC47DE"/>
    <w:rsid w:val="00DC4BC0"/>
    <w:rsid w:val="00DC7B33"/>
    <w:rsid w:val="00DC7C4A"/>
    <w:rsid w:val="00DD09DB"/>
    <w:rsid w:val="00DD0CA0"/>
    <w:rsid w:val="00DD1262"/>
    <w:rsid w:val="00DD23C6"/>
    <w:rsid w:val="00DD3191"/>
    <w:rsid w:val="00DD6111"/>
    <w:rsid w:val="00DE1596"/>
    <w:rsid w:val="00DE2660"/>
    <w:rsid w:val="00DE6FA2"/>
    <w:rsid w:val="00DF07AA"/>
    <w:rsid w:val="00DF0ADA"/>
    <w:rsid w:val="00DF0E28"/>
    <w:rsid w:val="00DF19A7"/>
    <w:rsid w:val="00DF2720"/>
    <w:rsid w:val="00DF37FC"/>
    <w:rsid w:val="00DF4AE6"/>
    <w:rsid w:val="00DF5A02"/>
    <w:rsid w:val="00E005EA"/>
    <w:rsid w:val="00E01F13"/>
    <w:rsid w:val="00E04738"/>
    <w:rsid w:val="00E04DFF"/>
    <w:rsid w:val="00E069B2"/>
    <w:rsid w:val="00E10F3B"/>
    <w:rsid w:val="00E1623A"/>
    <w:rsid w:val="00E16498"/>
    <w:rsid w:val="00E16986"/>
    <w:rsid w:val="00E17B3D"/>
    <w:rsid w:val="00E204F7"/>
    <w:rsid w:val="00E2124A"/>
    <w:rsid w:val="00E27B54"/>
    <w:rsid w:val="00E3027A"/>
    <w:rsid w:val="00E30A69"/>
    <w:rsid w:val="00E326AE"/>
    <w:rsid w:val="00E32CD3"/>
    <w:rsid w:val="00E32E6C"/>
    <w:rsid w:val="00E3463F"/>
    <w:rsid w:val="00E34D0A"/>
    <w:rsid w:val="00E34D31"/>
    <w:rsid w:val="00E37192"/>
    <w:rsid w:val="00E42304"/>
    <w:rsid w:val="00E458B7"/>
    <w:rsid w:val="00E47634"/>
    <w:rsid w:val="00E507FB"/>
    <w:rsid w:val="00E51F7F"/>
    <w:rsid w:val="00E52C54"/>
    <w:rsid w:val="00E53D43"/>
    <w:rsid w:val="00E54F27"/>
    <w:rsid w:val="00E5551A"/>
    <w:rsid w:val="00E56054"/>
    <w:rsid w:val="00E5756F"/>
    <w:rsid w:val="00E57764"/>
    <w:rsid w:val="00E6006C"/>
    <w:rsid w:val="00E6273D"/>
    <w:rsid w:val="00E62BE5"/>
    <w:rsid w:val="00E63861"/>
    <w:rsid w:val="00E64067"/>
    <w:rsid w:val="00E64909"/>
    <w:rsid w:val="00E66052"/>
    <w:rsid w:val="00E66788"/>
    <w:rsid w:val="00E672A9"/>
    <w:rsid w:val="00E7163D"/>
    <w:rsid w:val="00E72BEF"/>
    <w:rsid w:val="00E749E7"/>
    <w:rsid w:val="00E7643C"/>
    <w:rsid w:val="00E76735"/>
    <w:rsid w:val="00E80AA1"/>
    <w:rsid w:val="00E84B35"/>
    <w:rsid w:val="00E85012"/>
    <w:rsid w:val="00E86145"/>
    <w:rsid w:val="00E905E3"/>
    <w:rsid w:val="00E90D64"/>
    <w:rsid w:val="00E91C78"/>
    <w:rsid w:val="00E9204D"/>
    <w:rsid w:val="00EA1762"/>
    <w:rsid w:val="00EA38E1"/>
    <w:rsid w:val="00EA3A0F"/>
    <w:rsid w:val="00EA4A9C"/>
    <w:rsid w:val="00EA5210"/>
    <w:rsid w:val="00EA60A7"/>
    <w:rsid w:val="00EA7B2B"/>
    <w:rsid w:val="00EB15FD"/>
    <w:rsid w:val="00EB3E9D"/>
    <w:rsid w:val="00EB3F38"/>
    <w:rsid w:val="00EB4412"/>
    <w:rsid w:val="00EB4B3B"/>
    <w:rsid w:val="00EB5786"/>
    <w:rsid w:val="00EB6709"/>
    <w:rsid w:val="00EB6BCF"/>
    <w:rsid w:val="00EB6F39"/>
    <w:rsid w:val="00EC01F1"/>
    <w:rsid w:val="00EC0775"/>
    <w:rsid w:val="00EC3894"/>
    <w:rsid w:val="00EC3F4A"/>
    <w:rsid w:val="00EC4141"/>
    <w:rsid w:val="00EC6B24"/>
    <w:rsid w:val="00ED284B"/>
    <w:rsid w:val="00ED3725"/>
    <w:rsid w:val="00ED3941"/>
    <w:rsid w:val="00ED43B6"/>
    <w:rsid w:val="00ED464E"/>
    <w:rsid w:val="00ED7108"/>
    <w:rsid w:val="00EE3084"/>
    <w:rsid w:val="00EE724E"/>
    <w:rsid w:val="00EE78EC"/>
    <w:rsid w:val="00EF0C3C"/>
    <w:rsid w:val="00EF1F75"/>
    <w:rsid w:val="00EF3974"/>
    <w:rsid w:val="00EF4ABF"/>
    <w:rsid w:val="00EF539A"/>
    <w:rsid w:val="00EF5D93"/>
    <w:rsid w:val="00F032CD"/>
    <w:rsid w:val="00F047A2"/>
    <w:rsid w:val="00F068AA"/>
    <w:rsid w:val="00F06B26"/>
    <w:rsid w:val="00F10195"/>
    <w:rsid w:val="00F122E1"/>
    <w:rsid w:val="00F1363D"/>
    <w:rsid w:val="00F13E31"/>
    <w:rsid w:val="00F14A55"/>
    <w:rsid w:val="00F14EB7"/>
    <w:rsid w:val="00F15BA6"/>
    <w:rsid w:val="00F15D72"/>
    <w:rsid w:val="00F21BC6"/>
    <w:rsid w:val="00F2590D"/>
    <w:rsid w:val="00F26CD4"/>
    <w:rsid w:val="00F32ED9"/>
    <w:rsid w:val="00F340EB"/>
    <w:rsid w:val="00F34975"/>
    <w:rsid w:val="00F35050"/>
    <w:rsid w:val="00F353A3"/>
    <w:rsid w:val="00F353B8"/>
    <w:rsid w:val="00F35A72"/>
    <w:rsid w:val="00F3623E"/>
    <w:rsid w:val="00F41B29"/>
    <w:rsid w:val="00F43ACE"/>
    <w:rsid w:val="00F45E04"/>
    <w:rsid w:val="00F47307"/>
    <w:rsid w:val="00F4740D"/>
    <w:rsid w:val="00F549CE"/>
    <w:rsid w:val="00F56207"/>
    <w:rsid w:val="00F6067A"/>
    <w:rsid w:val="00F6364B"/>
    <w:rsid w:val="00F65114"/>
    <w:rsid w:val="00F663C3"/>
    <w:rsid w:val="00F70FD0"/>
    <w:rsid w:val="00F7129F"/>
    <w:rsid w:val="00F739B0"/>
    <w:rsid w:val="00F73AC6"/>
    <w:rsid w:val="00F77329"/>
    <w:rsid w:val="00F85A0E"/>
    <w:rsid w:val="00F85CE2"/>
    <w:rsid w:val="00F86849"/>
    <w:rsid w:val="00F87502"/>
    <w:rsid w:val="00F87C29"/>
    <w:rsid w:val="00F901F6"/>
    <w:rsid w:val="00F90E4A"/>
    <w:rsid w:val="00F9204B"/>
    <w:rsid w:val="00F926E1"/>
    <w:rsid w:val="00F92B23"/>
    <w:rsid w:val="00F9394D"/>
    <w:rsid w:val="00F94CB0"/>
    <w:rsid w:val="00F97BD0"/>
    <w:rsid w:val="00FA0638"/>
    <w:rsid w:val="00FA3547"/>
    <w:rsid w:val="00FA7DE5"/>
    <w:rsid w:val="00FB19D4"/>
    <w:rsid w:val="00FC0C27"/>
    <w:rsid w:val="00FC195F"/>
    <w:rsid w:val="00FC41D0"/>
    <w:rsid w:val="00FC5F07"/>
    <w:rsid w:val="00FC78D4"/>
    <w:rsid w:val="00FD2716"/>
    <w:rsid w:val="00FD2B99"/>
    <w:rsid w:val="00FD4537"/>
    <w:rsid w:val="00FD5802"/>
    <w:rsid w:val="00FD6A65"/>
    <w:rsid w:val="00FE1927"/>
    <w:rsid w:val="00FE3F5A"/>
    <w:rsid w:val="00FE5CC9"/>
    <w:rsid w:val="00FE5DFA"/>
    <w:rsid w:val="00FE7E3F"/>
    <w:rsid w:val="00FF18E2"/>
    <w:rsid w:val="00FF1E6C"/>
    <w:rsid w:val="00FF5DF1"/>
    <w:rsid w:val="00FF7339"/>
    <w:rsid w:val="00FF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o:colormru v:ext="edit" colors="#cce8dc"/>
    </o:shapedefaults>
    <o:shapelayout v:ext="edit">
      <o:idmap v:ext="edit" data="1"/>
    </o:shapelayout>
  </w:shapeDefaults>
  <w:decimalSymbol w:val="."/>
  <w:listSeparator w:val=","/>
  <w14:docId w14:val="6FD1E7F3"/>
  <w15:docId w15:val="{2CA0951B-2966-4BB3-8A9E-59313D999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1765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39"/>
    <w:qFormat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link w:val="afd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52391B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1A16P851">
    <w:name w:val="3廳_T01表頭標題01A_16P標楷85%緊縮1以上"/>
    <w:basedOn w:val="3T010116P"/>
    <w:qFormat/>
    <w:rsid w:val="0052391B"/>
    <w:rPr>
      <w:spacing w:val="-28"/>
      <w:w w:val="85"/>
    </w:rPr>
  </w:style>
  <w:style w:type="paragraph" w:customStyle="1" w:styleId="3T010216P">
    <w:name w:val="3廳_T01表頭標題02_16P標楷"/>
    <w:basedOn w:val="a"/>
    <w:qFormat/>
    <w:rsid w:val="0052391B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52391B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52391B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52391B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52391B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52391B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52391B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52391B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52391B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52391B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52391B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52391B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52391B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52391B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52391B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52391B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52391B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52391B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52391B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52391B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52391B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LT010116P">
    <w:name w:val="3廳_LT01表頭標題01_16P標楷"/>
    <w:basedOn w:val="a"/>
    <w:qFormat/>
    <w:rsid w:val="00690385"/>
    <w:pPr>
      <w:overflowPunct/>
      <w:adjustRightInd w:val="0"/>
      <w:snapToGrid w:val="0"/>
      <w:ind w:left="2098" w:firstLineChars="0" w:firstLine="0"/>
      <w:jc w:val="left"/>
    </w:pPr>
    <w:rPr>
      <w:b/>
      <w:color w:val="000000" w:themeColor="text1"/>
      <w:spacing w:val="-10"/>
      <w:sz w:val="32"/>
      <w:u w:val="single" w:color="000000" w:themeColor="text1"/>
    </w:rPr>
  </w:style>
  <w:style w:type="table" w:customStyle="1" w:styleId="28">
    <w:name w:val="表格格線2"/>
    <w:basedOn w:val="a1"/>
    <w:next w:val="af0"/>
    <w:uiPriority w:val="59"/>
    <w:qFormat/>
    <w:rsid w:val="00D826D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表格格線3"/>
    <w:basedOn w:val="a1"/>
    <w:next w:val="af0"/>
    <w:uiPriority w:val="59"/>
    <w:qFormat/>
    <w:rsid w:val="00E16986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footnote text"/>
    <w:aliases w:val="註腳文字 字元 字元"/>
    <w:basedOn w:val="a"/>
    <w:link w:val="aff"/>
    <w:uiPriority w:val="99"/>
    <w:rsid w:val="006E33AE"/>
    <w:pPr>
      <w:widowControl w:val="0"/>
      <w:overflowPunct/>
      <w:snapToGrid w:val="0"/>
      <w:ind w:firstLineChars="0" w:firstLine="0"/>
      <w:jc w:val="left"/>
    </w:pPr>
    <w:rPr>
      <w:rFonts w:ascii="Times New Roman" w:eastAsia="新細明體" w:hAnsi="Times New Roman" w:cs="Times New Roman"/>
      <w:kern w:val="0"/>
      <w:sz w:val="20"/>
      <w:szCs w:val="20"/>
      <w:lang w:val="x-none" w:eastAsia="x-none"/>
    </w:rPr>
  </w:style>
  <w:style w:type="character" w:customStyle="1" w:styleId="aff">
    <w:name w:val="註腳文字 字元"/>
    <w:aliases w:val="註腳文字 字元 字元 字元"/>
    <w:basedOn w:val="a0"/>
    <w:link w:val="afe"/>
    <w:uiPriority w:val="99"/>
    <w:rsid w:val="006E33AE"/>
    <w:rPr>
      <w:rFonts w:ascii="Times New Roman" w:eastAsia="新細明體" w:hAnsi="Times New Roman" w:cs="Times New Roman"/>
      <w:kern w:val="0"/>
      <w:sz w:val="20"/>
      <w:szCs w:val="20"/>
      <w:lang w:val="x-none" w:eastAsia="x-none"/>
    </w:rPr>
  </w:style>
  <w:style w:type="character" w:styleId="aff0">
    <w:name w:val="footnote reference"/>
    <w:aliases w:val="FR,Ref,de nota al pie,註腳內容,Error-Fußnotenzeichen5,Error-Fußnotenzeichen6,Error-Fußnotenzeichen3"/>
    <w:uiPriority w:val="99"/>
    <w:rsid w:val="006E33AE"/>
    <w:rPr>
      <w:vertAlign w:val="superscript"/>
    </w:rPr>
  </w:style>
  <w:style w:type="character" w:customStyle="1" w:styleId="afd">
    <w:name w:val="清單段落 字元"/>
    <w:link w:val="afc"/>
    <w:uiPriority w:val="34"/>
    <w:rsid w:val="00A054F8"/>
    <w:rPr>
      <w:rFonts w:ascii="Times New Roman" w:eastAsia="標楷體" w:hAnsi="Times New Roman" w:cs="Times New Roman"/>
      <w:szCs w:val="20"/>
    </w:rPr>
  </w:style>
  <w:style w:type="character" w:styleId="aff1">
    <w:name w:val="page number"/>
    <w:basedOn w:val="a0"/>
    <w:semiHidden/>
    <w:rsid w:val="00173F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FC605-AB38-4AD4-83C7-B2C9F1625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83</TotalTime>
  <Pages>4</Pages>
  <Words>824</Words>
  <Characters>4697</Characters>
  <Application>Microsoft Office Word</Application>
  <DocSecurity>0</DocSecurity>
  <Lines>39</Lines>
  <Paragraphs>11</Paragraphs>
  <ScaleCrop>false</ScaleCrop>
  <Company/>
  <LinksUpToDate>false</LinksUpToDate>
  <CharactersWithSpaces>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張素慧</dc:creator>
  <cp:lastModifiedBy>吳怡霈</cp:lastModifiedBy>
  <cp:revision>27</cp:revision>
  <cp:lastPrinted>2026-06-25T06:16:00Z</cp:lastPrinted>
  <dcterms:created xsi:type="dcterms:W3CDTF">2026-05-21T02:14:00Z</dcterms:created>
  <dcterms:modified xsi:type="dcterms:W3CDTF">2026-07-10T06:16:00Z</dcterms:modified>
</cp:coreProperties>
</file>