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4D129" w14:textId="12F17794" w:rsidR="00736ADD" w:rsidRDefault="000C35E1" w:rsidP="006F7A3F">
      <w:pPr>
        <w:widowControl w:val="0"/>
        <w:tabs>
          <w:tab w:val="left" w:pos="1843"/>
        </w:tabs>
        <w:spacing w:afterLines="20" w:after="72" w:line="0" w:lineRule="atLeast"/>
        <w:ind w:firstLineChars="300" w:firstLine="961"/>
        <w:outlineLvl w:val="0"/>
        <w:rPr>
          <w:rFonts w:hAnsi="Times New Roman" w:cs="Times New Roman"/>
          <w:b/>
          <w:bCs/>
          <w:color w:val="000000" w:themeColor="text1"/>
          <w:sz w:val="32"/>
          <w:szCs w:val="32"/>
        </w:rPr>
      </w:pPr>
      <w:bookmarkStart w:id="0" w:name="_Hlk73911757"/>
      <w:r w:rsidRPr="00E50B69">
        <w:rPr>
          <w:rFonts w:hAnsi="Times New Roman" w:cs="Times New Roman" w:hint="eastAsia"/>
          <w:b/>
          <w:bCs/>
          <w:color w:val="000000" w:themeColor="text1"/>
          <w:sz w:val="32"/>
          <w:szCs w:val="32"/>
        </w:rPr>
        <w:t>4.</w:t>
      </w:r>
      <w:r w:rsidR="00F9581C" w:rsidRPr="00E50B69">
        <w:rPr>
          <w:rFonts w:hAnsi="Times New Roman" w:cs="Times New Roman" w:hint="eastAsia"/>
          <w:b/>
          <w:bCs/>
          <w:color w:val="000000" w:themeColor="text1"/>
          <w:sz w:val="32"/>
          <w:szCs w:val="32"/>
        </w:rPr>
        <w:t>國立陽明交通大學附設醫院作業基金</w:t>
      </w:r>
      <w:bookmarkEnd w:id="0"/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277"/>
        <w:gridCol w:w="994"/>
      </w:tblGrid>
      <w:tr w:rsidR="007214F3" w:rsidRPr="007214F3" w14:paraId="1E21429C" w14:textId="77777777" w:rsidTr="00CA7628">
        <w:trPr>
          <w:trHeight w:val="397"/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58E2FF1C" w14:textId="41DF0877" w:rsidR="007C3ED5" w:rsidRPr="007214F3" w:rsidRDefault="005333C5" w:rsidP="00A411B1">
            <w:pPr>
              <w:widowControl w:val="0"/>
              <w:overflowPunct/>
              <w:snapToGrid w:val="0"/>
              <w:ind w:leftChars="-174" w:left="-418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8F3AD0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國立陽明交通大學附設醫院作業基金收支餘絀審定</w:t>
            </w:r>
            <w:r w:rsidR="007C3ED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1761CDCF" w14:textId="50AAE7F8" w:rsidR="007C3ED5" w:rsidRPr="007214F3" w:rsidRDefault="007C3ED5" w:rsidP="002F11C5">
            <w:pPr>
              <w:widowControl w:val="0"/>
              <w:tabs>
                <w:tab w:val="left" w:pos="4102"/>
                <w:tab w:val="left" w:pos="8484"/>
              </w:tabs>
              <w:overflowPunct/>
              <w:snapToGrid w:val="0"/>
              <w:ind w:rightChars="-5" w:right="-12" w:firstLineChars="0" w:firstLine="0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中華民國1</w:t>
            </w:r>
            <w:r w:rsidR="008F3AD0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A666D7">
              <w:rPr>
                <w:rFonts w:cs="Times New Roman"/>
                <w:color w:val="000000" w:themeColor="text1"/>
                <w:szCs w:val="20"/>
              </w:rPr>
              <w:t>4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年度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913653">
              <w:rPr>
                <w:rFonts w:cs="Times New Roman" w:hint="eastAsia"/>
                <w:color w:val="000000" w:themeColor="text1"/>
                <w:sz w:val="27"/>
                <w:szCs w:val="27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65631B84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D052E4A" w14:textId="77777777" w:rsidR="007C3ED5" w:rsidRPr="007214F3" w:rsidRDefault="007C3ED5" w:rsidP="005538E9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6F7A3F">
              <w:rPr>
                <w:rFonts w:cs="Times New Roman" w:hint="eastAsia"/>
                <w:color w:val="000000" w:themeColor="text1"/>
                <w:spacing w:val="-20"/>
                <w:szCs w:val="20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ACDC1FF" w14:textId="77777777" w:rsidR="007C3ED5" w:rsidRPr="005538E9" w:rsidRDefault="007C3ED5" w:rsidP="006F7A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29829E1" w14:textId="77777777" w:rsidR="007C3ED5" w:rsidRPr="005538E9" w:rsidRDefault="007C3ED5" w:rsidP="006F7A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28B7933" w14:textId="77777777" w:rsidR="007C3ED5" w:rsidRPr="005538E9" w:rsidRDefault="007C3ED5" w:rsidP="006F7A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BB578EA" w14:textId="77777777" w:rsidR="007C3ED5" w:rsidRPr="005538E9" w:rsidRDefault="007C3ED5" w:rsidP="006F7A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BEC653F" w14:textId="77777777" w:rsidR="007C3ED5" w:rsidRPr="005538E9" w:rsidRDefault="007C3ED5" w:rsidP="00AC4360">
            <w:pPr>
              <w:widowControl w:val="0"/>
              <w:overflowPunct/>
              <w:spacing w:line="240" w:lineRule="exact"/>
              <w:ind w:leftChars="20" w:left="48" w:rightChars="-12" w:right="-29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審定數與預算數</w:t>
            </w:r>
          </w:p>
          <w:p w14:paraId="66F52396" w14:textId="77777777" w:rsidR="007C3ED5" w:rsidRPr="005538E9" w:rsidRDefault="007C3ED5" w:rsidP="00AC4360">
            <w:pPr>
              <w:widowControl w:val="0"/>
              <w:overflowPunct/>
              <w:spacing w:line="240" w:lineRule="exact"/>
              <w:ind w:leftChars="20" w:left="48" w:rightChars="-12" w:right="-29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比較增減</w:t>
            </w:r>
          </w:p>
        </w:tc>
      </w:tr>
      <w:tr w:rsidR="007214F3" w:rsidRPr="007214F3" w14:paraId="0CD38137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23719E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8CA8BFF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D69880F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49579CB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56E527C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277" w:type="dxa"/>
            <w:tcBorders>
              <w:bottom w:val="single" w:sz="8" w:space="0" w:color="auto"/>
            </w:tcBorders>
            <w:vAlign w:val="center"/>
          </w:tcPr>
          <w:p w14:paraId="045F54EA" w14:textId="77777777" w:rsidR="007C3ED5" w:rsidRPr="005538E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994" w:type="dxa"/>
            <w:tcBorders>
              <w:bottom w:val="single" w:sz="8" w:space="0" w:color="auto"/>
              <w:right w:val="nil"/>
            </w:tcBorders>
            <w:vAlign w:val="center"/>
          </w:tcPr>
          <w:p w14:paraId="58493DC5" w14:textId="77777777" w:rsidR="007C3ED5" w:rsidRPr="005538E9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A666D7" w:rsidRPr="007214F3" w14:paraId="5B7D213D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910DBDF" w14:textId="0EA37B33" w:rsidR="00A666D7" w:rsidRPr="007214F3" w:rsidRDefault="00A666D7" w:rsidP="005538E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6CFB908" w14:textId="6ED33EB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3,960,307,000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9FA122A" w14:textId="0FDF2FC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4,230,549,988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97C02E" w14:textId="6F33716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DB48645" w14:textId="5C529C0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4,230,549,988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618FCB92" w14:textId="3B23B512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270,242,988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4819D51" w14:textId="15B4AE1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6.82</w:t>
            </w:r>
          </w:p>
        </w:tc>
      </w:tr>
      <w:tr w:rsidR="00A666D7" w:rsidRPr="007214F3" w14:paraId="213C3C69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7101D1" w14:textId="1D7D9F9F" w:rsidR="00A666D7" w:rsidRPr="007214F3" w:rsidRDefault="00A666D7" w:rsidP="005538E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醫療收入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5F94E8" w14:textId="6D4C969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3,779,281,000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9E043ED" w14:textId="08F9BAD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4,048,941,519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9AA50D" w14:textId="67A46086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6BAC847" w14:textId="381AAAC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4,048,941,519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6A21C7E" w14:textId="792BCFE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269,660,519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042BD94E" w14:textId="0FE6DCB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7.14</w:t>
            </w:r>
          </w:p>
        </w:tc>
      </w:tr>
      <w:tr w:rsidR="00A666D7" w:rsidRPr="007214F3" w14:paraId="26951589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EE64F07" w14:textId="6F71CFED" w:rsidR="00A666D7" w:rsidRPr="007214F3" w:rsidRDefault="00A666D7" w:rsidP="005538E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47292F1" w14:textId="2506479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181,026,000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7BE165" w14:textId="631BCD6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181,608,469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D82C239" w14:textId="0010067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C61D913" w14:textId="0373601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181,608,469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0D19BF9" w14:textId="7B04FE2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582,469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745972C6" w14:textId="0C82230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0.32</w:t>
            </w:r>
          </w:p>
        </w:tc>
      </w:tr>
      <w:tr w:rsidR="00A666D7" w:rsidRPr="007214F3" w14:paraId="5B15CCB5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67E922" w14:textId="17A334B0" w:rsidR="00A666D7" w:rsidRPr="007214F3" w:rsidRDefault="00A666D7" w:rsidP="005538E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D679850" w14:textId="1DA2AF7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4,060,636,000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4B2289" w14:textId="4D0A404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4,209,305,046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F78A3C7" w14:textId="2B3A545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300A79" w14:textId="6186D54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4,209,305,046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80E7D22" w14:textId="57623A3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148,669,046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2EE3252C" w14:textId="07DE5172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3.66</w:t>
            </w:r>
          </w:p>
        </w:tc>
      </w:tr>
      <w:tr w:rsidR="00A666D7" w:rsidRPr="007214F3" w14:paraId="1129A7E0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5B3480" w14:textId="1FE5B3AC" w:rsidR="00A666D7" w:rsidRPr="007214F3" w:rsidRDefault="00A666D7" w:rsidP="005538E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教學成本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F9F482" w14:textId="6064F83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223,469,000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25E92D" w14:textId="46E8C66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244,967,572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C6F6E43" w14:textId="43FCD11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9E5F78E" w14:textId="4034D2B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244,967,572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5656B5C3" w14:textId="1526A6C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21,498,572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5787D600" w14:textId="45F38D3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9.62</w:t>
            </w:r>
          </w:p>
        </w:tc>
      </w:tr>
      <w:tr w:rsidR="00A666D7" w:rsidRPr="007214F3" w14:paraId="01B7C361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1A091B" w14:textId="26A5EEEE" w:rsidR="00A666D7" w:rsidRPr="007214F3" w:rsidRDefault="00A666D7" w:rsidP="005538E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醫療成本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DC0449" w14:textId="162C5D3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3,696,741,000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9D3631" w14:textId="3F78FC7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3,804,048,478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834CF30" w14:textId="4E590CB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CFD5907" w14:textId="2FE0E506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3,804,048,478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E4D2D4C" w14:textId="706E5552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107,307,478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31CF8896" w14:textId="57EE02C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2.90</w:t>
            </w:r>
          </w:p>
        </w:tc>
      </w:tr>
      <w:tr w:rsidR="00A666D7" w:rsidRPr="007214F3" w14:paraId="33A7D5F6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1CF0E66" w14:textId="2F6E5C32" w:rsidR="00A666D7" w:rsidRPr="007214F3" w:rsidRDefault="00A666D7" w:rsidP="005538E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680E55" w14:textId="4F24EDC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1,725,000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5FADB51" w14:textId="1A7612B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3,224,260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3BCA226" w14:textId="39C4EF5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6A5389D" w14:textId="6A50438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3,224,260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4B79AA56" w14:textId="43992915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1,499,260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15889424" w14:textId="0D2F02B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86.91</w:t>
            </w:r>
          </w:p>
        </w:tc>
      </w:tr>
      <w:tr w:rsidR="00A666D7" w:rsidRPr="007214F3" w14:paraId="0C234B86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8C810A3" w14:textId="583CFFB6" w:rsidR="00A666D7" w:rsidRPr="007214F3" w:rsidRDefault="00A666D7" w:rsidP="005538E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管理及總務費用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E3327FD" w14:textId="0237B822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138,701,000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B91E888" w14:textId="3B54851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157,064,736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927828" w14:textId="1D82D25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9186CB4" w14:textId="35C5307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157,064,736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90EE486" w14:textId="0F2402F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18,363,736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1B61A5D3" w14:textId="01D8008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13.24</w:t>
            </w:r>
          </w:p>
        </w:tc>
      </w:tr>
      <w:tr w:rsidR="00A666D7" w:rsidRPr="007214F3" w14:paraId="5245ADBD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150C2D" w14:textId="54CF7485" w:rsidR="00A666D7" w:rsidRPr="007214F3" w:rsidRDefault="00A666D7" w:rsidP="005538E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業務賸餘（短絀）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F80F289" w14:textId="1E87F3D6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- 100,329,000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E569F4" w14:textId="459B9C6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21,244,942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1E9CF8" w14:textId="2BD38A8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D789C27" w14:textId="1522EA1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21,244,942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70B57A4" w14:textId="578C541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121,573,942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592DEF64" w14:textId="704E927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A666D7" w:rsidRPr="007214F3" w14:paraId="45AC3223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6270067" w14:textId="22F9DEA6" w:rsidR="00A666D7" w:rsidRPr="007214F3" w:rsidRDefault="00A666D7" w:rsidP="005538E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4759F8" w14:textId="1CF4DC9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160,900,000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9533DD0" w14:textId="02C830C5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277,266,852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9770950" w14:textId="06C9B01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AD171B" w14:textId="481C9AB2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277,266,852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495C46DE" w14:textId="7AF6997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116,366,852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7417873D" w14:textId="52CB56A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72.32</w:t>
            </w:r>
          </w:p>
        </w:tc>
      </w:tr>
      <w:tr w:rsidR="00A666D7" w:rsidRPr="007214F3" w14:paraId="57D9C23E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A0C2FAB" w14:textId="3E2AA74D" w:rsidR="00A666D7" w:rsidRPr="007214F3" w:rsidRDefault="00A666D7" w:rsidP="005538E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財務收入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08DB3D9" w14:textId="76E9BA16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8,800,000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7396812" w14:textId="0B486AE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23,061,375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05A4505" w14:textId="034E716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216996B" w14:textId="6F8BD77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23,061,375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68089E72" w14:textId="6430F69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14,261,375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2DB36FEE" w14:textId="1E626CA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162.06</w:t>
            </w:r>
          </w:p>
        </w:tc>
      </w:tr>
      <w:tr w:rsidR="00A666D7" w:rsidRPr="007214F3" w14:paraId="6CA815E1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7FDBAFC" w14:textId="53EE7CBC" w:rsidR="00A666D7" w:rsidRPr="007214F3" w:rsidRDefault="00A666D7" w:rsidP="005538E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FB360E" w14:textId="0F4ED05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152,100,000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558F21" w14:textId="471AA00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254,205,477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60A8E1" w14:textId="01CBB435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73B6295" w14:textId="1A9B4232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254,205,477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5C41B35D" w14:textId="36A0935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102,105,477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5F8AD8B2" w14:textId="0D83A27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67.13</w:t>
            </w:r>
          </w:p>
        </w:tc>
      </w:tr>
      <w:tr w:rsidR="00A666D7" w:rsidRPr="007214F3" w14:paraId="50EAEB86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75C4430" w14:textId="14C29678" w:rsidR="00A666D7" w:rsidRPr="007214F3" w:rsidRDefault="00A666D7" w:rsidP="005538E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B0AB31" w14:textId="6663B2C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12,500,000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9A47B21" w14:textId="315FEF76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10,332,968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6144C13" w14:textId="63779FF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B73963" w14:textId="0580FCA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10,332,968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721658E" w14:textId="3322026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- 2,167,032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1741C338" w14:textId="622DBD0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- 17.34</w:t>
            </w:r>
          </w:p>
        </w:tc>
      </w:tr>
      <w:tr w:rsidR="00A666D7" w:rsidRPr="007214F3" w14:paraId="5056B2DA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F5A45A6" w14:textId="4C70B00E" w:rsidR="00A666D7" w:rsidRPr="007214F3" w:rsidRDefault="00A666D7" w:rsidP="005538E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2EE692" w14:textId="2DC0B21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12,500,000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3502CC8" w14:textId="640A2E9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10,332,968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D2C1E9" w14:textId="0D7F621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165C58A" w14:textId="2AE5C53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10,332,968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857F3F5" w14:textId="7770399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- 2,167,032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2136DA05" w14:textId="5868CF6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- 17.34</w:t>
            </w:r>
          </w:p>
        </w:tc>
      </w:tr>
      <w:tr w:rsidR="00A666D7" w:rsidRPr="007214F3" w14:paraId="55C739BD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9184883" w14:textId="39EA7E79" w:rsidR="00A666D7" w:rsidRPr="007214F3" w:rsidRDefault="00A666D7" w:rsidP="005538E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業務外賸餘（短絀）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A291F9" w14:textId="291F1D4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148,400,000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EC6C2C4" w14:textId="65D5B9E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266,933,884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A2AB3B8" w14:textId="74F88D8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33D5D80" w14:textId="7D05870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266,933,884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1438F888" w14:textId="10D39CE2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118,533,884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8A324CA" w14:textId="3B6BEB5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79.87</w:t>
            </w:r>
          </w:p>
        </w:tc>
      </w:tr>
      <w:tr w:rsidR="00A666D7" w:rsidRPr="007214F3" w14:paraId="70ED2BAE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6FEF820" w14:textId="73668D1C" w:rsidR="00A666D7" w:rsidRPr="007214F3" w:rsidRDefault="00A666D7" w:rsidP="005538E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E81D61E" w14:textId="024474F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48,071,000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2600055B" w14:textId="472AE23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288,178,826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69DA4055" w14:textId="6A27753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4E2F9A2" w14:textId="4B335C6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288,178,826</w:t>
            </w:r>
          </w:p>
        </w:tc>
        <w:tc>
          <w:tcPr>
            <w:tcW w:w="1277" w:type="dxa"/>
            <w:tcBorders>
              <w:top w:val="nil"/>
              <w:bottom w:val="single" w:sz="8" w:space="0" w:color="auto"/>
            </w:tcBorders>
            <w:vAlign w:val="center"/>
          </w:tcPr>
          <w:p w14:paraId="428FA640" w14:textId="1AA4359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240,107,826</w:t>
            </w:r>
          </w:p>
        </w:tc>
        <w:tc>
          <w:tcPr>
            <w:tcW w:w="9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BE9BC65" w14:textId="7913992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499.49</w:t>
            </w:r>
          </w:p>
        </w:tc>
      </w:tr>
    </w:tbl>
    <w:p w14:paraId="203DAC23" w14:textId="275CF043" w:rsidR="007C3ED5" w:rsidRDefault="007C3ED5" w:rsidP="007C3ED5">
      <w:pPr>
        <w:tabs>
          <w:tab w:val="left" w:pos="408"/>
        </w:tabs>
        <w:adjustRightInd w:val="0"/>
        <w:snapToGrid w:val="0"/>
        <w:spacing w:line="240" w:lineRule="exact"/>
        <w:ind w:firstLineChars="0" w:firstLine="0"/>
        <w:rPr>
          <w:color w:val="000000" w:themeColor="text1"/>
        </w:rPr>
      </w:pPr>
    </w:p>
    <w:p w14:paraId="337A1215" w14:textId="6D095B40" w:rsidR="002F11C5" w:rsidRPr="007214F3" w:rsidRDefault="002F11C5" w:rsidP="00A411B1">
      <w:pPr>
        <w:tabs>
          <w:tab w:val="left" w:pos="408"/>
        </w:tabs>
        <w:adjustRightInd w:val="0"/>
        <w:snapToGrid w:val="0"/>
        <w:spacing w:line="240" w:lineRule="exact"/>
        <w:ind w:firstLineChars="0" w:firstLine="0"/>
        <w:jc w:val="center"/>
        <w:rPr>
          <w:color w:val="000000" w:themeColor="text1"/>
        </w:rPr>
      </w:pP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437"/>
        <w:gridCol w:w="943"/>
        <w:gridCol w:w="749"/>
        <w:gridCol w:w="631"/>
        <w:gridCol w:w="1061"/>
        <w:gridCol w:w="319"/>
        <w:gridCol w:w="1081"/>
        <w:gridCol w:w="196"/>
        <w:gridCol w:w="994"/>
      </w:tblGrid>
      <w:tr w:rsidR="007214F3" w:rsidRPr="007214F3" w14:paraId="3CCECD1C" w14:textId="77777777" w:rsidTr="00CA7628">
        <w:tc>
          <w:tcPr>
            <w:tcW w:w="10219" w:type="dxa"/>
            <w:gridSpan w:val="11"/>
          </w:tcPr>
          <w:p w14:paraId="47A57B8F" w14:textId="7EA1FD2C" w:rsidR="007C3ED5" w:rsidRPr="007214F3" w:rsidRDefault="00736ADD" w:rsidP="00A411B1">
            <w:pPr>
              <w:widowControl w:val="0"/>
              <w:tabs>
                <w:tab w:val="left" w:pos="1400"/>
                <w:tab w:val="left" w:pos="1800"/>
              </w:tabs>
              <w:overflowPunct/>
              <w:snapToGrid w:val="0"/>
              <w:ind w:leftChars="-162" w:left="-389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E7397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國立陽明交通大學附設醫院作業基金餘絀撥補審定表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3281E8DA" w14:textId="4370FE86" w:rsidR="007C3ED5" w:rsidRPr="007214F3" w:rsidRDefault="007C3ED5" w:rsidP="002F11C5">
            <w:pPr>
              <w:widowControl w:val="0"/>
              <w:tabs>
                <w:tab w:val="left" w:pos="4102"/>
                <w:tab w:val="left" w:pos="8486"/>
              </w:tabs>
              <w:overflowPunct/>
              <w:snapToGrid w:val="0"/>
              <w:ind w:rightChars="-35" w:right="-84" w:firstLineChars="0" w:firstLine="0"/>
              <w:rPr>
                <w:b/>
                <w:color w:val="000000" w:themeColor="text1"/>
                <w:sz w:val="32"/>
                <w:u w:val="single"/>
              </w:rPr>
            </w:pPr>
            <w:r w:rsidRPr="007214F3">
              <w:rPr>
                <w:color w:val="000000" w:themeColor="text1"/>
                <w:spacing w:val="6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r w:rsidRPr="007214F3">
              <w:rPr>
                <w:color w:val="000000" w:themeColor="text1"/>
              </w:rPr>
              <w:t>1</w:t>
            </w:r>
            <w:r w:rsidR="00706174" w:rsidRPr="007214F3">
              <w:rPr>
                <w:rFonts w:hint="eastAsia"/>
                <w:color w:val="000000" w:themeColor="text1"/>
              </w:rPr>
              <w:t>1</w:t>
            </w:r>
            <w:r w:rsidR="00A666D7">
              <w:rPr>
                <w:color w:val="000000" w:themeColor="text1"/>
              </w:rPr>
              <w:t>4</w:t>
            </w:r>
            <w:r w:rsidRPr="007214F3">
              <w:rPr>
                <w:rFonts w:hint="eastAsia"/>
                <w:color w:val="000000" w:themeColor="text1"/>
              </w:rPr>
              <w:t>年度</w:t>
            </w:r>
            <w:r w:rsidRPr="007214F3">
              <w:rPr>
                <w:rFonts w:hint="eastAsia"/>
                <w:color w:val="000000" w:themeColor="text1"/>
              </w:rPr>
              <w:tab/>
            </w:r>
            <w:r w:rsidR="00913653">
              <w:rPr>
                <w:rFonts w:cs="Times New Roman" w:hint="eastAsia"/>
                <w:color w:val="000000" w:themeColor="text1"/>
                <w:sz w:val="27"/>
                <w:szCs w:val="27"/>
              </w:rPr>
              <w:t xml:space="preserve">　</w:t>
            </w:r>
            <w:r w:rsidRPr="007214F3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7214F3" w:rsidRPr="007214F3" w14:paraId="0EE07EA6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9F83CF" w14:textId="77777777" w:rsidR="007C3ED5" w:rsidRPr="007214F3" w:rsidRDefault="007C3ED5" w:rsidP="005538E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pacing w:val="-20"/>
                <w:szCs w:val="20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69097D4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預算數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41D94FC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DE92969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修正數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4E6A53D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決算審定數</w:t>
            </w:r>
          </w:p>
        </w:tc>
        <w:tc>
          <w:tcPr>
            <w:tcW w:w="2271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F5E1E5A" w14:textId="77777777" w:rsidR="007C3ED5" w:rsidRPr="005538E9" w:rsidRDefault="007C3ED5" w:rsidP="00EC7B14">
            <w:pPr>
              <w:widowControl w:val="0"/>
              <w:overflowPunct/>
              <w:spacing w:line="240" w:lineRule="exact"/>
              <w:ind w:leftChars="20" w:left="48" w:rightChars="-16" w:right="-3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審定數與預算數</w:t>
            </w:r>
          </w:p>
          <w:p w14:paraId="68BF5303" w14:textId="77777777" w:rsidR="007C3ED5" w:rsidRPr="005538E9" w:rsidRDefault="007C3ED5" w:rsidP="00EC7B14">
            <w:pPr>
              <w:widowControl w:val="0"/>
              <w:overflowPunct/>
              <w:spacing w:line="240" w:lineRule="exact"/>
              <w:ind w:leftChars="20" w:left="48" w:rightChars="-16" w:right="-3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比較增減</w:t>
            </w:r>
          </w:p>
        </w:tc>
      </w:tr>
      <w:tr w:rsidR="007214F3" w:rsidRPr="007214F3" w14:paraId="6D47B18F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6750A3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778D6F1A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7EC3C3F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CD003D9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3304FD6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vAlign w:val="center"/>
          </w:tcPr>
          <w:p w14:paraId="0F737A78" w14:textId="77777777" w:rsidR="007C3ED5" w:rsidRPr="005538E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994" w:type="dxa"/>
            <w:tcBorders>
              <w:bottom w:val="single" w:sz="8" w:space="0" w:color="auto"/>
              <w:right w:val="nil"/>
            </w:tcBorders>
            <w:vAlign w:val="center"/>
          </w:tcPr>
          <w:p w14:paraId="5C2E0A22" w14:textId="77777777" w:rsidR="007C3ED5" w:rsidRPr="005538E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A666D7" w:rsidRPr="007214F3" w14:paraId="0DF0F335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273BAC6" w14:textId="20922064" w:rsidR="00A666D7" w:rsidRPr="007214F3" w:rsidRDefault="00A666D7" w:rsidP="00A666D7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賸餘之部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CD139A3" w14:textId="660AD26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599,294,000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619CF7DB" w14:textId="2360156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979,362,060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DDD7E00" w14:textId="741C9E5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5379FFE" w14:textId="1E71753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979,362,060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12018C86" w14:textId="1D4A74E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380,068,060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0789B76" w14:textId="1066A26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63.42</w:t>
            </w:r>
          </w:p>
        </w:tc>
      </w:tr>
      <w:tr w:rsidR="00A666D7" w:rsidRPr="007214F3" w14:paraId="3E9DA385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FAEFCF6" w14:textId="03E7B35D" w:rsidR="00A666D7" w:rsidRPr="007214F3" w:rsidRDefault="00A666D7" w:rsidP="00A666D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本期賸餘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2B58DD" w14:textId="1336F2F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48,071,000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44FCD48D" w14:textId="145B261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288,178,826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272FCE4" w14:textId="50CE723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05C7E3D" w14:textId="56D5645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288,178,826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7763A19B" w14:textId="3C0ADA6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240,107,826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443BA109" w14:textId="4B2A42A3" w:rsidR="00A666D7" w:rsidRPr="00F67598" w:rsidRDefault="00A666D7" w:rsidP="00A666D7">
            <w:pPr>
              <w:widowControl w:val="0"/>
              <w:overflowPunct/>
              <w:ind w:leftChars="-18" w:left="-43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499.49</w:t>
            </w:r>
          </w:p>
        </w:tc>
      </w:tr>
      <w:tr w:rsidR="00A666D7" w:rsidRPr="007214F3" w14:paraId="7C9637F1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970992" w14:textId="75284676" w:rsidR="00A666D7" w:rsidRPr="007214F3" w:rsidRDefault="00A666D7" w:rsidP="00A666D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前期未分配賸餘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570139" w14:textId="74FD92F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551,223,000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DD6EA16" w14:textId="71967E1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691,183,234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8DF0392" w14:textId="0AFA421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6E98A6A4" w14:textId="7410A7F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691,183,234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713DE107" w14:textId="434A266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139,960,234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DEEC8B2" w14:textId="048FE7E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25.39</w:t>
            </w:r>
          </w:p>
        </w:tc>
      </w:tr>
      <w:tr w:rsidR="00A666D7" w:rsidRPr="007214F3" w14:paraId="224F08D5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8A1034" w14:textId="33C75092" w:rsidR="00A666D7" w:rsidRPr="007214F3" w:rsidRDefault="00A666D7" w:rsidP="00A666D7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分配之部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B9C8942" w14:textId="1A499EA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30,000,000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F4A982C" w14:textId="1ECB574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30,000,000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BBC98BE" w14:textId="2ED8907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D3C72CF" w14:textId="1A240E45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30,000,000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730D5B78" w14:textId="7719A9B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27AF67D" w14:textId="011A22B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A666D7" w:rsidRPr="007214F3" w14:paraId="0036D762" w14:textId="77777777" w:rsidTr="004240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8B24573" w14:textId="1E8EB368" w:rsidR="00A666D7" w:rsidRPr="007214F3" w:rsidRDefault="00A666D7" w:rsidP="00A666D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賸餘撥充基金數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1F3AD9" w14:textId="0CAF824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30,000,000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B216A27" w14:textId="02A1822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30,000,000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BF23368" w14:textId="0FF685A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5AB036F" w14:textId="7DADCD2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30,000,000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1CAF8D52" w14:textId="1A6B5AB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15CD4E05" w14:textId="346B15F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A666D7" w:rsidRPr="007214F3" w14:paraId="0D716329" w14:textId="77777777" w:rsidTr="004240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ED0C51" w14:textId="462C46FE" w:rsidR="00A666D7" w:rsidRPr="007214F3" w:rsidRDefault="00A666D7" w:rsidP="00A666D7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未分配賸餘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5FE4B55" w14:textId="0F4CB03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569,294,000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79CAF6F" w14:textId="1BB8285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949,362,060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102E79A" w14:textId="6CDB27D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77BD438" w14:textId="1347562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949,362,060</w:t>
            </w:r>
          </w:p>
        </w:tc>
        <w:tc>
          <w:tcPr>
            <w:tcW w:w="1277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4891095" w14:textId="4EA4FF3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380,068,060</w:t>
            </w:r>
          </w:p>
        </w:tc>
        <w:tc>
          <w:tcPr>
            <w:tcW w:w="9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4DEC5D" w14:textId="0C66EB4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66.76</w:t>
            </w:r>
          </w:p>
        </w:tc>
      </w:tr>
      <w:tr w:rsidR="007214F3" w:rsidRPr="007214F3" w14:paraId="1BBB3FED" w14:textId="77777777" w:rsidTr="00CA7628">
        <w:trPr>
          <w:trHeight w:val="541"/>
          <w:tblHeader/>
        </w:trPr>
        <w:tc>
          <w:tcPr>
            <w:tcW w:w="10219" w:type="dxa"/>
            <w:gridSpan w:val="11"/>
            <w:tcBorders>
              <w:bottom w:val="single" w:sz="8" w:space="0" w:color="auto"/>
            </w:tcBorders>
          </w:tcPr>
          <w:p w14:paraId="648868F6" w14:textId="59E3A892" w:rsidR="00264876" w:rsidRPr="007214F3" w:rsidRDefault="001E49FF" w:rsidP="00A411B1">
            <w:pPr>
              <w:widowControl w:val="0"/>
              <w:overflowPunct/>
              <w:snapToGrid w:val="0"/>
              <w:ind w:firstLineChars="0" w:firstLine="0"/>
              <w:jc w:val="center"/>
              <w:rPr>
                <w:color w:val="000000" w:themeColor="text1"/>
              </w:rPr>
            </w:pPr>
            <w:r w:rsidRPr="007214F3">
              <w:rPr>
                <w:color w:val="000000" w:themeColor="text1"/>
              </w:rPr>
              <w:lastRenderedPageBreak/>
              <w:br w:type="page"/>
            </w:r>
            <w:r w:rsidR="000D14D7" w:rsidRPr="007214F3">
              <w:rPr>
                <w:rFonts w:hint="eastAsia"/>
                <w:color w:val="000000" w:themeColor="text1"/>
                <w:sz w:val="32"/>
                <w:u w:val="single"/>
              </w:rPr>
              <w:t xml:space="preserve">　</w:t>
            </w:r>
            <w:r w:rsidR="00981895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>國立陽明交通大學附設醫院作業基金</w:t>
            </w:r>
            <w:r w:rsidR="00C154FB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>餘絀審定後現金流量表</w:t>
            </w:r>
            <w:r w:rsidR="00C17081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 xml:space="preserve">　</w:t>
            </w:r>
          </w:p>
          <w:p w14:paraId="7D1EA560" w14:textId="13A79A3F" w:rsidR="007C3ED5" w:rsidRPr="007214F3" w:rsidRDefault="007C3ED5" w:rsidP="00EC7B14">
            <w:pPr>
              <w:widowControl w:val="0"/>
              <w:tabs>
                <w:tab w:val="left" w:pos="4662"/>
              </w:tabs>
              <w:overflowPunct/>
              <w:snapToGrid w:val="0"/>
              <w:ind w:rightChars="6" w:right="14" w:firstLineChars="0" w:firstLine="0"/>
              <w:jc w:val="right"/>
              <w:rPr>
                <w:b/>
                <w:color w:val="000000" w:themeColor="text1"/>
                <w:sz w:val="32"/>
                <w:u w:val="single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中華民國1</w:t>
            </w:r>
            <w:r w:rsidR="00C154FB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A666D7">
              <w:rPr>
                <w:rFonts w:cs="Times New Roman"/>
                <w:color w:val="000000" w:themeColor="text1"/>
                <w:szCs w:val="20"/>
              </w:rPr>
              <w:t>4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年度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Pr="007214F3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7214F3" w:rsidRPr="007214F3" w14:paraId="2B79B035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4245" w:type="dxa"/>
            <w:gridSpan w:val="3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9017DF" w14:textId="77777777" w:rsidR="007C3ED5" w:rsidRPr="007214F3" w:rsidRDefault="007C3ED5" w:rsidP="005538E9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pacing w:val="-20"/>
                <w:szCs w:val="20"/>
              </w:rPr>
              <w:t>項目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7F0CFBB" w14:textId="77777777" w:rsidR="007C3ED5" w:rsidRPr="00424050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424050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預算數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C5E0D60" w14:textId="77777777" w:rsidR="007C3ED5" w:rsidRPr="00424050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424050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2590" w:type="dxa"/>
            <w:gridSpan w:val="4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F3410EA" w14:textId="77777777" w:rsidR="007C3ED5" w:rsidRPr="00195739" w:rsidRDefault="007C3ED5" w:rsidP="00EC7B14">
            <w:pPr>
              <w:widowControl w:val="0"/>
              <w:overflowPunct/>
              <w:spacing w:line="240" w:lineRule="exact"/>
              <w:ind w:leftChars="20" w:left="48" w:right="16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比較增減</w:t>
            </w:r>
          </w:p>
        </w:tc>
      </w:tr>
      <w:tr w:rsidR="007214F3" w:rsidRPr="007214F3" w14:paraId="0F0D51B6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  <w:tblHeader/>
        </w:trPr>
        <w:tc>
          <w:tcPr>
            <w:tcW w:w="4245" w:type="dxa"/>
            <w:gridSpan w:val="3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669BADD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</w:p>
        </w:tc>
        <w:tc>
          <w:tcPr>
            <w:tcW w:w="1692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132B9C7" w14:textId="77777777" w:rsidR="007C3ED5" w:rsidRPr="00424050" w:rsidRDefault="007C3ED5" w:rsidP="00424050">
            <w:pPr>
              <w:widowControl w:val="0"/>
              <w:overflowPunct/>
              <w:ind w:left="113" w:right="57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69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20DED1F" w14:textId="77777777" w:rsidR="007C3ED5" w:rsidRPr="00424050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B4E9256" w14:textId="77777777" w:rsidR="007C3ED5" w:rsidRPr="0019573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金額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0509913" w14:textId="77777777" w:rsidR="007C3ED5" w:rsidRPr="0019573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％</w:t>
            </w:r>
          </w:p>
        </w:tc>
      </w:tr>
      <w:tr w:rsidR="00A666D7" w:rsidRPr="007214F3" w14:paraId="7C2DA83B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D046480" w14:textId="3F8590DC" w:rsidR="00A666D7" w:rsidRPr="007214F3" w:rsidRDefault="00A666D7" w:rsidP="005538E9">
            <w:pPr>
              <w:widowControl w:val="0"/>
              <w:overflowPunct/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C902A82" w14:textId="77777777" w:rsidR="00A666D7" w:rsidRPr="007214F3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000000" w:themeColor="text1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1BBBD47" w14:textId="77777777" w:rsidR="00A666D7" w:rsidRPr="007214F3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000000" w:themeColor="text1"/>
                <w:kern w:val="0"/>
                <w:sz w:val="18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5A5936F7" w14:textId="77777777" w:rsidR="00A666D7" w:rsidRPr="007214F3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000000" w:themeColor="text1"/>
                <w:kern w:val="0"/>
                <w:sz w:val="18"/>
                <w:szCs w:val="20"/>
              </w:rPr>
            </w:pP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B9E8A55" w14:textId="77777777" w:rsidR="00A666D7" w:rsidRPr="007214F3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000000" w:themeColor="text1"/>
                <w:kern w:val="0"/>
                <w:sz w:val="18"/>
                <w:szCs w:val="20"/>
              </w:rPr>
            </w:pPr>
          </w:p>
        </w:tc>
      </w:tr>
      <w:tr w:rsidR="00A666D7" w:rsidRPr="007214F3" w14:paraId="54B06F2C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E9BD8F7" w14:textId="3322A617" w:rsidR="00A666D7" w:rsidRPr="007214F3" w:rsidRDefault="00A666D7" w:rsidP="005538E9">
            <w:pPr>
              <w:widowControl w:val="0"/>
              <w:overflowPunct/>
              <w:ind w:leftChars="200" w:left="480" w:rightChars="-10" w:right="-24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BDF6D8C" w14:textId="6EEDC5A4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48,071,000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57A6A68" w14:textId="263D4703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288,178,826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4450C364" w14:textId="24423DBB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240,107,826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964A23A" w14:textId="6917A8E8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499.49</w:t>
            </w:r>
          </w:p>
        </w:tc>
      </w:tr>
      <w:tr w:rsidR="00A666D7" w:rsidRPr="007214F3" w14:paraId="3A320829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FA5DE9A" w14:textId="613B901C" w:rsidR="00A666D7" w:rsidRPr="007214F3" w:rsidRDefault="00A666D7" w:rsidP="005538E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95977D5" w14:textId="3D1722DA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- 8,800,000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85727EF" w14:textId="24C197A5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- 23,061,375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32A3B179" w14:textId="77A01F91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- 14,261,375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CDC4AE5" w14:textId="603D725A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162.06</w:t>
            </w:r>
          </w:p>
        </w:tc>
      </w:tr>
      <w:tr w:rsidR="00A666D7" w:rsidRPr="007214F3" w14:paraId="6A30040F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C6FE5FC" w14:textId="5ADE96E9" w:rsidR="00A666D7" w:rsidRPr="007214F3" w:rsidRDefault="00A666D7" w:rsidP="005538E9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BD6CD43" w14:textId="2BD6AC6B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39,271,000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A8D5F93" w14:textId="75B097DA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265,117,451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7C987B3E" w14:textId="337B9A1D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225,846,451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0BCE87F" w14:textId="0FA6F282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575.10</w:t>
            </w:r>
          </w:p>
        </w:tc>
      </w:tr>
      <w:tr w:rsidR="00A666D7" w:rsidRPr="007214F3" w14:paraId="6458F72C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F18AEEE" w14:textId="56E8D1DC" w:rsidR="00A666D7" w:rsidRPr="007214F3" w:rsidRDefault="00A666D7" w:rsidP="005538E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0FBD2F5" w14:textId="59F60215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98,668,000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7D8A318" w14:textId="11D9C634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377,602,319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CF5C25D" w14:textId="055096F3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278,934,319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B2E2547" w14:textId="59AC7FCB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282.70</w:t>
            </w:r>
          </w:p>
        </w:tc>
      </w:tr>
      <w:tr w:rsidR="00A666D7" w:rsidRPr="007214F3" w14:paraId="64398A52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40F3FDB" w14:textId="6DC9E06E" w:rsidR="00A666D7" w:rsidRPr="007214F3" w:rsidRDefault="00A666D7" w:rsidP="005538E9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8118B7A" w14:textId="332EC7B6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137,939,000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42095C4" w14:textId="1F93C436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642,719,770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11E873A" w14:textId="2A056486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504,780,770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B367BD6" w14:textId="6EBA0E25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365.94</w:t>
            </w:r>
          </w:p>
        </w:tc>
      </w:tr>
      <w:tr w:rsidR="00A666D7" w:rsidRPr="007214F3" w14:paraId="79DE4F47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E7C53DE" w14:textId="6C6B513D" w:rsidR="00A666D7" w:rsidRPr="007214F3" w:rsidRDefault="00A666D7" w:rsidP="005538E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2AA2A96" w14:textId="056AF016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8,800,000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530AC82" w14:textId="169541BF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23,002,161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1756E646" w14:textId="0A38988B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14,202,161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BCCC63F" w14:textId="25AD152B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161.39</w:t>
            </w:r>
          </w:p>
        </w:tc>
      </w:tr>
      <w:tr w:rsidR="00A666D7" w:rsidRPr="007214F3" w14:paraId="0F467846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0944250" w14:textId="52AFAA52" w:rsidR="00A666D7" w:rsidRPr="007214F3" w:rsidRDefault="00A666D7" w:rsidP="005538E9">
            <w:pPr>
              <w:widowControl w:val="0"/>
              <w:overflowPunct/>
              <w:ind w:leftChars="100" w:left="240" w:rightChars="10" w:right="24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2C0EA14" w14:textId="20FE2221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146,739,000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DE0D423" w14:textId="7466015D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665,721,931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5371882" w14:textId="64B3DE61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518,982,931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DB40C3E" w14:textId="072C83E4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353.68</w:t>
            </w:r>
          </w:p>
        </w:tc>
      </w:tr>
      <w:tr w:rsidR="00A666D7" w:rsidRPr="007214F3" w14:paraId="5193F084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D80CF6D" w14:textId="2E214776" w:rsidR="00A666D7" w:rsidRPr="007214F3" w:rsidRDefault="00A666D7" w:rsidP="005538E9">
            <w:pPr>
              <w:widowControl w:val="0"/>
              <w:overflowPunct/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1A252B3" w14:textId="7777777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B4B8F84" w14:textId="7777777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1CCDA9C6" w14:textId="7777777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8F6DD49" w14:textId="7777777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666D7" w:rsidRPr="007214F3" w14:paraId="70EA122D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D14568E" w14:textId="40993150" w:rsidR="00A666D7" w:rsidRPr="007214F3" w:rsidRDefault="00A666D7" w:rsidP="005538E9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減少流動金融資產及短期貸墊款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04968DD" w14:textId="03E3814B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B48D9F9" w14:textId="40F3BF6D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7,078,323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44DF10AE" w14:textId="3D550D06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7,078,323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C8FBA47" w14:textId="1FFD9A34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666D7" w:rsidRPr="007214F3" w14:paraId="6F4DB451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EC84720" w14:textId="3F915AF7" w:rsidR="00A666D7" w:rsidRPr="007214F3" w:rsidRDefault="00A666D7" w:rsidP="005538E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45D7D5A" w14:textId="3FC27B2E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19EC0A8" w14:textId="47FB17CB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31,360,403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5251DA80" w14:textId="727BB4B2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30,960,403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93848CD" w14:textId="5F96E138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7,740.10</w:t>
            </w:r>
          </w:p>
        </w:tc>
      </w:tr>
      <w:tr w:rsidR="00A666D7" w:rsidRPr="007214F3" w14:paraId="7D453528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266524A" w14:textId="6E97F1EF" w:rsidR="00A666D7" w:rsidRPr="007214F3" w:rsidRDefault="00A666D7" w:rsidP="005538E9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增加流動金融資產及短期貸墊款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A6F90B0" w14:textId="0BDDE629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- 7,000,000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50E8570" w14:textId="78BDD6B1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- 200,000,000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6921C777" w14:textId="747939E3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- 193,000,000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FEE1FC2" w14:textId="6BEDEB48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2,757.14</w:t>
            </w:r>
          </w:p>
        </w:tc>
      </w:tr>
      <w:tr w:rsidR="00A666D7" w:rsidRPr="007214F3" w14:paraId="4AD6A9C3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6C3DFFF" w14:textId="315E3EE5" w:rsidR="00A666D7" w:rsidRPr="007214F3" w:rsidRDefault="00A666D7" w:rsidP="005538E9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37526A9" w14:textId="13407E20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- 47,000,000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058DFE3" w14:textId="48478D16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- 1,762,752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C91CDAD" w14:textId="1EE55F7D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45,237,248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08C20E3" w14:textId="1CBD8565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- 96.25</w:t>
            </w:r>
          </w:p>
        </w:tc>
      </w:tr>
      <w:tr w:rsidR="00A666D7" w:rsidRPr="007214F3" w14:paraId="5420DC71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30B6B15" w14:textId="4E905BAB" w:rsidR="00A666D7" w:rsidRPr="007214F3" w:rsidRDefault="00A666D7" w:rsidP="005538E9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817CE95" w14:textId="58A4B4A3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- 1,158,914,000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45D0EB0" w14:textId="00BA6E58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- 1,089,359,371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01092047" w14:textId="1409EDDD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69,554,629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627E8F5" w14:textId="2D4F3D48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- 6.00</w:t>
            </w:r>
          </w:p>
        </w:tc>
      </w:tr>
      <w:tr w:rsidR="00A666D7" w:rsidRPr="007214F3" w14:paraId="3471B971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BB5AD67" w14:textId="089D6272" w:rsidR="00A666D7" w:rsidRPr="007214F3" w:rsidRDefault="00A666D7" w:rsidP="005538E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3C9ED6F" w14:textId="73B67555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- 16,071,000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4A68AD4" w14:textId="1F3A1C08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- 43,459,785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04288FC8" w14:textId="4F922005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- 27,388,785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32097F1" w14:textId="32D96928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170.42</w:t>
            </w:r>
          </w:p>
        </w:tc>
      </w:tr>
      <w:tr w:rsidR="00A666D7" w:rsidRPr="007214F3" w14:paraId="29D7E0A7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9E3E312" w14:textId="0133AE98" w:rsidR="00A666D7" w:rsidRPr="007214F3" w:rsidRDefault="00A666D7" w:rsidP="005538E9">
            <w:pPr>
              <w:widowControl w:val="0"/>
              <w:overflowPunct/>
              <w:ind w:leftChars="100" w:left="240" w:rightChars="10" w:right="24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68AD3CD" w14:textId="28ABB1C2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- 1,228,585,000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6EC2409" w14:textId="6F3BC819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- 1,296,143,182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7C2F2876" w14:textId="1C9AF338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- 67,558,182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83023BD" w14:textId="3BF3489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5.50</w:t>
            </w:r>
          </w:p>
        </w:tc>
      </w:tr>
      <w:tr w:rsidR="00A666D7" w:rsidRPr="007214F3" w14:paraId="73B88DA8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9D23C16" w14:textId="208EE122" w:rsidR="00A666D7" w:rsidRPr="007214F3" w:rsidRDefault="00A666D7" w:rsidP="005538E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157F487" w14:textId="7777777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64CC565" w14:textId="7777777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5A3D9253" w14:textId="7777777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72363CE" w14:textId="7777777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666D7" w:rsidRPr="007214F3" w14:paraId="3E3CADAB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A1F4C3D" w14:textId="01C5EB09" w:rsidR="00A666D7" w:rsidRPr="007214F3" w:rsidRDefault="00A666D7" w:rsidP="005538E9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DBC6A58" w14:textId="5AFC2690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179,000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04895EC" w14:textId="068B835A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677,903,462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BAC6490" w14:textId="34D2AD5C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677,724,462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F9ABC76" w14:textId="7B41A8BA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378,617.02</w:t>
            </w:r>
          </w:p>
        </w:tc>
      </w:tr>
      <w:tr w:rsidR="00A666D7" w:rsidRPr="007214F3" w14:paraId="5BAB3757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8DF58CE" w14:textId="22A6BD9C" w:rsidR="00A666D7" w:rsidRPr="007214F3" w:rsidRDefault="00A666D7" w:rsidP="005538E9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增加基金、公積及填補短絀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B5EAEF3" w14:textId="288713B4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717,300,000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A6A917F" w14:textId="18FD063B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718,940,000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555C7A4B" w14:textId="0BE40551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1,640,000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7CC822F" w14:textId="0EBA37AD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0.23</w:t>
            </w:r>
          </w:p>
        </w:tc>
      </w:tr>
      <w:tr w:rsidR="00A666D7" w:rsidRPr="007214F3" w14:paraId="67969D82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01046C7" w14:textId="479A91DC" w:rsidR="00A666D7" w:rsidRPr="007214F3" w:rsidRDefault="00A666D7" w:rsidP="005538E9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B77F0EC" w14:textId="4B5D9A99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3626328" w14:textId="75F29D9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- 613,687,166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1082ABB5" w14:textId="1C1C20E8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- 613,687,166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001FEBF" w14:textId="3FFD5A29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666D7" w:rsidRPr="007214F3" w14:paraId="6CA8BF52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276DE85" w14:textId="33A7DC62" w:rsidR="00A666D7" w:rsidRPr="007214F3" w:rsidRDefault="00A666D7" w:rsidP="005538E9">
            <w:pPr>
              <w:widowControl w:val="0"/>
              <w:overflowPunct/>
              <w:ind w:leftChars="100" w:left="240" w:rightChars="10" w:right="24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5436CF5" w14:textId="271FEA9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717,479,000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6B7C845" w14:textId="1895CEBC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783,156,296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038AF409" w14:textId="2681142F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65,677,296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4C09F37" w14:textId="56F43AF9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9.15</w:t>
            </w:r>
          </w:p>
        </w:tc>
      </w:tr>
      <w:tr w:rsidR="00A666D7" w:rsidRPr="007214F3" w14:paraId="15166571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0C08B6D" w14:textId="4C235E9F" w:rsidR="00A666D7" w:rsidRPr="007214F3" w:rsidRDefault="00A666D7" w:rsidP="005538E9">
            <w:pPr>
              <w:widowControl w:val="0"/>
              <w:overflowPunct/>
              <w:ind w:rightChars="13" w:right="31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5B197F6" w14:textId="707A7F2A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- 364,367,000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91F7728" w14:textId="4E2542C5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152,735,045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72B1B9D" w14:textId="601F8ABC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517,102,045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BCF26F5" w14:textId="49122669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A666D7" w:rsidRPr="007214F3" w14:paraId="1D6BD8EF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73E4AC3" w14:textId="5253E878" w:rsidR="00A666D7" w:rsidRPr="007214F3" w:rsidRDefault="00A666D7" w:rsidP="005538E9">
            <w:pPr>
              <w:widowControl w:val="0"/>
              <w:overflowPunct/>
              <w:ind w:rightChars="30" w:right="72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BC6E2D8" w14:textId="365D2567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1,631,018,000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7F967AA" w14:textId="357E0976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1,499,096,236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60AAD84" w14:textId="3E1E0C0D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- 131,921,764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2AF62BF" w14:textId="09C5336B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- 8.09</w:t>
            </w:r>
          </w:p>
        </w:tc>
      </w:tr>
      <w:tr w:rsidR="00A666D7" w:rsidRPr="007214F3" w14:paraId="75F45705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6E0E5C" w14:textId="0ACE5DE6" w:rsidR="00A666D7" w:rsidRPr="007214F3" w:rsidRDefault="00A666D7" w:rsidP="005538E9">
            <w:pPr>
              <w:widowControl w:val="0"/>
              <w:overflowPunct/>
              <w:ind w:rightChars="30" w:right="72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229BF7C" w14:textId="381707FD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1,266,651,000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6A3A647" w14:textId="485332DA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1,651,831,281</w:t>
            </w:r>
          </w:p>
        </w:tc>
        <w:tc>
          <w:tcPr>
            <w:tcW w:w="140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F2ECE68" w14:textId="42719CD6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385,180,281</w:t>
            </w:r>
          </w:p>
        </w:tc>
        <w:tc>
          <w:tcPr>
            <w:tcW w:w="1190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1B132BD" w14:textId="11C4E2B0" w:rsidR="00A666D7" w:rsidRPr="00F67598" w:rsidRDefault="00A666D7" w:rsidP="00A666D7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30.41</w:t>
            </w:r>
          </w:p>
        </w:tc>
      </w:tr>
    </w:tbl>
    <w:p w14:paraId="39BB5D44" w14:textId="77777777" w:rsidR="007C3ED5" w:rsidRPr="007214F3" w:rsidRDefault="007C3ED5" w:rsidP="007C3ED5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color w:val="000000" w:themeColor="text1"/>
          <w:sz w:val="18"/>
          <w:szCs w:val="18"/>
        </w:rPr>
      </w:pPr>
      <w:r w:rsidRPr="007214F3">
        <w:rPr>
          <w:rFonts w:hint="eastAsia"/>
          <w:color w:val="000000" w:themeColor="text1"/>
          <w:sz w:val="18"/>
          <w:szCs w:val="18"/>
        </w:rPr>
        <w:t>註：1.本表係採現金及約當現金基礎，包括現金及自投資日起3個月內到期或清償之債權證券。</w:t>
      </w:r>
    </w:p>
    <w:p w14:paraId="492E2E0D" w14:textId="4931FE5D" w:rsidR="007C3ED5" w:rsidRPr="007214F3" w:rsidRDefault="007C3ED5" w:rsidP="00B23691">
      <w:pPr>
        <w:tabs>
          <w:tab w:val="left" w:leader="dot" w:pos="426"/>
        </w:tabs>
        <w:adjustRightInd w:val="0"/>
        <w:snapToGrid w:val="0"/>
        <w:spacing w:line="240" w:lineRule="exact"/>
        <w:ind w:leftChars="151" w:left="544" w:hangingChars="101" w:hanging="182"/>
        <w:rPr>
          <w:color w:val="000000" w:themeColor="text1"/>
          <w:sz w:val="18"/>
          <w:szCs w:val="18"/>
        </w:rPr>
      </w:pPr>
      <w:r w:rsidRPr="007214F3">
        <w:rPr>
          <w:rFonts w:hint="eastAsia"/>
          <w:color w:val="000000" w:themeColor="text1"/>
          <w:sz w:val="18"/>
          <w:szCs w:val="18"/>
        </w:rPr>
        <w:t>2.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  <w:r w:rsidRPr="007214F3">
        <w:rPr>
          <w:color w:val="000000" w:themeColor="text1"/>
        </w:rPr>
        <w:br w:type="page"/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6"/>
        <w:gridCol w:w="1588"/>
        <w:gridCol w:w="803"/>
        <w:gridCol w:w="1590"/>
        <w:gridCol w:w="801"/>
        <w:gridCol w:w="1593"/>
        <w:gridCol w:w="798"/>
      </w:tblGrid>
      <w:tr w:rsidR="007214F3" w:rsidRPr="007214F3" w14:paraId="7DD033A9" w14:textId="77777777" w:rsidTr="00CA7628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0BA99333" w14:textId="0DC6CF52" w:rsidR="007C3ED5" w:rsidRPr="007214F3" w:rsidRDefault="00BF3FD6" w:rsidP="00A411B1">
            <w:pPr>
              <w:widowControl w:val="0"/>
              <w:overflowPunct/>
              <w:snapToGrid w:val="0"/>
              <w:ind w:leftChars="-139" w:left="-334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lastRenderedPageBreak/>
              <w:t xml:space="preserve">　</w:t>
            </w:r>
            <w:r w:rsidR="0074659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國立陽明交通大學附設醫院作業基金餘絀審定後平衡表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0380C347" w14:textId="32538463" w:rsidR="007C3ED5" w:rsidRPr="007214F3" w:rsidRDefault="007C3ED5" w:rsidP="00EC7B14">
            <w:pPr>
              <w:widowControl w:val="0"/>
              <w:tabs>
                <w:tab w:val="left" w:pos="3626"/>
                <w:tab w:val="left" w:pos="8441"/>
              </w:tabs>
              <w:overflowPunct/>
              <w:snapToGrid w:val="0"/>
              <w:ind w:rightChars="-10" w:right="-24" w:firstLineChars="0" w:firstLine="851"/>
              <w:jc w:val="left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r w:rsidR="00C154FB"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C154FB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A666D7">
              <w:rPr>
                <w:rFonts w:cs="Times New Roman" w:hint="eastAsia"/>
                <w:color w:val="000000" w:themeColor="text1"/>
                <w:szCs w:val="20"/>
              </w:rPr>
              <w:t>4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B84BB4" w:rsidRPr="00913653">
              <w:rPr>
                <w:rFonts w:cs="Times New Roman" w:hint="eastAsia"/>
                <w:color w:val="000000" w:themeColor="text1"/>
                <w:sz w:val="30"/>
                <w:szCs w:val="30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1452E88E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4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5AD56D" w14:textId="77777777" w:rsidR="007C3ED5" w:rsidRPr="007214F3" w:rsidRDefault="007C3ED5" w:rsidP="005538E9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pacing w:val="-20"/>
                <w:szCs w:val="20"/>
              </w:rPr>
              <w:t>科目</w:t>
            </w:r>
          </w:p>
        </w:tc>
        <w:tc>
          <w:tcPr>
            <w:tcW w:w="239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2BA9A54" w14:textId="36693C76" w:rsidR="007C3ED5" w:rsidRPr="005538E9" w:rsidRDefault="007C3ED5" w:rsidP="005538E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/>
                <w:color w:val="000000" w:themeColor="text1"/>
                <w:szCs w:val="20"/>
              </w:rPr>
              <w:t>1</w:t>
            </w:r>
            <w:r w:rsidR="00746595" w:rsidRPr="005538E9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A666D7" w:rsidRPr="005538E9">
              <w:rPr>
                <w:rFonts w:cs="Times New Roman" w:hint="eastAsia"/>
                <w:color w:val="000000" w:themeColor="text1"/>
                <w:szCs w:val="20"/>
              </w:rPr>
              <w:t>4</w:t>
            </w:r>
            <w:r w:rsidRPr="005538E9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9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BBF594A" w14:textId="27DA9DC7" w:rsidR="007C3ED5" w:rsidRPr="005538E9" w:rsidRDefault="00746595" w:rsidP="005538E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/>
                <w:color w:val="000000" w:themeColor="text1"/>
                <w:szCs w:val="20"/>
              </w:rPr>
              <w:t>1</w:t>
            </w:r>
            <w:r w:rsidR="00130C27" w:rsidRPr="005538E9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A666D7" w:rsidRPr="005538E9">
              <w:rPr>
                <w:rFonts w:cs="Times New Roman" w:hint="eastAsia"/>
                <w:color w:val="000000" w:themeColor="text1"/>
                <w:szCs w:val="20"/>
              </w:rPr>
              <w:t>3</w:t>
            </w:r>
            <w:r w:rsidR="007C3ED5" w:rsidRPr="005538E9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9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6D13E61" w14:textId="77777777" w:rsidR="007C3ED5" w:rsidRPr="005538E9" w:rsidRDefault="007C3ED5" w:rsidP="005538E9">
            <w:pPr>
              <w:widowControl w:val="0"/>
              <w:overflowPunct/>
              <w:ind w:leftChars="20" w:left="48" w:rightChars="-7" w:right="-17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5538E9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比較增減</w:t>
            </w:r>
          </w:p>
        </w:tc>
      </w:tr>
      <w:tr w:rsidR="007214F3" w:rsidRPr="007214F3" w14:paraId="62885B4E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8"/>
          <w:tblHeader/>
        </w:trPr>
        <w:tc>
          <w:tcPr>
            <w:tcW w:w="304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BB056D8" w14:textId="77777777" w:rsidR="007C3ED5" w:rsidRPr="007214F3" w:rsidRDefault="007C3ED5" w:rsidP="00A666D7">
            <w:pPr>
              <w:widowControl w:val="0"/>
              <w:overflowPunct/>
              <w:spacing w:line="480" w:lineRule="exact"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588" w:type="dxa"/>
            <w:tcBorders>
              <w:bottom w:val="single" w:sz="8" w:space="0" w:color="auto"/>
            </w:tcBorders>
            <w:vAlign w:val="center"/>
          </w:tcPr>
          <w:p w14:paraId="47006C58" w14:textId="77777777" w:rsidR="007C3ED5" w:rsidRPr="005538E9" w:rsidRDefault="007C3ED5" w:rsidP="005538E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5538E9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vAlign w:val="center"/>
          </w:tcPr>
          <w:p w14:paraId="76493792" w14:textId="77777777" w:rsidR="007C3ED5" w:rsidRPr="005538E9" w:rsidRDefault="007C3ED5" w:rsidP="005538E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90" w:type="dxa"/>
            <w:tcBorders>
              <w:bottom w:val="single" w:sz="8" w:space="0" w:color="auto"/>
            </w:tcBorders>
            <w:vAlign w:val="center"/>
          </w:tcPr>
          <w:p w14:paraId="71E5C071" w14:textId="77777777" w:rsidR="007C3ED5" w:rsidRPr="005538E9" w:rsidRDefault="007C3ED5" w:rsidP="005538E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5538E9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vAlign w:val="center"/>
          </w:tcPr>
          <w:p w14:paraId="1614982E" w14:textId="77777777" w:rsidR="007C3ED5" w:rsidRPr="005538E9" w:rsidRDefault="007C3ED5" w:rsidP="005538E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93" w:type="dxa"/>
            <w:tcBorders>
              <w:bottom w:val="single" w:sz="8" w:space="0" w:color="auto"/>
            </w:tcBorders>
            <w:vAlign w:val="center"/>
          </w:tcPr>
          <w:p w14:paraId="2F1ECA32" w14:textId="77777777" w:rsidR="007C3ED5" w:rsidRPr="005538E9" w:rsidRDefault="007C3ED5" w:rsidP="000D591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5538E9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4B3F9D74" w14:textId="030995CD" w:rsidR="007C3ED5" w:rsidRPr="005538E9" w:rsidRDefault="00895B1D" w:rsidP="000D591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A666D7" w:rsidRPr="007214F3" w14:paraId="1C586E09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9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423BC51" w14:textId="5CC0EA2A" w:rsidR="00A666D7" w:rsidRPr="007214F3" w:rsidRDefault="00A666D7" w:rsidP="005538E9">
            <w:pPr>
              <w:widowControl w:val="0"/>
              <w:overflowPunct/>
              <w:spacing w:line="480" w:lineRule="exact"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9FC485F" w14:textId="20800774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8,116,644,015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2E7108EE" w14:textId="2F9896CB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41705094" w14:textId="564BDBA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6,733,032,286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CD00780" w14:textId="4E3B694A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3BC62CA" w14:textId="226B577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1,383,611,729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D269615" w14:textId="1509B04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20.55</w:t>
            </w:r>
          </w:p>
        </w:tc>
      </w:tr>
      <w:tr w:rsidR="00A666D7" w:rsidRPr="007214F3" w14:paraId="7786028A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078210E9" w14:textId="4346387E" w:rsidR="00A666D7" w:rsidRPr="007214F3" w:rsidRDefault="00A666D7" w:rsidP="005538E9">
            <w:pPr>
              <w:widowControl w:val="0"/>
              <w:overflowPunct/>
              <w:spacing w:line="4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3CF729E" w14:textId="1C51C66F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2,728,042,160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686CE52C" w14:textId="2826BADE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33.61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4A0B7A8" w14:textId="326872A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36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2,454,290,894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4B26660" w14:textId="29F6A21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36.45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B0E2926" w14:textId="4AF5B134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36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273,751,266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94D5A18" w14:textId="4E30F4A4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11.15</w:t>
            </w:r>
          </w:p>
        </w:tc>
      </w:tr>
      <w:tr w:rsidR="00A666D7" w:rsidRPr="007214F3" w14:paraId="6936C574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6B1C4E55" w14:textId="1C3D331D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7F609CA" w14:textId="5FD1AABA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1,651,831,281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74E26E69" w14:textId="6141B405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20.35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2DB29ECB" w14:textId="2234FA7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1,499,096,236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388293E9" w14:textId="5B5A16D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22.26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4711409" w14:textId="5F74A2CA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152,735,045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11A4E34" w14:textId="4E193F46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10.19</w:t>
            </w:r>
          </w:p>
        </w:tc>
      </w:tr>
      <w:tr w:rsidR="00A666D7" w:rsidRPr="007214F3" w14:paraId="019AF3AF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541E58E" w14:textId="5F867E19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C106BE6" w14:textId="38E421AD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557,000,000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D084560" w14:textId="7038C75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6.86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615A403A" w14:textId="28B9B024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357,000,000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5E5ECE6E" w14:textId="062765E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5.30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622383C" w14:textId="4500035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200,000,000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9D453AE" w14:textId="11716EBA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56.02</w:t>
            </w:r>
          </w:p>
        </w:tc>
      </w:tr>
      <w:tr w:rsidR="00A666D7" w:rsidRPr="007214F3" w14:paraId="1E3F4278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30834044" w14:textId="03C901AB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6453351" w14:textId="47831D26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253,932,611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7CE7BC3" w14:textId="469412FA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3.13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676EB504" w14:textId="1C97658E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348,976,939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D2337BE" w14:textId="15357232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5.18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B1E2CF7" w14:textId="1A6339F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- 95,044,328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FB001BA" w14:textId="3EE89CE2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- 27.24</w:t>
            </w:r>
          </w:p>
        </w:tc>
      </w:tr>
      <w:tr w:rsidR="00A666D7" w:rsidRPr="007214F3" w14:paraId="015D7853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BE5BFD8" w14:textId="6C3EFBF2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存貨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7FDC1E6" w14:textId="0E0A951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234,395,120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D0454EC" w14:textId="2EB99922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2.89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4A3A9655" w14:textId="7616A146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207,402,964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4A62859" w14:textId="78B223A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3.08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3566C6A2" w14:textId="5F940D8F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26,992,156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2DF08B2" w14:textId="1D36068F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13.01</w:t>
            </w:r>
          </w:p>
        </w:tc>
      </w:tr>
      <w:tr w:rsidR="00A666D7" w:rsidRPr="007214F3" w14:paraId="2DF6B267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9DDAB97" w14:textId="574F8B95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480CBCD6" w14:textId="2CEE09EE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28,863,336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2BB54239" w14:textId="66F1E22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0.36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63BA4E6F" w14:textId="2AB22D9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32,716,620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D5FEE55" w14:textId="5BDE2C85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0.49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447364D" w14:textId="52AE80A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- 3,853,284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AFB18E4" w14:textId="423B580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- 11.78</w:t>
            </w:r>
          </w:p>
        </w:tc>
      </w:tr>
      <w:tr w:rsidR="00A666D7" w:rsidRPr="007214F3" w14:paraId="4823B9AA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6C26EF82" w14:textId="627B1D82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短期貸墊款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CBF431E" w14:textId="1F81613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2,019,812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407E9729" w14:textId="0C58D04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5379E1C0" w14:textId="5CF511AB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9,098,135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5D66522" w14:textId="48A5AB3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CF28FCA" w14:textId="6004EA6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- 7,078,323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082E1F8" w14:textId="2A9E3FD6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- 77.80</w:t>
            </w:r>
          </w:p>
        </w:tc>
      </w:tr>
      <w:tr w:rsidR="00A666D7" w:rsidRPr="007214F3" w14:paraId="4034B058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1D968F0B" w14:textId="70A600F9" w:rsidR="00A666D7" w:rsidRPr="007214F3" w:rsidRDefault="00A666D7" w:rsidP="005538E9">
            <w:pPr>
              <w:widowControl w:val="0"/>
              <w:overflowPunct/>
              <w:spacing w:line="480" w:lineRule="exact"/>
              <w:ind w:leftChars="100" w:left="24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28"/>
                <w:kern w:val="0"/>
                <w:sz w:val="22"/>
                <w:szCs w:val="20"/>
              </w:rPr>
            </w:pPr>
            <w:r w:rsidRPr="00F36B7A">
              <w:rPr>
                <w:spacing w:val="-28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3FA5C22" w14:textId="7087247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66,783,325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26AD549A" w14:textId="0D299695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0.82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62936006" w14:textId="1EADED1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64,583,084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AD7BC57" w14:textId="14867892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0.96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161409A" w14:textId="06CB9EFF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2,200,241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AF83C79" w14:textId="17E80DAA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3.41</w:t>
            </w:r>
          </w:p>
        </w:tc>
      </w:tr>
      <w:tr w:rsidR="00A666D7" w:rsidRPr="007214F3" w14:paraId="3EC86C5F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05DF743" w14:textId="6FB1D7D5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6FE39044" w14:textId="0B23C5C8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40,000,000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0822731F" w14:textId="712B385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0.49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2CA72DD3" w14:textId="41C404E6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40,000,000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2495CF05" w14:textId="5422886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0.59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233C4B7" w14:textId="38CA17A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70E686A" w14:textId="5EBA0BDD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666D7" w:rsidRPr="007214F3" w14:paraId="6FA2D917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9F24564" w14:textId="3C7E7B88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4E5CCEBD" w14:textId="08283A2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26,783,325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59741874" w14:textId="1D00B4F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55DAF447" w14:textId="7F086FF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24,583,084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BDA3556" w14:textId="1A8C079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0.37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D3D1384" w14:textId="0946A4D5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2,200,241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B22584F" w14:textId="659B4AA4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8.95</w:t>
            </w:r>
          </w:p>
        </w:tc>
      </w:tr>
      <w:tr w:rsidR="00A666D7" w:rsidRPr="007214F3" w14:paraId="20CF4D49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556F3413" w14:textId="2D4C55AD" w:rsidR="00A666D7" w:rsidRPr="007214F3" w:rsidRDefault="00A666D7" w:rsidP="005538E9">
            <w:pPr>
              <w:widowControl w:val="0"/>
              <w:overflowPunct/>
              <w:spacing w:line="4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62DAC53" w14:textId="0DE9B84A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5,295,552,953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4138A373" w14:textId="3BF1F6A5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65.24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4E34E91" w14:textId="4AD384F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4,190,200,788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F49D7B6" w14:textId="460DB14D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62.23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EE51C17" w14:textId="3AD6C7E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1,105,352,165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6734FF5" w14:textId="1C0DA5E5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26.38</w:t>
            </w:r>
          </w:p>
        </w:tc>
      </w:tr>
      <w:tr w:rsidR="00A666D7" w:rsidRPr="007214F3" w14:paraId="2D73C9CC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BD4B6D8" w14:textId="2D798ED8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土地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A7767B1" w14:textId="1014B85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521,509,268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1D1C85F" w14:textId="51FCA04E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6.43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8009A89" w14:textId="578EE20E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521,509,268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A355230" w14:textId="0359DD5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7.75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3A9EBBCD" w14:textId="22462445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697826F" w14:textId="6C6043A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666D7" w:rsidRPr="007214F3" w14:paraId="4A40A0DE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E11591F" w14:textId="1FDA19C6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A94D514" w14:textId="75A5F96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14,955,953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0ABF1971" w14:textId="58BD001A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603FA7DD" w14:textId="228D1DF4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12,042,529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517C2BF" w14:textId="3E1B8B62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B96DDB8" w14:textId="55C84A5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2,913,424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5C4CEDB" w14:textId="4522391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24.19</w:t>
            </w:r>
          </w:p>
        </w:tc>
      </w:tr>
      <w:tr w:rsidR="00A666D7" w:rsidRPr="007214F3" w14:paraId="601BB0F5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C684169" w14:textId="6B5BCDF1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6A22E0A" w14:textId="47CB1DBE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2,192,277,745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06CD07C2" w14:textId="130E4A2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27.01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02AF53F4" w14:textId="575B9F9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2,193,110,058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B346D24" w14:textId="6E63E08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32.57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54BCC15" w14:textId="797A0A1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- 832,313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7E10F7C" w14:textId="5A623A5E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- 0.04</w:t>
            </w:r>
          </w:p>
        </w:tc>
      </w:tr>
      <w:tr w:rsidR="00A666D7" w:rsidRPr="007214F3" w14:paraId="46203234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1608797" w14:textId="3A04836E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F3E6481" w14:textId="6DC4B0E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669,877,816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67A268A0" w14:textId="196502ED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8.25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5C94B211" w14:textId="2822DD5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559,328,082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F801E40" w14:textId="69DD7B5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8.31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115628F" w14:textId="370AE1A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110,549,734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C72AB3E" w14:textId="0B0E021E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19.76</w:t>
            </w:r>
          </w:p>
        </w:tc>
      </w:tr>
      <w:tr w:rsidR="00A666D7" w:rsidRPr="007214F3" w14:paraId="2A703A64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5C32E193" w14:textId="004E7B6A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7049D1F" w14:textId="26318872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8,984,171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770C6422" w14:textId="6B1E3CE8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16A5D32" w14:textId="407B9ABF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8,814,039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58860FEB" w14:textId="690B568B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A1D9286" w14:textId="7DE0F39C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170,132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B8AE496" w14:textId="14128978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1.93</w:t>
            </w:r>
          </w:p>
        </w:tc>
      </w:tr>
      <w:tr w:rsidR="00A666D7" w:rsidRPr="007214F3" w14:paraId="009D2F2A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E7CD762" w14:textId="2D9F342B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65FA844" w14:textId="71D81F6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21,069,300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EC6EE21" w14:textId="199B2452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50AA2F05" w14:textId="29C5C7BF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21,479,091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2BDAB426" w14:textId="68510DC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03DEDC6" w14:textId="29F89CA4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- 409,791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2D781D8" w14:textId="6919B15A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- 1.91</w:t>
            </w:r>
          </w:p>
        </w:tc>
      </w:tr>
      <w:tr w:rsidR="00A666D7" w:rsidRPr="007214F3" w14:paraId="50250841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9270B24" w14:textId="6B23EFD9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9E33659" w14:textId="3386687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1,866,878,700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7CA8EA9A" w14:textId="31AB3D2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23.00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773D1E9D" w14:textId="22DCEEA3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873,917,721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ECC52DC" w14:textId="0AFD8E88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12.98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F93BC6D" w14:textId="256002E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992,960,979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1B0A133" w14:textId="3CD42955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113.62</w:t>
            </w:r>
          </w:p>
        </w:tc>
      </w:tr>
      <w:tr w:rsidR="00A666D7" w:rsidRPr="007214F3" w14:paraId="2D7C8FC5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37BA8094" w14:textId="3C040E58" w:rsidR="00A666D7" w:rsidRPr="007214F3" w:rsidRDefault="00A666D7" w:rsidP="005538E9">
            <w:pPr>
              <w:widowControl w:val="0"/>
              <w:overflowPunct/>
              <w:spacing w:line="4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8E374E0" w14:textId="5EB5EE4E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18,562,928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9077751" w14:textId="56CE299C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4E790BE8" w14:textId="4A761CDB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16,837,821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4CAA6F0" w14:textId="522C36D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3D730EFE" w14:textId="7CFB010D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1,725,107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212FCE5" w14:textId="5597BD3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10.25</w:t>
            </w:r>
          </w:p>
        </w:tc>
      </w:tr>
      <w:tr w:rsidR="00A666D7" w:rsidRPr="007214F3" w14:paraId="196CB1E4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1EA44359" w14:textId="5DAA972D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EB88274" w14:textId="7F8CA5D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18,562,928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27715CCE" w14:textId="43E4322D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43021B4F" w14:textId="6CFD3272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16,837,821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2DE82AF" w14:textId="393FD515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D485D5F" w14:textId="4CE2DBE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1,725,107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C32F1A3" w14:textId="241B770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10.25</w:t>
            </w:r>
          </w:p>
        </w:tc>
      </w:tr>
      <w:tr w:rsidR="00A666D7" w:rsidRPr="007214F3" w14:paraId="0C38A012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9F129BA" w14:textId="6E7FDBAB" w:rsidR="00A666D7" w:rsidRPr="007214F3" w:rsidRDefault="00A666D7" w:rsidP="005538E9">
            <w:pPr>
              <w:widowControl w:val="0"/>
              <w:overflowPunct/>
              <w:spacing w:line="4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3DAC3BA" w14:textId="3E07CAF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7,702,649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6A93737C" w14:textId="671D6D8C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5C24FBD" w14:textId="006307D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7,119,699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A79CA84" w14:textId="52D00A3C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D5B2762" w14:textId="44F15A48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582,950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D02B724" w14:textId="6A4EFBEE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8.19</w:t>
            </w:r>
          </w:p>
        </w:tc>
      </w:tr>
      <w:tr w:rsidR="00A666D7" w:rsidRPr="007214F3" w14:paraId="15584DF3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3618AA8" w14:textId="3E48C420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011511C" w14:textId="68CA93B2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5,569,969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33615F3D" w14:textId="5D49CD9D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98F6640" w14:textId="0EF29564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4,987,019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D528A7A" w14:textId="10D7331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297535E" w14:textId="52D9D4B6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582,950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2663050" w14:textId="7868B9FB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11.69</w:t>
            </w:r>
          </w:p>
        </w:tc>
      </w:tr>
      <w:tr w:rsidR="00A666D7" w:rsidRPr="007214F3" w14:paraId="1E7A517F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7B3116E" w14:textId="631C2061" w:rsidR="00A666D7" w:rsidRPr="007214F3" w:rsidRDefault="00A666D7" w:rsidP="005538E9">
            <w:pPr>
              <w:widowControl w:val="0"/>
              <w:overflowPunct/>
              <w:spacing w:line="48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BB0A4F8" w14:textId="7DDF149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2,132,680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32B5893F" w14:textId="34C84BA4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795F16D7" w14:textId="48F5F407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2,132,680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FFC37F5" w14:textId="6C4FDA76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9FB839A" w14:textId="23F38DFB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0F47D5D" w14:textId="32FE6EC8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666D7" w:rsidRPr="007214F3" w14:paraId="545029D9" w14:textId="77777777" w:rsidTr="000D59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4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954083" w14:textId="43EF0EAF" w:rsidR="00A666D7" w:rsidRPr="007214F3" w:rsidRDefault="00A666D7" w:rsidP="005538E9">
            <w:pPr>
              <w:widowControl w:val="0"/>
              <w:overflowPunct/>
              <w:spacing w:line="480" w:lineRule="exact"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588" w:type="dxa"/>
            <w:tcBorders>
              <w:top w:val="nil"/>
              <w:bottom w:val="single" w:sz="8" w:space="0" w:color="auto"/>
            </w:tcBorders>
            <w:vAlign w:val="center"/>
          </w:tcPr>
          <w:p w14:paraId="59D8D773" w14:textId="0CACA7B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8,116,644,015</w:t>
            </w:r>
          </w:p>
        </w:tc>
        <w:tc>
          <w:tcPr>
            <w:tcW w:w="803" w:type="dxa"/>
            <w:tcBorders>
              <w:top w:val="nil"/>
              <w:bottom w:val="single" w:sz="8" w:space="0" w:color="auto"/>
            </w:tcBorders>
            <w:vAlign w:val="center"/>
          </w:tcPr>
          <w:p w14:paraId="6ECE4C43" w14:textId="7F84260A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0" w:type="dxa"/>
            <w:tcBorders>
              <w:top w:val="nil"/>
              <w:bottom w:val="single" w:sz="8" w:space="0" w:color="auto"/>
            </w:tcBorders>
            <w:vAlign w:val="center"/>
          </w:tcPr>
          <w:p w14:paraId="7B509F59" w14:textId="207C6CA9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6,733,032,286</w:t>
            </w:r>
          </w:p>
        </w:tc>
        <w:tc>
          <w:tcPr>
            <w:tcW w:w="801" w:type="dxa"/>
            <w:tcBorders>
              <w:top w:val="nil"/>
              <w:bottom w:val="single" w:sz="8" w:space="0" w:color="auto"/>
            </w:tcBorders>
            <w:vAlign w:val="center"/>
          </w:tcPr>
          <w:p w14:paraId="5EFE00A8" w14:textId="0F1B4D81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3" w:type="dxa"/>
            <w:tcBorders>
              <w:top w:val="nil"/>
              <w:bottom w:val="single" w:sz="8" w:space="0" w:color="auto"/>
            </w:tcBorders>
            <w:vAlign w:val="center"/>
          </w:tcPr>
          <w:p w14:paraId="516C1974" w14:textId="3049005A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1,383,611,729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B194A9D" w14:textId="2B712FD0" w:rsidR="00A666D7" w:rsidRPr="00F67598" w:rsidRDefault="00A666D7" w:rsidP="00A666D7">
            <w:pPr>
              <w:widowControl w:val="0"/>
              <w:overflowPunct/>
              <w:spacing w:line="4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20.55</w:t>
            </w:r>
          </w:p>
        </w:tc>
      </w:tr>
    </w:tbl>
    <w:p w14:paraId="0C332036" w14:textId="77777777" w:rsidR="00A666D7" w:rsidRPr="0050420D" w:rsidRDefault="00A666D7" w:rsidP="00A666D7">
      <w:pPr>
        <w:tabs>
          <w:tab w:val="left" w:pos="504"/>
        </w:tabs>
        <w:adjustRightInd w:val="0"/>
        <w:snapToGrid w:val="0"/>
        <w:spacing w:line="0" w:lineRule="atLeast"/>
        <w:ind w:left="40" w:hangingChars="22" w:hanging="40"/>
        <w:rPr>
          <w:color w:val="000000" w:themeColor="text1"/>
          <w:sz w:val="18"/>
          <w:szCs w:val="18"/>
        </w:rPr>
      </w:pPr>
      <w:r w:rsidRPr="007214F3">
        <w:rPr>
          <w:rFonts w:cs="Times New Roman"/>
          <w:color w:val="000000" w:themeColor="text1"/>
          <w:sz w:val="18"/>
          <w:szCs w:val="18"/>
        </w:rPr>
        <w:t>註：</w:t>
      </w:r>
      <w:r w:rsidRPr="00F36B7A">
        <w:rPr>
          <w:rFonts w:cs="Times New Roman" w:hint="eastAsia"/>
          <w:color w:val="000000" w:themeColor="text1"/>
          <w:sz w:val="18"/>
          <w:szCs w:val="18"/>
        </w:rPr>
        <w:t>信託代理與保證資產（負債），</w:t>
      </w:r>
      <w:r w:rsidRPr="00F36B7A">
        <w:rPr>
          <w:rFonts w:cs="Times New Roman"/>
          <w:color w:val="000000" w:themeColor="text1"/>
          <w:sz w:val="18"/>
          <w:szCs w:val="18"/>
        </w:rPr>
        <w:t>114年底及113年底各有15,817,515元及4,814,000元。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2"/>
        <w:gridCol w:w="1582"/>
        <w:gridCol w:w="812"/>
        <w:gridCol w:w="1567"/>
        <w:gridCol w:w="812"/>
        <w:gridCol w:w="1596"/>
        <w:gridCol w:w="798"/>
      </w:tblGrid>
      <w:tr w:rsidR="007214F3" w:rsidRPr="007214F3" w14:paraId="72E98478" w14:textId="77777777" w:rsidTr="00CA7628">
        <w:trPr>
          <w:trHeight w:val="562"/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661717E9" w14:textId="439ADAE2" w:rsidR="00F77760" w:rsidRPr="00A411B1" w:rsidRDefault="00963745" w:rsidP="00A411B1">
            <w:pPr>
              <w:widowControl w:val="0"/>
              <w:overflowPunct/>
              <w:snapToGrid w:val="0"/>
              <w:ind w:leftChars="362" w:left="1148" w:hangingChars="87" w:hanging="279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A411B1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lastRenderedPageBreak/>
              <w:t xml:space="preserve">　</w:t>
            </w:r>
            <w:r w:rsidR="004D62B6" w:rsidRPr="00A411B1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國立陽明交通大學附設醫院作業基金餘絀審定後平衡表</w:t>
            </w:r>
            <w:r w:rsidRPr="00A411B1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0D3356" w:rsidRPr="00A411B1">
              <w:rPr>
                <w:rFonts w:cs="Times New Roman" w:hint="eastAsia"/>
                <w:color w:val="000000" w:themeColor="text1"/>
                <w:sz w:val="32"/>
                <w:szCs w:val="32"/>
              </w:rPr>
              <w:t>（續）</w:t>
            </w:r>
          </w:p>
          <w:p w14:paraId="1EFD3511" w14:textId="63627ECF" w:rsidR="00F77760" w:rsidRPr="007214F3" w:rsidRDefault="00F77760" w:rsidP="00B563CF">
            <w:pPr>
              <w:widowControl w:val="0"/>
              <w:tabs>
                <w:tab w:val="left" w:pos="3626"/>
                <w:tab w:val="left" w:pos="8451"/>
              </w:tabs>
              <w:overflowPunct/>
              <w:snapToGrid w:val="0"/>
              <w:spacing w:line="240" w:lineRule="atLeast"/>
              <w:ind w:rightChars="-102" w:right="-245" w:firstLineChars="0" w:firstLine="1049"/>
              <w:jc w:val="left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C154FB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A666D7">
              <w:rPr>
                <w:rFonts w:cs="Times New Roman"/>
                <w:color w:val="000000" w:themeColor="text1"/>
                <w:szCs w:val="20"/>
              </w:rPr>
              <w:t>4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913653" w:rsidRPr="00913653">
              <w:rPr>
                <w:rFonts w:cs="Times New Roman" w:hint="eastAsia"/>
                <w:color w:val="000000" w:themeColor="text1"/>
                <w:sz w:val="30"/>
                <w:szCs w:val="30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0230580C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305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38BF1C0" w14:textId="77777777" w:rsidR="00FE4AAC" w:rsidRPr="005538E9" w:rsidRDefault="00FE4AAC" w:rsidP="005538E9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AC5F37F" w14:textId="41AF1D0F" w:rsidR="00FE4AAC" w:rsidRPr="005538E9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/>
                <w:color w:val="000000" w:themeColor="text1"/>
                <w:szCs w:val="20"/>
              </w:rPr>
              <w:t>1</w:t>
            </w:r>
            <w:r w:rsidR="002F743F" w:rsidRPr="005538E9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A666D7" w:rsidRPr="005538E9">
              <w:rPr>
                <w:rFonts w:cs="Times New Roman"/>
                <w:color w:val="000000" w:themeColor="text1"/>
                <w:szCs w:val="20"/>
              </w:rPr>
              <w:t>4</w:t>
            </w:r>
            <w:r w:rsidRPr="005538E9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7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71B1114" w14:textId="2B7B7F32" w:rsidR="00FE4AAC" w:rsidRPr="005538E9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/>
                <w:color w:val="000000" w:themeColor="text1"/>
                <w:szCs w:val="20"/>
              </w:rPr>
              <w:t>11</w:t>
            </w:r>
            <w:r w:rsidR="00A666D7" w:rsidRPr="005538E9">
              <w:rPr>
                <w:rFonts w:cs="Times New Roman"/>
                <w:color w:val="000000" w:themeColor="text1"/>
                <w:szCs w:val="20"/>
              </w:rPr>
              <w:t>3</w:t>
            </w:r>
            <w:r w:rsidRPr="005538E9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46AD9C0" w14:textId="77777777" w:rsidR="00FE4AAC" w:rsidRPr="005538E9" w:rsidRDefault="00FE4AAC" w:rsidP="005538E9">
            <w:pPr>
              <w:widowControl w:val="0"/>
              <w:overflowPunct/>
              <w:spacing w:line="240" w:lineRule="exact"/>
              <w:ind w:leftChars="20" w:left="48" w:rightChars="-7" w:right="-17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比較增減</w:t>
            </w:r>
          </w:p>
        </w:tc>
      </w:tr>
      <w:tr w:rsidR="007214F3" w:rsidRPr="007214F3" w14:paraId="14639D67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  <w:tblHeader/>
        </w:trPr>
        <w:tc>
          <w:tcPr>
            <w:tcW w:w="305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AE67CE" w14:textId="77777777" w:rsidR="00FE4AAC" w:rsidRPr="005538E9" w:rsidRDefault="00FE4AAC" w:rsidP="00FE4AA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vAlign w:val="center"/>
          </w:tcPr>
          <w:p w14:paraId="24D0FA18" w14:textId="77777777" w:rsidR="00FE4AAC" w:rsidRPr="005538E9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0017344D" w14:textId="77777777" w:rsidR="00FE4AAC" w:rsidRPr="005538E9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67" w:type="dxa"/>
            <w:tcBorders>
              <w:bottom w:val="single" w:sz="8" w:space="0" w:color="auto"/>
            </w:tcBorders>
            <w:vAlign w:val="center"/>
          </w:tcPr>
          <w:p w14:paraId="153E2FB0" w14:textId="77777777" w:rsidR="00FE4AAC" w:rsidRPr="005538E9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0DB831E2" w14:textId="77777777" w:rsidR="00FE4AAC" w:rsidRPr="005538E9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6E5E5C0C" w14:textId="77777777" w:rsidR="00FE4AAC" w:rsidRPr="005538E9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34FE21CE" w14:textId="77777777" w:rsidR="00FE4AAC" w:rsidRPr="005538E9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5538E9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A666D7" w:rsidRPr="007214F3" w14:paraId="289C27BB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4C9A296C" w14:textId="4F40F8F4" w:rsidR="00A666D7" w:rsidRPr="007214F3" w:rsidRDefault="00A666D7" w:rsidP="00A666D7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133E621" w14:textId="09206EE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1,948,394,042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F106E48" w14:textId="4C220FC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24.00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463A862" w14:textId="563C86C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1,569,747,031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E3F847A" w14:textId="07B96FB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23.31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5CA2419" w14:textId="468DF30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378,647,011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6D79C83" w14:textId="6BB12EE2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24.12</w:t>
            </w:r>
          </w:p>
        </w:tc>
      </w:tr>
      <w:tr w:rsidR="00A666D7" w:rsidRPr="007214F3" w14:paraId="2238D7AB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09ACF81E" w14:textId="1CCAA13E" w:rsidR="00A666D7" w:rsidRPr="007214F3" w:rsidRDefault="00A666D7" w:rsidP="00A666D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BB75FCE" w14:textId="0CE3B07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1,178,060,118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4E3318F" w14:textId="5C707E3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14.51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2AF11EFB" w14:textId="4FD9501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983,683,357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F3E4976" w14:textId="463E38B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14.61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395429C" w14:textId="5DDB510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194,376,761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0290F32" w14:textId="67CA55B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19.76</w:t>
            </w:r>
          </w:p>
        </w:tc>
      </w:tr>
      <w:tr w:rsidR="00A666D7" w:rsidRPr="007214F3" w14:paraId="3E1D221B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79B6812D" w14:textId="1ACAAD6A" w:rsidR="00A666D7" w:rsidRPr="007214F3" w:rsidRDefault="00A666D7" w:rsidP="00A666D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986952E" w14:textId="74B7FB3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1,171,879,925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B15ED09" w14:textId="744A61B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14.44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3335E9E" w14:textId="6B6074A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975,474,783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4C1A00D" w14:textId="56BEC0F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14.49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325E598" w14:textId="208A9AD5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196,405,142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FE5CE03" w14:textId="626CDB6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20.13</w:t>
            </w:r>
          </w:p>
        </w:tc>
      </w:tr>
      <w:tr w:rsidR="00A666D7" w:rsidRPr="007214F3" w14:paraId="7DA99C07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7EB2378D" w14:textId="609FDB92" w:rsidR="00A666D7" w:rsidRPr="007214F3" w:rsidRDefault="00A666D7" w:rsidP="00A666D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60A22F2" w14:textId="6926658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6,180,193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DEB682C" w14:textId="392534D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B0813AF" w14:textId="210DD89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8,208,574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FE80727" w14:textId="2D80EEA6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3673044" w14:textId="0C76771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- 2,028,381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8B39D62" w14:textId="47E5F4B6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- 24.71</w:t>
            </w:r>
          </w:p>
        </w:tc>
      </w:tr>
      <w:tr w:rsidR="00A666D7" w:rsidRPr="007214F3" w14:paraId="0E8ADEE8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6ED3BA2B" w14:textId="30579377" w:rsidR="00A666D7" w:rsidRPr="007214F3" w:rsidRDefault="00A666D7" w:rsidP="00A666D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B99E6C0" w14:textId="4928885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770,333,924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A363993" w14:textId="41164E2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9.49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3D4BB6D6" w14:textId="62B7824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586,063,674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CB201F1" w14:textId="5D864691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8.70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40137FD" w14:textId="637E2B3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184,270,250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DCDE303" w14:textId="71D6DC5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31.44</w:t>
            </w:r>
          </w:p>
        </w:tc>
      </w:tr>
      <w:tr w:rsidR="00A666D7" w:rsidRPr="007214F3" w14:paraId="3A697011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009624A8" w14:textId="108D32A3" w:rsidR="00A666D7" w:rsidRPr="007214F3" w:rsidRDefault="00A666D7" w:rsidP="00A666D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B08E141" w14:textId="0840B66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552,587,495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EB63223" w14:textId="3AB220D2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6.81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EAE3E8B" w14:textId="024EF625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427,733,782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DA24A24" w14:textId="4965AEC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603136E" w14:textId="58F2042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124,853,713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F0D4051" w14:textId="1ECAFA6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29.19</w:t>
            </w:r>
          </w:p>
        </w:tc>
      </w:tr>
      <w:tr w:rsidR="00A666D7" w:rsidRPr="007214F3" w14:paraId="5648CB69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79FD13C4" w14:textId="5F056243" w:rsidR="00A666D7" w:rsidRPr="007214F3" w:rsidRDefault="00A666D7" w:rsidP="00A666D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7CEC2D00" w14:textId="0C90E836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217,746,429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B87614C" w14:textId="7A2741D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2.68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3AC63AB" w14:textId="3C72F37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158,329,892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77886C3" w14:textId="33EE08E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5D6D968" w14:textId="6A2D0C8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59,416,537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E5F3A34" w14:textId="61A7809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37.53</w:t>
            </w:r>
          </w:p>
        </w:tc>
      </w:tr>
      <w:tr w:rsidR="00A666D7" w:rsidRPr="007214F3" w14:paraId="472DE527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41B051FD" w14:textId="1D8CE1B1" w:rsidR="00A666D7" w:rsidRPr="007214F3" w:rsidRDefault="00A666D7" w:rsidP="00A666D7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淨值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4461E65" w14:textId="627FA09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6,168,249,973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108C71C" w14:textId="378D59C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76.00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38CB3C6A" w14:textId="50FDFD1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5,163,285,255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7D96DAC" w14:textId="43BA1AE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76.69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513E0C" w14:textId="6E400E7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1,004,964,718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6C60EAE" w14:textId="030F470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19.46</w:t>
            </w:r>
          </w:p>
        </w:tc>
      </w:tr>
      <w:tr w:rsidR="00A666D7" w:rsidRPr="007214F3" w14:paraId="2E487E45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46BCEEFF" w14:textId="3D1C6C45" w:rsidR="00A666D7" w:rsidRPr="007214F3" w:rsidRDefault="00A666D7" w:rsidP="00A666D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92980B4" w14:textId="7066BF5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4,800,763,778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83B71F4" w14:textId="59A3B96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59.15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0B8F5B16" w14:textId="72C1343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4,053,977,886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5A60C5F" w14:textId="0C63B0A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60.21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E3566E4" w14:textId="60ECA08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746,785,892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1B8EC28" w14:textId="15ED56D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18.42</w:t>
            </w:r>
          </w:p>
        </w:tc>
      </w:tr>
      <w:tr w:rsidR="00A666D7" w:rsidRPr="007214F3" w14:paraId="63BCF43B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2E20D857" w14:textId="4BEE77E3" w:rsidR="00A666D7" w:rsidRPr="007214F3" w:rsidRDefault="00A666D7" w:rsidP="00A666D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3D183FB9" w14:textId="64EA59D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4,800,763,778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65165EF" w14:textId="650FC5A9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59.15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5BC077D6" w14:textId="1F34EA4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4,053,977,886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1C229CF" w14:textId="116A768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60.21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CA8E3E" w14:textId="00B96D4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746,785,892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5BFA22A" w14:textId="5E9DE8A5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18.42</w:t>
            </w:r>
          </w:p>
        </w:tc>
      </w:tr>
      <w:tr w:rsidR="00A666D7" w:rsidRPr="007214F3" w14:paraId="0FCFC2DF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62F26681" w14:textId="03256AFA" w:rsidR="00A666D7" w:rsidRPr="007214F3" w:rsidRDefault="00A666D7" w:rsidP="00A666D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公積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853525C" w14:textId="1C916CE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228,279,718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F8B51AF" w14:textId="4E9E1846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2.81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1EC9A49B" w14:textId="4665586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228,279,718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8BC95DE" w14:textId="12C9F74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3.39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5CE2B08" w14:textId="39F21D5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155B363" w14:textId="2FAD211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666D7" w:rsidRPr="007214F3" w14:paraId="73F5116D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307399B0" w14:textId="2210CF28" w:rsidR="00A666D7" w:rsidRPr="007214F3" w:rsidRDefault="00A666D7" w:rsidP="00A666D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DDBC303" w14:textId="531ACEF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228,279,718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2D52E45" w14:textId="7719C76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2.81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575CE149" w14:textId="2E2459A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228,279,718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13B8DA8" w14:textId="0BACCD12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3.39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4B61B3C" w14:textId="691A5645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93F7EEC" w14:textId="0942D9C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666D7" w:rsidRPr="007214F3" w14:paraId="49943EC3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12D9EA95" w14:textId="51D234CE" w:rsidR="00A666D7" w:rsidRPr="007214F3" w:rsidRDefault="00A666D7" w:rsidP="00A666D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累積餘絀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D090C9A" w14:textId="31DE697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949,362,060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F354BCE" w14:textId="52D0F49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11.70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AAA1233" w14:textId="2204246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691,183,234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9890BD1" w14:textId="5B93D1F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10.27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99709DF" w14:textId="73BEF0F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258,178,826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2628BA5" w14:textId="37DE09F8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37.35</w:t>
            </w:r>
          </w:p>
        </w:tc>
      </w:tr>
      <w:tr w:rsidR="00A666D7" w:rsidRPr="007214F3" w14:paraId="44F40345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5738A890" w14:textId="682F9CDC" w:rsidR="00A666D7" w:rsidRPr="007214F3" w:rsidRDefault="00A666D7" w:rsidP="00A666D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33A78177" w14:textId="20C6E37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949,362,060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C1E9450" w14:textId="0144E18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11.70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7C2C91FB" w14:textId="3B4AFEE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691,183,234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4E950FB" w14:textId="1FCE3A15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10.27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5D47E55" w14:textId="4C587ED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258,178,826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3FF51DB" w14:textId="1851A990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37.35</w:t>
            </w:r>
          </w:p>
        </w:tc>
      </w:tr>
      <w:tr w:rsidR="00A666D7" w:rsidRPr="007214F3" w14:paraId="3F450996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602E3732" w14:textId="09922A73" w:rsidR="00A666D7" w:rsidRPr="007214F3" w:rsidRDefault="00A666D7" w:rsidP="00A666D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8085DCA" w14:textId="2AB0CB37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189,844,417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4030C6A" w14:textId="11D454A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2.34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240005EB" w14:textId="6B14C9D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189,844,417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FEFBFD2" w14:textId="002B70AB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2.82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9E9EA7" w14:textId="69C2D20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F392B76" w14:textId="3CEE612A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666D7" w:rsidRPr="007214F3" w14:paraId="09187A67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568D906A" w14:textId="7AD47B90" w:rsidR="00A666D7" w:rsidRPr="007214F3" w:rsidRDefault="00A666D7" w:rsidP="00A666D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累積其他綜合餘絀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FEA12F2" w14:textId="2D06F3C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189,844,417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1E578A0" w14:textId="3EC19234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2.34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7B515A21" w14:textId="1DE5D7B2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189,844,417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AFB932E" w14:textId="64ED4D6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2.82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04A3AD5" w14:textId="3CEAA96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ABFBF3D" w14:textId="701D87BE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666D7" w:rsidRPr="007214F3" w14:paraId="343C12E4" w14:textId="77777777" w:rsidTr="00BA16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B1C82D5" w14:textId="2A4D60FB" w:rsidR="00A666D7" w:rsidRPr="007214F3" w:rsidRDefault="00A666D7" w:rsidP="00A666D7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582" w:type="dxa"/>
            <w:tcBorders>
              <w:top w:val="nil"/>
              <w:bottom w:val="single" w:sz="8" w:space="0" w:color="auto"/>
            </w:tcBorders>
            <w:vAlign w:val="center"/>
          </w:tcPr>
          <w:p w14:paraId="5FD3EECF" w14:textId="6C046885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8,116,644,015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607D5556" w14:textId="7F307A8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7" w:type="dxa"/>
            <w:tcBorders>
              <w:top w:val="nil"/>
              <w:bottom w:val="single" w:sz="8" w:space="0" w:color="auto"/>
            </w:tcBorders>
            <w:vAlign w:val="center"/>
          </w:tcPr>
          <w:p w14:paraId="433FB1CA" w14:textId="79EB3FDD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6,733,032,286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7D945B49" w14:textId="39E5742C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3F7EF59B" w14:textId="3A39438F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1,383,611,729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4A11F58" w14:textId="085BD423" w:rsidR="00A666D7" w:rsidRPr="00F67598" w:rsidRDefault="00A666D7" w:rsidP="00A666D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20.55</w:t>
            </w:r>
          </w:p>
        </w:tc>
      </w:tr>
    </w:tbl>
    <w:p w14:paraId="4C757275" w14:textId="25A5DCF0" w:rsidR="007C3ED5" w:rsidRPr="00273176" w:rsidRDefault="007C3ED5" w:rsidP="00BA1682">
      <w:pPr>
        <w:tabs>
          <w:tab w:val="left" w:pos="504"/>
        </w:tabs>
        <w:adjustRightInd w:val="0"/>
        <w:snapToGrid w:val="0"/>
        <w:spacing w:line="14" w:lineRule="exact"/>
        <w:ind w:firstLineChars="0" w:firstLine="0"/>
        <w:rPr>
          <w:vanish/>
          <w:color w:val="000000" w:themeColor="text1"/>
          <w:sz w:val="36"/>
          <w:szCs w:val="36"/>
        </w:rPr>
      </w:pPr>
    </w:p>
    <w:sectPr w:rsidR="007C3ED5" w:rsidRPr="00273176" w:rsidSect="00BA16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6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264E2" w14:textId="77777777" w:rsidR="00B71745" w:rsidRDefault="00B71745" w:rsidP="0001579B">
      <w:pPr>
        <w:ind w:firstLine="480"/>
      </w:pPr>
      <w:r>
        <w:separator/>
      </w:r>
    </w:p>
  </w:endnote>
  <w:endnote w:type="continuationSeparator" w:id="0">
    <w:p w14:paraId="57AA3281" w14:textId="77777777" w:rsidR="00B71745" w:rsidRDefault="00B71745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A12C" w14:textId="2408ED4B" w:rsidR="00ED719B" w:rsidRPr="000C08A3" w:rsidRDefault="00ED719B" w:rsidP="000C08A3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9B80" w14:textId="77777777" w:rsidR="00E122D0" w:rsidRPr="0037712A" w:rsidRDefault="00E122D0" w:rsidP="0037712A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3307" w14:textId="77777777" w:rsidR="00ED719B" w:rsidRDefault="00ED719B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BF282" w14:textId="77777777" w:rsidR="00B71745" w:rsidRDefault="00B71745" w:rsidP="0001579B">
      <w:pPr>
        <w:ind w:firstLine="480"/>
      </w:pPr>
      <w:r>
        <w:separator/>
      </w:r>
    </w:p>
  </w:footnote>
  <w:footnote w:type="continuationSeparator" w:id="0">
    <w:p w14:paraId="7C204635" w14:textId="77777777" w:rsidR="00B71745" w:rsidRDefault="00B71745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52B43" w14:textId="77777777" w:rsidR="00ED719B" w:rsidRDefault="00ED719B" w:rsidP="00AD14EC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1B9C" w14:textId="77777777" w:rsidR="00ED719B" w:rsidRPr="00AD14EC" w:rsidRDefault="00ED719B" w:rsidP="00AD14EC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DEF0" w14:textId="77777777" w:rsidR="00ED719B" w:rsidRDefault="00ED719B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AA419C"/>
    <w:multiLevelType w:val="hybridMultilevel"/>
    <w:tmpl w:val="9B60208C"/>
    <w:lvl w:ilvl="0" w:tplc="DFDA4202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060D92"/>
    <w:multiLevelType w:val="hybridMultilevel"/>
    <w:tmpl w:val="01463DBC"/>
    <w:lvl w:ilvl="0" w:tplc="3B88523A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6193432"/>
    <w:multiLevelType w:val="hybridMultilevel"/>
    <w:tmpl w:val="0318EC88"/>
    <w:lvl w:ilvl="0" w:tplc="D5A25BAA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8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9"/>
  </w:num>
  <w:num w:numId="5">
    <w:abstractNumId w:val="17"/>
  </w:num>
  <w:num w:numId="6">
    <w:abstractNumId w:val="1"/>
  </w:num>
  <w:num w:numId="7">
    <w:abstractNumId w:val="3"/>
  </w:num>
  <w:num w:numId="8">
    <w:abstractNumId w:val="19"/>
  </w:num>
  <w:num w:numId="9">
    <w:abstractNumId w:val="6"/>
  </w:num>
  <w:num w:numId="10">
    <w:abstractNumId w:val="12"/>
  </w:num>
  <w:num w:numId="11">
    <w:abstractNumId w:val="11"/>
  </w:num>
  <w:num w:numId="12">
    <w:abstractNumId w:val="18"/>
  </w:num>
  <w:num w:numId="13">
    <w:abstractNumId w:val="8"/>
  </w:num>
  <w:num w:numId="14">
    <w:abstractNumId w:val="4"/>
  </w:num>
  <w:num w:numId="15">
    <w:abstractNumId w:val="2"/>
  </w:num>
  <w:num w:numId="16">
    <w:abstractNumId w:val="15"/>
  </w:num>
  <w:num w:numId="17">
    <w:abstractNumId w:val="16"/>
  </w:num>
  <w:num w:numId="18">
    <w:abstractNumId w:val="5"/>
  </w:num>
  <w:num w:numId="19">
    <w:abstractNumId w:val="13"/>
  </w:num>
  <w:num w:numId="20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4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1E33"/>
    <w:rsid w:val="00002983"/>
    <w:rsid w:val="0000560A"/>
    <w:rsid w:val="0000606C"/>
    <w:rsid w:val="00006760"/>
    <w:rsid w:val="0000711D"/>
    <w:rsid w:val="000101CF"/>
    <w:rsid w:val="00013559"/>
    <w:rsid w:val="0001579B"/>
    <w:rsid w:val="000157A8"/>
    <w:rsid w:val="0001689E"/>
    <w:rsid w:val="000202AC"/>
    <w:rsid w:val="00025D15"/>
    <w:rsid w:val="00025EDB"/>
    <w:rsid w:val="000260EA"/>
    <w:rsid w:val="00032669"/>
    <w:rsid w:val="00034AA9"/>
    <w:rsid w:val="00035FCF"/>
    <w:rsid w:val="000362E0"/>
    <w:rsid w:val="0003679F"/>
    <w:rsid w:val="00036F40"/>
    <w:rsid w:val="0003709A"/>
    <w:rsid w:val="00040CF6"/>
    <w:rsid w:val="00042126"/>
    <w:rsid w:val="00044E5A"/>
    <w:rsid w:val="000474CA"/>
    <w:rsid w:val="000476E1"/>
    <w:rsid w:val="00050544"/>
    <w:rsid w:val="000545C4"/>
    <w:rsid w:val="00060A86"/>
    <w:rsid w:val="00060E0A"/>
    <w:rsid w:val="00062C51"/>
    <w:rsid w:val="00063A77"/>
    <w:rsid w:val="00064615"/>
    <w:rsid w:val="000649F9"/>
    <w:rsid w:val="00065BC7"/>
    <w:rsid w:val="00067800"/>
    <w:rsid w:val="000713E9"/>
    <w:rsid w:val="00072CA8"/>
    <w:rsid w:val="00074FC6"/>
    <w:rsid w:val="0008179A"/>
    <w:rsid w:val="000836F7"/>
    <w:rsid w:val="00083A4F"/>
    <w:rsid w:val="000867E6"/>
    <w:rsid w:val="0008733E"/>
    <w:rsid w:val="00087CA8"/>
    <w:rsid w:val="000941FE"/>
    <w:rsid w:val="00095258"/>
    <w:rsid w:val="00096345"/>
    <w:rsid w:val="000A10AE"/>
    <w:rsid w:val="000A3F82"/>
    <w:rsid w:val="000A62DB"/>
    <w:rsid w:val="000B0689"/>
    <w:rsid w:val="000B0DE6"/>
    <w:rsid w:val="000B1E3C"/>
    <w:rsid w:val="000B44D4"/>
    <w:rsid w:val="000B6E4C"/>
    <w:rsid w:val="000C08A3"/>
    <w:rsid w:val="000C0BCA"/>
    <w:rsid w:val="000C27C5"/>
    <w:rsid w:val="000C35E1"/>
    <w:rsid w:val="000C4AE4"/>
    <w:rsid w:val="000C5755"/>
    <w:rsid w:val="000C62D1"/>
    <w:rsid w:val="000C7CD5"/>
    <w:rsid w:val="000D08B6"/>
    <w:rsid w:val="000D14D7"/>
    <w:rsid w:val="000D15FE"/>
    <w:rsid w:val="000D3356"/>
    <w:rsid w:val="000D591C"/>
    <w:rsid w:val="000D5C0F"/>
    <w:rsid w:val="000D6CA2"/>
    <w:rsid w:val="000D7D02"/>
    <w:rsid w:val="000E0594"/>
    <w:rsid w:val="000E1C3E"/>
    <w:rsid w:val="000E740D"/>
    <w:rsid w:val="000F6C02"/>
    <w:rsid w:val="001015F5"/>
    <w:rsid w:val="00105979"/>
    <w:rsid w:val="00106715"/>
    <w:rsid w:val="001073B3"/>
    <w:rsid w:val="00111018"/>
    <w:rsid w:val="001131C0"/>
    <w:rsid w:val="001147EA"/>
    <w:rsid w:val="00114A89"/>
    <w:rsid w:val="00117A9B"/>
    <w:rsid w:val="00121356"/>
    <w:rsid w:val="001226FE"/>
    <w:rsid w:val="001227C0"/>
    <w:rsid w:val="00125CDB"/>
    <w:rsid w:val="0012775A"/>
    <w:rsid w:val="00130C27"/>
    <w:rsid w:val="001323E9"/>
    <w:rsid w:val="00134200"/>
    <w:rsid w:val="00135FF9"/>
    <w:rsid w:val="00136F12"/>
    <w:rsid w:val="00141370"/>
    <w:rsid w:val="001446CD"/>
    <w:rsid w:val="00146C9E"/>
    <w:rsid w:val="001470C6"/>
    <w:rsid w:val="001515A1"/>
    <w:rsid w:val="00154666"/>
    <w:rsid w:val="0015497A"/>
    <w:rsid w:val="001559BA"/>
    <w:rsid w:val="00157984"/>
    <w:rsid w:val="001630B7"/>
    <w:rsid w:val="001637D6"/>
    <w:rsid w:val="0016401E"/>
    <w:rsid w:val="00164040"/>
    <w:rsid w:val="00164068"/>
    <w:rsid w:val="00170A1C"/>
    <w:rsid w:val="001714D4"/>
    <w:rsid w:val="00176236"/>
    <w:rsid w:val="00176A82"/>
    <w:rsid w:val="00181491"/>
    <w:rsid w:val="0018753C"/>
    <w:rsid w:val="00193819"/>
    <w:rsid w:val="00195739"/>
    <w:rsid w:val="00197A31"/>
    <w:rsid w:val="001A1827"/>
    <w:rsid w:val="001A3BE3"/>
    <w:rsid w:val="001A4157"/>
    <w:rsid w:val="001A4CFE"/>
    <w:rsid w:val="001B11E8"/>
    <w:rsid w:val="001B14BB"/>
    <w:rsid w:val="001B1C0F"/>
    <w:rsid w:val="001B2BC3"/>
    <w:rsid w:val="001B5641"/>
    <w:rsid w:val="001B6125"/>
    <w:rsid w:val="001C1235"/>
    <w:rsid w:val="001C66E4"/>
    <w:rsid w:val="001C6B98"/>
    <w:rsid w:val="001D1B7C"/>
    <w:rsid w:val="001D1BBC"/>
    <w:rsid w:val="001D339B"/>
    <w:rsid w:val="001E1622"/>
    <w:rsid w:val="001E49FF"/>
    <w:rsid w:val="001F1D2C"/>
    <w:rsid w:val="001F1DE9"/>
    <w:rsid w:val="001F62DC"/>
    <w:rsid w:val="001F6A5B"/>
    <w:rsid w:val="002017F1"/>
    <w:rsid w:val="002031DF"/>
    <w:rsid w:val="00206A02"/>
    <w:rsid w:val="00206E7F"/>
    <w:rsid w:val="00207A87"/>
    <w:rsid w:val="00211240"/>
    <w:rsid w:val="0021131A"/>
    <w:rsid w:val="00212A8F"/>
    <w:rsid w:val="00214196"/>
    <w:rsid w:val="002178BE"/>
    <w:rsid w:val="00225597"/>
    <w:rsid w:val="002274B3"/>
    <w:rsid w:val="00234232"/>
    <w:rsid w:val="002357D9"/>
    <w:rsid w:val="00235B86"/>
    <w:rsid w:val="00236A41"/>
    <w:rsid w:val="002373CF"/>
    <w:rsid w:val="0024028D"/>
    <w:rsid w:val="00240D57"/>
    <w:rsid w:val="00243539"/>
    <w:rsid w:val="00245F49"/>
    <w:rsid w:val="00247B07"/>
    <w:rsid w:val="002520C8"/>
    <w:rsid w:val="00257A5C"/>
    <w:rsid w:val="002633CF"/>
    <w:rsid w:val="00264117"/>
    <w:rsid w:val="00264876"/>
    <w:rsid w:val="002702CC"/>
    <w:rsid w:val="0027255E"/>
    <w:rsid w:val="00273176"/>
    <w:rsid w:val="0027317A"/>
    <w:rsid w:val="00273C74"/>
    <w:rsid w:val="002740FA"/>
    <w:rsid w:val="00276685"/>
    <w:rsid w:val="002766D2"/>
    <w:rsid w:val="00276B2D"/>
    <w:rsid w:val="00277184"/>
    <w:rsid w:val="0028067F"/>
    <w:rsid w:val="00280F44"/>
    <w:rsid w:val="00284C82"/>
    <w:rsid w:val="00286CBE"/>
    <w:rsid w:val="00290480"/>
    <w:rsid w:val="00290CB3"/>
    <w:rsid w:val="002930A2"/>
    <w:rsid w:val="00295D45"/>
    <w:rsid w:val="002A0D7C"/>
    <w:rsid w:val="002A34B1"/>
    <w:rsid w:val="002B314D"/>
    <w:rsid w:val="002B5EA2"/>
    <w:rsid w:val="002C0C50"/>
    <w:rsid w:val="002C50F3"/>
    <w:rsid w:val="002D20B5"/>
    <w:rsid w:val="002D6802"/>
    <w:rsid w:val="002E2627"/>
    <w:rsid w:val="002E3A59"/>
    <w:rsid w:val="002E4E79"/>
    <w:rsid w:val="002E5FE8"/>
    <w:rsid w:val="002E7F39"/>
    <w:rsid w:val="002F0B90"/>
    <w:rsid w:val="002F11C5"/>
    <w:rsid w:val="002F4701"/>
    <w:rsid w:val="002F743F"/>
    <w:rsid w:val="0030368B"/>
    <w:rsid w:val="00304420"/>
    <w:rsid w:val="0030450F"/>
    <w:rsid w:val="00306988"/>
    <w:rsid w:val="003079D7"/>
    <w:rsid w:val="003107EA"/>
    <w:rsid w:val="003113C0"/>
    <w:rsid w:val="00314579"/>
    <w:rsid w:val="003232EE"/>
    <w:rsid w:val="003238EF"/>
    <w:rsid w:val="00323CD6"/>
    <w:rsid w:val="0032556A"/>
    <w:rsid w:val="00325FA8"/>
    <w:rsid w:val="00327176"/>
    <w:rsid w:val="003308EB"/>
    <w:rsid w:val="00332ADD"/>
    <w:rsid w:val="00341AAC"/>
    <w:rsid w:val="0034401D"/>
    <w:rsid w:val="003532D4"/>
    <w:rsid w:val="003549DA"/>
    <w:rsid w:val="00356112"/>
    <w:rsid w:val="003568E8"/>
    <w:rsid w:val="0035718B"/>
    <w:rsid w:val="00361356"/>
    <w:rsid w:val="0036253A"/>
    <w:rsid w:val="00373942"/>
    <w:rsid w:val="003743D8"/>
    <w:rsid w:val="00374A09"/>
    <w:rsid w:val="0037541C"/>
    <w:rsid w:val="0037712A"/>
    <w:rsid w:val="00377E1D"/>
    <w:rsid w:val="00380332"/>
    <w:rsid w:val="00386762"/>
    <w:rsid w:val="00386A4E"/>
    <w:rsid w:val="003870D0"/>
    <w:rsid w:val="0039574B"/>
    <w:rsid w:val="00396376"/>
    <w:rsid w:val="003967BA"/>
    <w:rsid w:val="00396C7D"/>
    <w:rsid w:val="003A12D7"/>
    <w:rsid w:val="003A3B3E"/>
    <w:rsid w:val="003A52C5"/>
    <w:rsid w:val="003B076C"/>
    <w:rsid w:val="003B23AA"/>
    <w:rsid w:val="003B39EB"/>
    <w:rsid w:val="003B498A"/>
    <w:rsid w:val="003C0E83"/>
    <w:rsid w:val="003C259D"/>
    <w:rsid w:val="003D05DE"/>
    <w:rsid w:val="003D126D"/>
    <w:rsid w:val="003D2442"/>
    <w:rsid w:val="003D28DA"/>
    <w:rsid w:val="003D53DA"/>
    <w:rsid w:val="003D63DC"/>
    <w:rsid w:val="003D7FC8"/>
    <w:rsid w:val="003E2992"/>
    <w:rsid w:val="003E2CE6"/>
    <w:rsid w:val="003E5FB0"/>
    <w:rsid w:val="003F0F3A"/>
    <w:rsid w:val="00400C50"/>
    <w:rsid w:val="00401A72"/>
    <w:rsid w:val="00402BF4"/>
    <w:rsid w:val="00406A36"/>
    <w:rsid w:val="00406C63"/>
    <w:rsid w:val="00412EE9"/>
    <w:rsid w:val="00412F9A"/>
    <w:rsid w:val="0041571C"/>
    <w:rsid w:val="00417419"/>
    <w:rsid w:val="00424050"/>
    <w:rsid w:val="00425D07"/>
    <w:rsid w:val="0043323B"/>
    <w:rsid w:val="00433EFE"/>
    <w:rsid w:val="004359C5"/>
    <w:rsid w:val="00435B08"/>
    <w:rsid w:val="00435DCF"/>
    <w:rsid w:val="004369B0"/>
    <w:rsid w:val="00444695"/>
    <w:rsid w:val="00444700"/>
    <w:rsid w:val="00446EB1"/>
    <w:rsid w:val="004476A2"/>
    <w:rsid w:val="00450C4A"/>
    <w:rsid w:val="00450EF5"/>
    <w:rsid w:val="00460BEB"/>
    <w:rsid w:val="00461A8B"/>
    <w:rsid w:val="004626DB"/>
    <w:rsid w:val="004638DF"/>
    <w:rsid w:val="00463EF3"/>
    <w:rsid w:val="0046507D"/>
    <w:rsid w:val="00466282"/>
    <w:rsid w:val="00466C49"/>
    <w:rsid w:val="0047102F"/>
    <w:rsid w:val="004737CE"/>
    <w:rsid w:val="0047404C"/>
    <w:rsid w:val="004740B3"/>
    <w:rsid w:val="00474965"/>
    <w:rsid w:val="00477E7E"/>
    <w:rsid w:val="00481558"/>
    <w:rsid w:val="00482CE2"/>
    <w:rsid w:val="00484990"/>
    <w:rsid w:val="0048628C"/>
    <w:rsid w:val="00486852"/>
    <w:rsid w:val="0049034A"/>
    <w:rsid w:val="00491708"/>
    <w:rsid w:val="004A1360"/>
    <w:rsid w:val="004A13E3"/>
    <w:rsid w:val="004A223B"/>
    <w:rsid w:val="004A28F8"/>
    <w:rsid w:val="004A4356"/>
    <w:rsid w:val="004A4792"/>
    <w:rsid w:val="004B4413"/>
    <w:rsid w:val="004B5390"/>
    <w:rsid w:val="004C091B"/>
    <w:rsid w:val="004C15B0"/>
    <w:rsid w:val="004C1C08"/>
    <w:rsid w:val="004C41AF"/>
    <w:rsid w:val="004D1446"/>
    <w:rsid w:val="004D2D65"/>
    <w:rsid w:val="004D4E6D"/>
    <w:rsid w:val="004D62B6"/>
    <w:rsid w:val="004E28A3"/>
    <w:rsid w:val="004E3843"/>
    <w:rsid w:val="004E3ECE"/>
    <w:rsid w:val="004E43FC"/>
    <w:rsid w:val="004E6F73"/>
    <w:rsid w:val="004E7569"/>
    <w:rsid w:val="004E7626"/>
    <w:rsid w:val="004F1285"/>
    <w:rsid w:val="004F1691"/>
    <w:rsid w:val="004F5D28"/>
    <w:rsid w:val="004F6E81"/>
    <w:rsid w:val="00500D49"/>
    <w:rsid w:val="005023AE"/>
    <w:rsid w:val="0050420D"/>
    <w:rsid w:val="00504BA4"/>
    <w:rsid w:val="0050713B"/>
    <w:rsid w:val="00510141"/>
    <w:rsid w:val="005142D2"/>
    <w:rsid w:val="005230F4"/>
    <w:rsid w:val="00524942"/>
    <w:rsid w:val="00525A61"/>
    <w:rsid w:val="00530553"/>
    <w:rsid w:val="005325C7"/>
    <w:rsid w:val="005333C5"/>
    <w:rsid w:val="00535471"/>
    <w:rsid w:val="00543F52"/>
    <w:rsid w:val="005458EE"/>
    <w:rsid w:val="005467B9"/>
    <w:rsid w:val="00550E24"/>
    <w:rsid w:val="00550FE6"/>
    <w:rsid w:val="005538E9"/>
    <w:rsid w:val="00562839"/>
    <w:rsid w:val="00562A9B"/>
    <w:rsid w:val="00566888"/>
    <w:rsid w:val="00570A56"/>
    <w:rsid w:val="0057161A"/>
    <w:rsid w:val="00574918"/>
    <w:rsid w:val="00575FF0"/>
    <w:rsid w:val="00582A09"/>
    <w:rsid w:val="00583FE4"/>
    <w:rsid w:val="00586F8D"/>
    <w:rsid w:val="0058736C"/>
    <w:rsid w:val="00592375"/>
    <w:rsid w:val="005967A5"/>
    <w:rsid w:val="00596C22"/>
    <w:rsid w:val="005976A4"/>
    <w:rsid w:val="00597C92"/>
    <w:rsid w:val="005A2FC0"/>
    <w:rsid w:val="005A327C"/>
    <w:rsid w:val="005B4D5D"/>
    <w:rsid w:val="005B4F8B"/>
    <w:rsid w:val="005B626E"/>
    <w:rsid w:val="005B64F9"/>
    <w:rsid w:val="005B6712"/>
    <w:rsid w:val="005C3113"/>
    <w:rsid w:val="005C7A8E"/>
    <w:rsid w:val="005D65C8"/>
    <w:rsid w:val="005D72DA"/>
    <w:rsid w:val="005E0512"/>
    <w:rsid w:val="005E10C2"/>
    <w:rsid w:val="005E1A0B"/>
    <w:rsid w:val="005E431B"/>
    <w:rsid w:val="005E4A3C"/>
    <w:rsid w:val="005F0B6B"/>
    <w:rsid w:val="005F5E10"/>
    <w:rsid w:val="006010A4"/>
    <w:rsid w:val="006011C0"/>
    <w:rsid w:val="00602994"/>
    <w:rsid w:val="006068D5"/>
    <w:rsid w:val="00607248"/>
    <w:rsid w:val="006072CE"/>
    <w:rsid w:val="00607785"/>
    <w:rsid w:val="00610819"/>
    <w:rsid w:val="00616A4A"/>
    <w:rsid w:val="00617E0A"/>
    <w:rsid w:val="00621854"/>
    <w:rsid w:val="00623178"/>
    <w:rsid w:val="006318F7"/>
    <w:rsid w:val="00636B1A"/>
    <w:rsid w:val="00645939"/>
    <w:rsid w:val="006526EE"/>
    <w:rsid w:val="00653360"/>
    <w:rsid w:val="006558FF"/>
    <w:rsid w:val="006624B8"/>
    <w:rsid w:val="00662987"/>
    <w:rsid w:val="00663FA8"/>
    <w:rsid w:val="0066545E"/>
    <w:rsid w:val="00665C83"/>
    <w:rsid w:val="00665EB6"/>
    <w:rsid w:val="00670607"/>
    <w:rsid w:val="0067441D"/>
    <w:rsid w:val="00675EE4"/>
    <w:rsid w:val="0067632A"/>
    <w:rsid w:val="00677333"/>
    <w:rsid w:val="00677B03"/>
    <w:rsid w:val="00680446"/>
    <w:rsid w:val="00683664"/>
    <w:rsid w:val="00683FAA"/>
    <w:rsid w:val="006850EA"/>
    <w:rsid w:val="0069062F"/>
    <w:rsid w:val="00690B70"/>
    <w:rsid w:val="00690BA4"/>
    <w:rsid w:val="00691506"/>
    <w:rsid w:val="00691EE3"/>
    <w:rsid w:val="00692FB3"/>
    <w:rsid w:val="006939C6"/>
    <w:rsid w:val="00695771"/>
    <w:rsid w:val="006962E7"/>
    <w:rsid w:val="00696448"/>
    <w:rsid w:val="00696589"/>
    <w:rsid w:val="00697EBC"/>
    <w:rsid w:val="006A0863"/>
    <w:rsid w:val="006A1910"/>
    <w:rsid w:val="006A27DF"/>
    <w:rsid w:val="006B01EF"/>
    <w:rsid w:val="006B276D"/>
    <w:rsid w:val="006B637D"/>
    <w:rsid w:val="006B6B01"/>
    <w:rsid w:val="006C0A29"/>
    <w:rsid w:val="006C0BF3"/>
    <w:rsid w:val="006D1E59"/>
    <w:rsid w:val="006D3E0E"/>
    <w:rsid w:val="006D4149"/>
    <w:rsid w:val="006E0FF5"/>
    <w:rsid w:val="006E794B"/>
    <w:rsid w:val="006E7D90"/>
    <w:rsid w:val="006F0789"/>
    <w:rsid w:val="006F0C5E"/>
    <w:rsid w:val="006F7A3F"/>
    <w:rsid w:val="00701103"/>
    <w:rsid w:val="0070265C"/>
    <w:rsid w:val="0070313A"/>
    <w:rsid w:val="00706174"/>
    <w:rsid w:val="0071072B"/>
    <w:rsid w:val="007122CD"/>
    <w:rsid w:val="007214F3"/>
    <w:rsid w:val="00723357"/>
    <w:rsid w:val="0072368D"/>
    <w:rsid w:val="00736ADD"/>
    <w:rsid w:val="00740F67"/>
    <w:rsid w:val="00745241"/>
    <w:rsid w:val="0074590F"/>
    <w:rsid w:val="007464CA"/>
    <w:rsid w:val="00746595"/>
    <w:rsid w:val="00751B25"/>
    <w:rsid w:val="007560B7"/>
    <w:rsid w:val="00762D4B"/>
    <w:rsid w:val="007632E5"/>
    <w:rsid w:val="007648E9"/>
    <w:rsid w:val="00772FF3"/>
    <w:rsid w:val="007767D1"/>
    <w:rsid w:val="007803B0"/>
    <w:rsid w:val="00781F0F"/>
    <w:rsid w:val="00784CFA"/>
    <w:rsid w:val="00785936"/>
    <w:rsid w:val="00787066"/>
    <w:rsid w:val="00787C21"/>
    <w:rsid w:val="00791029"/>
    <w:rsid w:val="007A0EA5"/>
    <w:rsid w:val="007A209E"/>
    <w:rsid w:val="007A36DC"/>
    <w:rsid w:val="007A46C8"/>
    <w:rsid w:val="007A7E22"/>
    <w:rsid w:val="007A7F5D"/>
    <w:rsid w:val="007B5398"/>
    <w:rsid w:val="007B7053"/>
    <w:rsid w:val="007C1FF8"/>
    <w:rsid w:val="007C3D3E"/>
    <w:rsid w:val="007C3ED5"/>
    <w:rsid w:val="007C480B"/>
    <w:rsid w:val="007C4B67"/>
    <w:rsid w:val="007C6CCB"/>
    <w:rsid w:val="007D0C7A"/>
    <w:rsid w:val="007D3A7F"/>
    <w:rsid w:val="007D4B8D"/>
    <w:rsid w:val="007E09C1"/>
    <w:rsid w:val="007E2B89"/>
    <w:rsid w:val="007E3FCB"/>
    <w:rsid w:val="007E5C86"/>
    <w:rsid w:val="007E641D"/>
    <w:rsid w:val="007F054D"/>
    <w:rsid w:val="007F0C73"/>
    <w:rsid w:val="007F0EB3"/>
    <w:rsid w:val="007F5C69"/>
    <w:rsid w:val="007F5F95"/>
    <w:rsid w:val="00813029"/>
    <w:rsid w:val="008147CE"/>
    <w:rsid w:val="00815841"/>
    <w:rsid w:val="00816B3C"/>
    <w:rsid w:val="00816C48"/>
    <w:rsid w:val="00820B8E"/>
    <w:rsid w:val="0082312F"/>
    <w:rsid w:val="0082366C"/>
    <w:rsid w:val="00823B42"/>
    <w:rsid w:val="00823C9E"/>
    <w:rsid w:val="00823DCC"/>
    <w:rsid w:val="008263AA"/>
    <w:rsid w:val="008267CD"/>
    <w:rsid w:val="00840BDF"/>
    <w:rsid w:val="008436BD"/>
    <w:rsid w:val="00845A26"/>
    <w:rsid w:val="008507B1"/>
    <w:rsid w:val="008564A8"/>
    <w:rsid w:val="008565B8"/>
    <w:rsid w:val="008639EF"/>
    <w:rsid w:val="00871578"/>
    <w:rsid w:val="00871C56"/>
    <w:rsid w:val="008726A5"/>
    <w:rsid w:val="00872838"/>
    <w:rsid w:val="00874DFB"/>
    <w:rsid w:val="008757D6"/>
    <w:rsid w:val="00875973"/>
    <w:rsid w:val="00880783"/>
    <w:rsid w:val="0088138C"/>
    <w:rsid w:val="008858B0"/>
    <w:rsid w:val="00886B06"/>
    <w:rsid w:val="00895762"/>
    <w:rsid w:val="0089577E"/>
    <w:rsid w:val="00895B1D"/>
    <w:rsid w:val="00896152"/>
    <w:rsid w:val="008A3975"/>
    <w:rsid w:val="008A40F5"/>
    <w:rsid w:val="008A43A8"/>
    <w:rsid w:val="008A4C53"/>
    <w:rsid w:val="008A5061"/>
    <w:rsid w:val="008A62A1"/>
    <w:rsid w:val="008A65A0"/>
    <w:rsid w:val="008B1812"/>
    <w:rsid w:val="008B22EE"/>
    <w:rsid w:val="008C2D65"/>
    <w:rsid w:val="008C5447"/>
    <w:rsid w:val="008C69D1"/>
    <w:rsid w:val="008D1AF1"/>
    <w:rsid w:val="008D2C67"/>
    <w:rsid w:val="008D630A"/>
    <w:rsid w:val="008D6976"/>
    <w:rsid w:val="008E01ED"/>
    <w:rsid w:val="008E18E8"/>
    <w:rsid w:val="008E2E6C"/>
    <w:rsid w:val="008E33B8"/>
    <w:rsid w:val="008E7579"/>
    <w:rsid w:val="008E75E9"/>
    <w:rsid w:val="008F0B1A"/>
    <w:rsid w:val="008F3AD0"/>
    <w:rsid w:val="008F7FFD"/>
    <w:rsid w:val="00901E99"/>
    <w:rsid w:val="0090224D"/>
    <w:rsid w:val="00906FCD"/>
    <w:rsid w:val="00907B96"/>
    <w:rsid w:val="009107BC"/>
    <w:rsid w:val="00911B19"/>
    <w:rsid w:val="00913653"/>
    <w:rsid w:val="00913896"/>
    <w:rsid w:val="00920D53"/>
    <w:rsid w:val="009219F5"/>
    <w:rsid w:val="009228E0"/>
    <w:rsid w:val="009235B4"/>
    <w:rsid w:val="00924EA2"/>
    <w:rsid w:val="00925B1C"/>
    <w:rsid w:val="009267F8"/>
    <w:rsid w:val="00931F1A"/>
    <w:rsid w:val="0093789E"/>
    <w:rsid w:val="00937B7A"/>
    <w:rsid w:val="009402DE"/>
    <w:rsid w:val="0094122C"/>
    <w:rsid w:val="009430A6"/>
    <w:rsid w:val="00943A39"/>
    <w:rsid w:val="009441FA"/>
    <w:rsid w:val="00944A16"/>
    <w:rsid w:val="00946724"/>
    <w:rsid w:val="00953679"/>
    <w:rsid w:val="00953784"/>
    <w:rsid w:val="009554EE"/>
    <w:rsid w:val="009618F0"/>
    <w:rsid w:val="00963745"/>
    <w:rsid w:val="00963DB8"/>
    <w:rsid w:val="0096447B"/>
    <w:rsid w:val="00965F59"/>
    <w:rsid w:val="009726F0"/>
    <w:rsid w:val="0097297E"/>
    <w:rsid w:val="0097309A"/>
    <w:rsid w:val="00973524"/>
    <w:rsid w:val="00974A93"/>
    <w:rsid w:val="00974D9B"/>
    <w:rsid w:val="00976424"/>
    <w:rsid w:val="00980942"/>
    <w:rsid w:val="00981182"/>
    <w:rsid w:val="00981895"/>
    <w:rsid w:val="0098214F"/>
    <w:rsid w:val="00982AA5"/>
    <w:rsid w:val="009853FF"/>
    <w:rsid w:val="00985E58"/>
    <w:rsid w:val="00986699"/>
    <w:rsid w:val="0098787C"/>
    <w:rsid w:val="00987AA5"/>
    <w:rsid w:val="00990912"/>
    <w:rsid w:val="00992EE5"/>
    <w:rsid w:val="00993104"/>
    <w:rsid w:val="0099392F"/>
    <w:rsid w:val="00995021"/>
    <w:rsid w:val="00995FE1"/>
    <w:rsid w:val="00996B1F"/>
    <w:rsid w:val="009A0B32"/>
    <w:rsid w:val="009A12B3"/>
    <w:rsid w:val="009A1F4D"/>
    <w:rsid w:val="009A39ED"/>
    <w:rsid w:val="009A420B"/>
    <w:rsid w:val="009A63A5"/>
    <w:rsid w:val="009A6EFD"/>
    <w:rsid w:val="009A71AA"/>
    <w:rsid w:val="009A76FE"/>
    <w:rsid w:val="009A77A9"/>
    <w:rsid w:val="009B2CA4"/>
    <w:rsid w:val="009B355A"/>
    <w:rsid w:val="009B46D4"/>
    <w:rsid w:val="009B54F5"/>
    <w:rsid w:val="009C1EF5"/>
    <w:rsid w:val="009C1F64"/>
    <w:rsid w:val="009C4F0D"/>
    <w:rsid w:val="009C64D5"/>
    <w:rsid w:val="009C7A3D"/>
    <w:rsid w:val="009D108D"/>
    <w:rsid w:val="009D2658"/>
    <w:rsid w:val="009E291F"/>
    <w:rsid w:val="009E76DB"/>
    <w:rsid w:val="009F3C66"/>
    <w:rsid w:val="009F4D2D"/>
    <w:rsid w:val="009F5549"/>
    <w:rsid w:val="009F5D90"/>
    <w:rsid w:val="009F6BF3"/>
    <w:rsid w:val="009F7C66"/>
    <w:rsid w:val="00A01612"/>
    <w:rsid w:val="00A0237C"/>
    <w:rsid w:val="00A05EF0"/>
    <w:rsid w:val="00A1092F"/>
    <w:rsid w:val="00A144E5"/>
    <w:rsid w:val="00A1482D"/>
    <w:rsid w:val="00A17916"/>
    <w:rsid w:val="00A203FB"/>
    <w:rsid w:val="00A20432"/>
    <w:rsid w:val="00A245D5"/>
    <w:rsid w:val="00A30161"/>
    <w:rsid w:val="00A34A5E"/>
    <w:rsid w:val="00A36663"/>
    <w:rsid w:val="00A36917"/>
    <w:rsid w:val="00A411B1"/>
    <w:rsid w:val="00A43AB1"/>
    <w:rsid w:val="00A4600F"/>
    <w:rsid w:val="00A46D6C"/>
    <w:rsid w:val="00A509A1"/>
    <w:rsid w:val="00A51588"/>
    <w:rsid w:val="00A54C1B"/>
    <w:rsid w:val="00A54F4C"/>
    <w:rsid w:val="00A61583"/>
    <w:rsid w:val="00A61C88"/>
    <w:rsid w:val="00A62B4F"/>
    <w:rsid w:val="00A666D7"/>
    <w:rsid w:val="00A716CB"/>
    <w:rsid w:val="00A77138"/>
    <w:rsid w:val="00A77670"/>
    <w:rsid w:val="00A808BB"/>
    <w:rsid w:val="00A82F77"/>
    <w:rsid w:val="00A83444"/>
    <w:rsid w:val="00A84325"/>
    <w:rsid w:val="00A85A8E"/>
    <w:rsid w:val="00A868ED"/>
    <w:rsid w:val="00A94520"/>
    <w:rsid w:val="00A96F12"/>
    <w:rsid w:val="00AA1F13"/>
    <w:rsid w:val="00AA32B3"/>
    <w:rsid w:val="00AA4807"/>
    <w:rsid w:val="00AA4981"/>
    <w:rsid w:val="00AA50FA"/>
    <w:rsid w:val="00AA63BD"/>
    <w:rsid w:val="00AB1690"/>
    <w:rsid w:val="00AB1C32"/>
    <w:rsid w:val="00AB3707"/>
    <w:rsid w:val="00AB377C"/>
    <w:rsid w:val="00AC30F3"/>
    <w:rsid w:val="00AC4360"/>
    <w:rsid w:val="00AC5B65"/>
    <w:rsid w:val="00AD14EC"/>
    <w:rsid w:val="00AD1A15"/>
    <w:rsid w:val="00AD37F3"/>
    <w:rsid w:val="00AD3A76"/>
    <w:rsid w:val="00AE00ED"/>
    <w:rsid w:val="00AE41BF"/>
    <w:rsid w:val="00AF50C9"/>
    <w:rsid w:val="00AF56B4"/>
    <w:rsid w:val="00AF5FB5"/>
    <w:rsid w:val="00AF76B1"/>
    <w:rsid w:val="00B00E75"/>
    <w:rsid w:val="00B02795"/>
    <w:rsid w:val="00B035DD"/>
    <w:rsid w:val="00B0492E"/>
    <w:rsid w:val="00B04C59"/>
    <w:rsid w:val="00B063BE"/>
    <w:rsid w:val="00B07C6A"/>
    <w:rsid w:val="00B11757"/>
    <w:rsid w:val="00B11D8D"/>
    <w:rsid w:val="00B13F2F"/>
    <w:rsid w:val="00B14CAA"/>
    <w:rsid w:val="00B20CF1"/>
    <w:rsid w:val="00B21799"/>
    <w:rsid w:val="00B228B6"/>
    <w:rsid w:val="00B22B2E"/>
    <w:rsid w:val="00B22C2B"/>
    <w:rsid w:val="00B22F74"/>
    <w:rsid w:val="00B23691"/>
    <w:rsid w:val="00B26F4D"/>
    <w:rsid w:val="00B2767B"/>
    <w:rsid w:val="00B27916"/>
    <w:rsid w:val="00B27F94"/>
    <w:rsid w:val="00B32792"/>
    <w:rsid w:val="00B3374E"/>
    <w:rsid w:val="00B337FE"/>
    <w:rsid w:val="00B33D57"/>
    <w:rsid w:val="00B3546D"/>
    <w:rsid w:val="00B3719E"/>
    <w:rsid w:val="00B40C0A"/>
    <w:rsid w:val="00B43903"/>
    <w:rsid w:val="00B451B6"/>
    <w:rsid w:val="00B45222"/>
    <w:rsid w:val="00B46E4A"/>
    <w:rsid w:val="00B472E6"/>
    <w:rsid w:val="00B5016C"/>
    <w:rsid w:val="00B52506"/>
    <w:rsid w:val="00B52570"/>
    <w:rsid w:val="00B52799"/>
    <w:rsid w:val="00B5468D"/>
    <w:rsid w:val="00B563CF"/>
    <w:rsid w:val="00B574AA"/>
    <w:rsid w:val="00B605C0"/>
    <w:rsid w:val="00B64D78"/>
    <w:rsid w:val="00B71745"/>
    <w:rsid w:val="00B7311A"/>
    <w:rsid w:val="00B76F54"/>
    <w:rsid w:val="00B770BF"/>
    <w:rsid w:val="00B7754B"/>
    <w:rsid w:val="00B81256"/>
    <w:rsid w:val="00B84BB4"/>
    <w:rsid w:val="00B85FB8"/>
    <w:rsid w:val="00B90D0A"/>
    <w:rsid w:val="00B91475"/>
    <w:rsid w:val="00B93E81"/>
    <w:rsid w:val="00B95070"/>
    <w:rsid w:val="00B956E5"/>
    <w:rsid w:val="00BA1682"/>
    <w:rsid w:val="00BA43E7"/>
    <w:rsid w:val="00BA55F1"/>
    <w:rsid w:val="00BB1669"/>
    <w:rsid w:val="00BB1B64"/>
    <w:rsid w:val="00BC18F1"/>
    <w:rsid w:val="00BC2418"/>
    <w:rsid w:val="00BC472C"/>
    <w:rsid w:val="00BC722F"/>
    <w:rsid w:val="00BD2EA7"/>
    <w:rsid w:val="00BE4246"/>
    <w:rsid w:val="00BE4876"/>
    <w:rsid w:val="00BE58F7"/>
    <w:rsid w:val="00BE6055"/>
    <w:rsid w:val="00BE7052"/>
    <w:rsid w:val="00BF1795"/>
    <w:rsid w:val="00BF3FD6"/>
    <w:rsid w:val="00BF50DB"/>
    <w:rsid w:val="00BF6FA7"/>
    <w:rsid w:val="00BF765A"/>
    <w:rsid w:val="00C00DD8"/>
    <w:rsid w:val="00C01FFA"/>
    <w:rsid w:val="00C154FB"/>
    <w:rsid w:val="00C17081"/>
    <w:rsid w:val="00C230CC"/>
    <w:rsid w:val="00C239BE"/>
    <w:rsid w:val="00C25B77"/>
    <w:rsid w:val="00C26FBD"/>
    <w:rsid w:val="00C2701D"/>
    <w:rsid w:val="00C370E8"/>
    <w:rsid w:val="00C37A8A"/>
    <w:rsid w:val="00C42D87"/>
    <w:rsid w:val="00C44BA8"/>
    <w:rsid w:val="00C46276"/>
    <w:rsid w:val="00C50713"/>
    <w:rsid w:val="00C52E26"/>
    <w:rsid w:val="00C54163"/>
    <w:rsid w:val="00C55555"/>
    <w:rsid w:val="00C61AA1"/>
    <w:rsid w:val="00C62E70"/>
    <w:rsid w:val="00C64A35"/>
    <w:rsid w:val="00C65E09"/>
    <w:rsid w:val="00C66DCD"/>
    <w:rsid w:val="00C67431"/>
    <w:rsid w:val="00C701DC"/>
    <w:rsid w:val="00C72165"/>
    <w:rsid w:val="00C72DB3"/>
    <w:rsid w:val="00C84C31"/>
    <w:rsid w:val="00C86926"/>
    <w:rsid w:val="00C87481"/>
    <w:rsid w:val="00C9251D"/>
    <w:rsid w:val="00C96C9F"/>
    <w:rsid w:val="00CA6CE3"/>
    <w:rsid w:val="00CA7628"/>
    <w:rsid w:val="00CA77D3"/>
    <w:rsid w:val="00CA7CDC"/>
    <w:rsid w:val="00CB1367"/>
    <w:rsid w:val="00CB40A7"/>
    <w:rsid w:val="00CB73FE"/>
    <w:rsid w:val="00CC017B"/>
    <w:rsid w:val="00CC2B64"/>
    <w:rsid w:val="00CC3D5D"/>
    <w:rsid w:val="00CC42AC"/>
    <w:rsid w:val="00CC5597"/>
    <w:rsid w:val="00CC62B6"/>
    <w:rsid w:val="00CC6806"/>
    <w:rsid w:val="00CC77F5"/>
    <w:rsid w:val="00CC7C23"/>
    <w:rsid w:val="00CD308D"/>
    <w:rsid w:val="00CD3E6B"/>
    <w:rsid w:val="00CD47C5"/>
    <w:rsid w:val="00CD485B"/>
    <w:rsid w:val="00CE1CDA"/>
    <w:rsid w:val="00CF1781"/>
    <w:rsid w:val="00CF34F4"/>
    <w:rsid w:val="00CF6AD0"/>
    <w:rsid w:val="00CF73E8"/>
    <w:rsid w:val="00D00782"/>
    <w:rsid w:val="00D01349"/>
    <w:rsid w:val="00D02773"/>
    <w:rsid w:val="00D03240"/>
    <w:rsid w:val="00D043FC"/>
    <w:rsid w:val="00D13558"/>
    <w:rsid w:val="00D1608E"/>
    <w:rsid w:val="00D31530"/>
    <w:rsid w:val="00D31ED2"/>
    <w:rsid w:val="00D320BE"/>
    <w:rsid w:val="00D35E58"/>
    <w:rsid w:val="00D37610"/>
    <w:rsid w:val="00D377B7"/>
    <w:rsid w:val="00D37822"/>
    <w:rsid w:val="00D403E3"/>
    <w:rsid w:val="00D42B4F"/>
    <w:rsid w:val="00D44116"/>
    <w:rsid w:val="00D44860"/>
    <w:rsid w:val="00D46B7B"/>
    <w:rsid w:val="00D47383"/>
    <w:rsid w:val="00D51300"/>
    <w:rsid w:val="00D53E7E"/>
    <w:rsid w:val="00D547FB"/>
    <w:rsid w:val="00D6119D"/>
    <w:rsid w:val="00D64251"/>
    <w:rsid w:val="00D70C41"/>
    <w:rsid w:val="00D7119F"/>
    <w:rsid w:val="00D711D6"/>
    <w:rsid w:val="00D72F61"/>
    <w:rsid w:val="00D74B94"/>
    <w:rsid w:val="00D7605B"/>
    <w:rsid w:val="00D82CE7"/>
    <w:rsid w:val="00D830F7"/>
    <w:rsid w:val="00D83775"/>
    <w:rsid w:val="00D85C11"/>
    <w:rsid w:val="00D91571"/>
    <w:rsid w:val="00D92608"/>
    <w:rsid w:val="00D9428C"/>
    <w:rsid w:val="00D9616C"/>
    <w:rsid w:val="00D96A95"/>
    <w:rsid w:val="00D9715F"/>
    <w:rsid w:val="00D97BD8"/>
    <w:rsid w:val="00DA440C"/>
    <w:rsid w:val="00DA4F98"/>
    <w:rsid w:val="00DA5BA8"/>
    <w:rsid w:val="00DA5BC1"/>
    <w:rsid w:val="00DA7388"/>
    <w:rsid w:val="00DB175F"/>
    <w:rsid w:val="00DB5D75"/>
    <w:rsid w:val="00DB7934"/>
    <w:rsid w:val="00DB7D16"/>
    <w:rsid w:val="00DC2C8C"/>
    <w:rsid w:val="00DC36E9"/>
    <w:rsid w:val="00DC3DA6"/>
    <w:rsid w:val="00DC47DE"/>
    <w:rsid w:val="00DC5975"/>
    <w:rsid w:val="00DC67BA"/>
    <w:rsid w:val="00DD3515"/>
    <w:rsid w:val="00DD3B73"/>
    <w:rsid w:val="00DD3ED7"/>
    <w:rsid w:val="00DD426C"/>
    <w:rsid w:val="00DD46CF"/>
    <w:rsid w:val="00DD6111"/>
    <w:rsid w:val="00DD7729"/>
    <w:rsid w:val="00DD7923"/>
    <w:rsid w:val="00DE25E4"/>
    <w:rsid w:val="00DE4874"/>
    <w:rsid w:val="00DE5CEE"/>
    <w:rsid w:val="00DE65A3"/>
    <w:rsid w:val="00DF322D"/>
    <w:rsid w:val="00DF5072"/>
    <w:rsid w:val="00DF5542"/>
    <w:rsid w:val="00DF5C3A"/>
    <w:rsid w:val="00E011FE"/>
    <w:rsid w:val="00E022CE"/>
    <w:rsid w:val="00E03F0E"/>
    <w:rsid w:val="00E05253"/>
    <w:rsid w:val="00E05A10"/>
    <w:rsid w:val="00E060DD"/>
    <w:rsid w:val="00E10C28"/>
    <w:rsid w:val="00E122D0"/>
    <w:rsid w:val="00E12F7C"/>
    <w:rsid w:val="00E141B6"/>
    <w:rsid w:val="00E22A30"/>
    <w:rsid w:val="00E27093"/>
    <w:rsid w:val="00E2755F"/>
    <w:rsid w:val="00E30537"/>
    <w:rsid w:val="00E3318A"/>
    <w:rsid w:val="00E3451C"/>
    <w:rsid w:val="00E34D31"/>
    <w:rsid w:val="00E357B1"/>
    <w:rsid w:val="00E40B70"/>
    <w:rsid w:val="00E417CD"/>
    <w:rsid w:val="00E4200A"/>
    <w:rsid w:val="00E45FA6"/>
    <w:rsid w:val="00E50B69"/>
    <w:rsid w:val="00E55F59"/>
    <w:rsid w:val="00E572A2"/>
    <w:rsid w:val="00E57764"/>
    <w:rsid w:val="00E603E0"/>
    <w:rsid w:val="00E6273D"/>
    <w:rsid w:val="00E63D4E"/>
    <w:rsid w:val="00E663B2"/>
    <w:rsid w:val="00E6654B"/>
    <w:rsid w:val="00E703A7"/>
    <w:rsid w:val="00E7118C"/>
    <w:rsid w:val="00E7225C"/>
    <w:rsid w:val="00E73975"/>
    <w:rsid w:val="00E740AD"/>
    <w:rsid w:val="00E76AF2"/>
    <w:rsid w:val="00E779D9"/>
    <w:rsid w:val="00E77E52"/>
    <w:rsid w:val="00E84B35"/>
    <w:rsid w:val="00E85729"/>
    <w:rsid w:val="00E905E3"/>
    <w:rsid w:val="00E91C78"/>
    <w:rsid w:val="00E9204D"/>
    <w:rsid w:val="00E92339"/>
    <w:rsid w:val="00E94A7C"/>
    <w:rsid w:val="00E95EA2"/>
    <w:rsid w:val="00EA12F8"/>
    <w:rsid w:val="00EA1D92"/>
    <w:rsid w:val="00EA2D9D"/>
    <w:rsid w:val="00EA7B2B"/>
    <w:rsid w:val="00EB310F"/>
    <w:rsid w:val="00EB3348"/>
    <w:rsid w:val="00EB4B3B"/>
    <w:rsid w:val="00EB4CB1"/>
    <w:rsid w:val="00EB604B"/>
    <w:rsid w:val="00EC1876"/>
    <w:rsid w:val="00EC1C39"/>
    <w:rsid w:val="00EC1FDF"/>
    <w:rsid w:val="00EC3B70"/>
    <w:rsid w:val="00EC3CC5"/>
    <w:rsid w:val="00EC534E"/>
    <w:rsid w:val="00EC56FB"/>
    <w:rsid w:val="00EC7B14"/>
    <w:rsid w:val="00ED1316"/>
    <w:rsid w:val="00ED719B"/>
    <w:rsid w:val="00EE5517"/>
    <w:rsid w:val="00EF0452"/>
    <w:rsid w:val="00EF1472"/>
    <w:rsid w:val="00EF17D3"/>
    <w:rsid w:val="00EF539A"/>
    <w:rsid w:val="00EF5D78"/>
    <w:rsid w:val="00EF60F5"/>
    <w:rsid w:val="00EF73D4"/>
    <w:rsid w:val="00F02430"/>
    <w:rsid w:val="00F0622B"/>
    <w:rsid w:val="00F06261"/>
    <w:rsid w:val="00F068AA"/>
    <w:rsid w:val="00F14A55"/>
    <w:rsid w:val="00F14EB7"/>
    <w:rsid w:val="00F15D72"/>
    <w:rsid w:val="00F2049F"/>
    <w:rsid w:val="00F21BC6"/>
    <w:rsid w:val="00F23811"/>
    <w:rsid w:val="00F24D52"/>
    <w:rsid w:val="00F278ED"/>
    <w:rsid w:val="00F329A4"/>
    <w:rsid w:val="00F35050"/>
    <w:rsid w:val="00F353A3"/>
    <w:rsid w:val="00F3589D"/>
    <w:rsid w:val="00F35A72"/>
    <w:rsid w:val="00F37C89"/>
    <w:rsid w:val="00F40DFC"/>
    <w:rsid w:val="00F41EE1"/>
    <w:rsid w:val="00F4350A"/>
    <w:rsid w:val="00F47C3C"/>
    <w:rsid w:val="00F47EF1"/>
    <w:rsid w:val="00F50854"/>
    <w:rsid w:val="00F5095A"/>
    <w:rsid w:val="00F50D79"/>
    <w:rsid w:val="00F55C88"/>
    <w:rsid w:val="00F614F1"/>
    <w:rsid w:val="00F61AFF"/>
    <w:rsid w:val="00F6439F"/>
    <w:rsid w:val="00F65700"/>
    <w:rsid w:val="00F67598"/>
    <w:rsid w:val="00F70FD0"/>
    <w:rsid w:val="00F72143"/>
    <w:rsid w:val="00F73AC6"/>
    <w:rsid w:val="00F76ACB"/>
    <w:rsid w:val="00F77760"/>
    <w:rsid w:val="00F802C9"/>
    <w:rsid w:val="00F83950"/>
    <w:rsid w:val="00F86B9C"/>
    <w:rsid w:val="00F86C6B"/>
    <w:rsid w:val="00F94044"/>
    <w:rsid w:val="00F9581C"/>
    <w:rsid w:val="00F97BD0"/>
    <w:rsid w:val="00FA440D"/>
    <w:rsid w:val="00FB1D70"/>
    <w:rsid w:val="00FB77CA"/>
    <w:rsid w:val="00FC0421"/>
    <w:rsid w:val="00FC12AF"/>
    <w:rsid w:val="00FC1C08"/>
    <w:rsid w:val="00FC3F36"/>
    <w:rsid w:val="00FC467C"/>
    <w:rsid w:val="00FC51AD"/>
    <w:rsid w:val="00FD3C80"/>
    <w:rsid w:val="00FD41BB"/>
    <w:rsid w:val="00FD6547"/>
    <w:rsid w:val="00FD774A"/>
    <w:rsid w:val="00FE1927"/>
    <w:rsid w:val="00FE2394"/>
    <w:rsid w:val="00FE3244"/>
    <w:rsid w:val="00FE4AAC"/>
    <w:rsid w:val="00FE5CC9"/>
    <w:rsid w:val="00FE6910"/>
    <w:rsid w:val="00FE7725"/>
    <w:rsid w:val="00FF0168"/>
    <w:rsid w:val="00FF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CE0C783"/>
  <w15:docId w15:val="{7E2DF441-14AB-44A7-8A6B-1C205FFB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F39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0202A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0202A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0202AC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0202AC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0202A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0202A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0202AC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0202AC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0202AC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0202A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0202A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0202AC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0202A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0202A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0202AC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0202A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0202AC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0202A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0202A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0202A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0202A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303110P3">
    <w:name w:val="3廳_T03表格註內文03_1._10P(縮3字)"/>
    <w:qFormat/>
    <w:rsid w:val="000202A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a"/>
    <w:qFormat/>
    <w:rsid w:val="001227C0"/>
    <w:pPr>
      <w:overflowPunct/>
      <w:adjustRightInd w:val="0"/>
      <w:snapToGrid w:val="0"/>
      <w:ind w:left="2098" w:firstLineChars="0" w:firstLine="0"/>
      <w:jc w:val="left"/>
    </w:pPr>
    <w:rPr>
      <w:b/>
      <w:color w:val="000000" w:themeColor="text1"/>
      <w:spacing w:val="-10"/>
      <w:sz w:val="32"/>
      <w:u w:val="single" w:color="000000" w:themeColor="text1"/>
    </w:rPr>
  </w:style>
  <w:style w:type="character" w:styleId="afd">
    <w:name w:val="page number"/>
    <w:basedOn w:val="a0"/>
    <w:semiHidden/>
    <w:rsid w:val="00683664"/>
  </w:style>
  <w:style w:type="table" w:customStyle="1" w:styleId="111">
    <w:name w:val="表格格線11"/>
    <w:basedOn w:val="a1"/>
    <w:next w:val="af0"/>
    <w:uiPriority w:val="59"/>
    <w:rsid w:val="007D3A7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004A4-2B83-4A26-BAC4-8BE7C447B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138</TotalTime>
  <Pages>4</Pages>
  <Words>848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38</cp:revision>
  <cp:lastPrinted>2026-07-01T06:49:00Z</cp:lastPrinted>
  <dcterms:created xsi:type="dcterms:W3CDTF">2025-06-12T01:06:00Z</dcterms:created>
  <dcterms:modified xsi:type="dcterms:W3CDTF">2026-07-10T06:13:00Z</dcterms:modified>
</cp:coreProperties>
</file>