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D129" w14:textId="175F4665" w:rsidR="00736ADD" w:rsidRDefault="00871A70" w:rsidP="00003390">
      <w:pPr>
        <w:widowControl w:val="0"/>
        <w:tabs>
          <w:tab w:val="left" w:pos="1843"/>
        </w:tabs>
        <w:spacing w:afterLines="20" w:after="72" w:line="0" w:lineRule="atLeast"/>
        <w:ind w:firstLineChars="300" w:firstLine="961"/>
        <w:outlineLvl w:val="0"/>
        <w:rPr>
          <w:rFonts w:hAnsi="Times New Roman" w:cs="Times New Roman"/>
          <w:b/>
          <w:bCs/>
          <w:color w:val="000000" w:themeColor="text1"/>
          <w:sz w:val="32"/>
          <w:szCs w:val="32"/>
        </w:rPr>
      </w:pPr>
      <w:bookmarkStart w:id="0" w:name="_Hlk73911757"/>
      <w:r>
        <w:rPr>
          <w:rFonts w:hAnsi="Times New Roman" w:cs="Times New Roman"/>
          <w:b/>
          <w:bCs/>
          <w:color w:val="000000" w:themeColor="text1"/>
          <w:sz w:val="32"/>
          <w:szCs w:val="32"/>
        </w:rPr>
        <w:t>3</w:t>
      </w:r>
      <w:r w:rsidR="000C35E1"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.</w:t>
      </w:r>
      <w:bookmarkEnd w:id="0"/>
      <w:r w:rsidR="002C111D" w:rsidRPr="002C111D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國立成功大學附設醫院作業基金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437"/>
        <w:gridCol w:w="915"/>
        <w:gridCol w:w="835"/>
        <w:gridCol w:w="545"/>
        <w:gridCol w:w="1233"/>
        <w:gridCol w:w="147"/>
        <w:gridCol w:w="1516"/>
        <w:gridCol w:w="769"/>
      </w:tblGrid>
      <w:tr w:rsidR="007214F3" w:rsidRPr="007214F3" w14:paraId="1E21429C" w14:textId="77777777" w:rsidTr="009B181A">
        <w:trPr>
          <w:trHeight w:val="397"/>
        </w:trPr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58E2FF1C" w14:textId="33D11A10" w:rsidR="007C3ED5" w:rsidRDefault="005333C5" w:rsidP="007605BB">
            <w:pPr>
              <w:widowControl w:val="0"/>
              <w:overflowPunct/>
              <w:snapToGrid w:val="0"/>
              <w:ind w:leftChars="-134" w:left="-322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收支餘絀審定</w:t>
            </w:r>
            <w:r w:rsidR="007C3ED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1761CDCF" w14:textId="53E8C87D" w:rsidR="007C3ED5" w:rsidRPr="007214F3" w:rsidRDefault="007C3ED5" w:rsidP="009B181A">
            <w:pPr>
              <w:widowControl w:val="0"/>
              <w:tabs>
                <w:tab w:val="left" w:pos="4107"/>
                <w:tab w:val="left" w:pos="8456"/>
              </w:tabs>
              <w:overflowPunct/>
              <w:snapToGrid w:val="0"/>
              <w:ind w:rightChars="-359" w:right="-862" w:firstLineChars="0" w:firstLine="0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中華民國1</w:t>
            </w:r>
            <w:r w:rsidR="008F3AD0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EB31B7">
              <w:rPr>
                <w:rFonts w:cs="Times New Roman" w:hint="eastAsia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C442A6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65631B84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D052E4A" w14:textId="77777777" w:rsidR="007C3ED5" w:rsidRPr="00983ED1" w:rsidRDefault="007C3ED5" w:rsidP="00983ED1">
            <w:pPr>
              <w:widowControl w:val="0"/>
              <w:tabs>
                <w:tab w:val="left" w:pos="2235"/>
              </w:tabs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983ED1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ACDC1FF" w14:textId="77777777" w:rsidR="007C3ED5" w:rsidRPr="00983ED1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83ED1">
              <w:rPr>
                <w:rFonts w:cs="Times New Roman" w:hint="eastAsia"/>
                <w:color w:val="000000" w:themeColor="text1"/>
              </w:rPr>
              <w:t>預算數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29829E1" w14:textId="77777777" w:rsidR="007C3ED5" w:rsidRPr="00983ED1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83ED1">
              <w:rPr>
                <w:rFonts w:cs="Times New Roman" w:hint="eastAsia"/>
                <w:color w:val="000000" w:themeColor="text1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28B7933" w14:textId="77777777" w:rsidR="007C3ED5" w:rsidRPr="00983ED1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83ED1">
              <w:rPr>
                <w:rFonts w:cs="Times New Roman" w:hint="eastAsia"/>
                <w:color w:val="000000" w:themeColor="text1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BB578EA" w14:textId="77777777" w:rsidR="007C3ED5" w:rsidRPr="00983ED1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83ED1">
              <w:rPr>
                <w:rFonts w:cs="Times New Roman" w:hint="eastAsia"/>
                <w:color w:val="000000" w:themeColor="text1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EC653F" w14:textId="77777777" w:rsidR="007C3ED5" w:rsidRPr="005642A7" w:rsidRDefault="007C3ED5" w:rsidP="009B181A">
            <w:pPr>
              <w:widowControl w:val="0"/>
              <w:overflowPunct/>
              <w:spacing w:line="240" w:lineRule="exact"/>
              <w:ind w:leftChars="20" w:left="48" w:rightChars="12" w:right="29" w:firstLineChars="0" w:firstLine="0"/>
              <w:jc w:val="distribute"/>
              <w:rPr>
                <w:rFonts w:cs="Times New Roman"/>
                <w:color w:val="000000" w:themeColor="text1"/>
                <w:spacing w:val="-26"/>
              </w:rPr>
            </w:pPr>
            <w:r w:rsidRPr="005642A7">
              <w:rPr>
                <w:rFonts w:cs="Times New Roman" w:hint="eastAsia"/>
                <w:color w:val="000000" w:themeColor="text1"/>
                <w:spacing w:val="-26"/>
              </w:rPr>
              <w:t>審定數與預算數</w:t>
            </w:r>
          </w:p>
          <w:p w14:paraId="66F52396" w14:textId="77777777" w:rsidR="007C3ED5" w:rsidRPr="005642A7" w:rsidRDefault="007C3ED5" w:rsidP="009B181A">
            <w:pPr>
              <w:widowControl w:val="0"/>
              <w:overflowPunct/>
              <w:spacing w:line="240" w:lineRule="exact"/>
              <w:ind w:leftChars="20" w:left="48" w:rightChars="-10" w:right="-24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937C91">
              <w:rPr>
                <w:rFonts w:cs="Times New Roman" w:hint="eastAsia"/>
                <w:color w:val="000000" w:themeColor="text1"/>
                <w:spacing w:val="-26"/>
              </w:rPr>
              <w:t>比較</w:t>
            </w:r>
            <w:r w:rsidRPr="005642A7">
              <w:rPr>
                <w:rFonts w:cs="Times New Roman" w:hint="eastAsia"/>
                <w:color w:val="000000" w:themeColor="text1"/>
              </w:rPr>
              <w:t>增減</w:t>
            </w:r>
          </w:p>
        </w:tc>
      </w:tr>
      <w:tr w:rsidR="007214F3" w:rsidRPr="007214F3" w14:paraId="0CD38137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23719E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8CA8BFF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69880F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49579CB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56E527C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</w:p>
        </w:tc>
        <w:tc>
          <w:tcPr>
            <w:tcW w:w="1516" w:type="dxa"/>
            <w:tcBorders>
              <w:bottom w:val="single" w:sz="8" w:space="0" w:color="auto"/>
            </w:tcBorders>
            <w:vAlign w:val="center"/>
          </w:tcPr>
          <w:p w14:paraId="045F54EA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金額</w:t>
            </w:r>
          </w:p>
        </w:tc>
        <w:tc>
          <w:tcPr>
            <w:tcW w:w="769" w:type="dxa"/>
            <w:tcBorders>
              <w:bottom w:val="single" w:sz="8" w:space="0" w:color="auto"/>
              <w:right w:val="nil"/>
            </w:tcBorders>
            <w:vAlign w:val="center"/>
          </w:tcPr>
          <w:p w14:paraId="58493DC5" w14:textId="77777777" w:rsidR="007C3ED5" w:rsidRPr="005642A7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</w:rPr>
            </w:pPr>
            <w:r w:rsidRPr="005642A7">
              <w:rPr>
                <w:rFonts w:cs="Times New Roman" w:hint="eastAsia"/>
                <w:color w:val="000000" w:themeColor="text1"/>
              </w:rPr>
              <w:t>％</w:t>
            </w:r>
          </w:p>
        </w:tc>
      </w:tr>
      <w:tr w:rsidR="00DA5496" w:rsidRPr="007214F3" w14:paraId="5B7D213D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10DBDF" w14:textId="5B9E955F" w:rsidR="00DA5496" w:rsidRPr="007214F3" w:rsidRDefault="00DA5496" w:rsidP="00983ED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vAlign w:val="center"/>
          </w:tcPr>
          <w:p w14:paraId="06CFB908" w14:textId="281B04F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16,481,374,000</w:t>
            </w: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9FA122A" w14:textId="55E6474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17,485,791,503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997C02E" w14:textId="37272E25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B48645" w14:textId="3797752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17,485,791,503</w:t>
            </w:r>
          </w:p>
        </w:tc>
        <w:tc>
          <w:tcPr>
            <w:tcW w:w="1516" w:type="dxa"/>
            <w:tcBorders>
              <w:top w:val="single" w:sz="8" w:space="0" w:color="auto"/>
              <w:bottom w:val="nil"/>
            </w:tcBorders>
            <w:vAlign w:val="center"/>
          </w:tcPr>
          <w:p w14:paraId="618FCB92" w14:textId="19ACB38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1,004,417,503</w:t>
            </w:r>
          </w:p>
        </w:tc>
        <w:tc>
          <w:tcPr>
            <w:tcW w:w="76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819D51" w14:textId="138BCE8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6.09</w:t>
            </w:r>
          </w:p>
        </w:tc>
      </w:tr>
      <w:tr w:rsidR="00DA5496" w:rsidRPr="007214F3" w14:paraId="213C3C69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7101D1" w14:textId="440E1E47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F94E8" w14:textId="2B859A6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16,029,646,000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49E043ED" w14:textId="44E32C7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16,996,633,927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9AA50D" w14:textId="3145D63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6BAC847" w14:textId="297B1FF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16,996,633,927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36A21C7E" w14:textId="7EE96CB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966,987,927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42BD94E" w14:textId="5B380A2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6.03</w:t>
            </w:r>
          </w:p>
        </w:tc>
      </w:tr>
      <w:tr w:rsidR="00DA5496" w:rsidRPr="007214F3" w14:paraId="26951589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EE64F07" w14:textId="1966948E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7292F1" w14:textId="1D9F5625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451,728,000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3A7BE165" w14:textId="393A7FE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489,157,576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D82C239" w14:textId="5495078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C61D913" w14:textId="06CB991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489,157,576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30D19BF9" w14:textId="464C70F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37,429,576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745972C6" w14:textId="7CE5730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8.29</w:t>
            </w:r>
          </w:p>
        </w:tc>
      </w:tr>
      <w:tr w:rsidR="00DA5496" w:rsidRPr="007214F3" w14:paraId="5B15CCB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67E922" w14:textId="3525F270" w:rsidR="00DA5496" w:rsidRPr="007214F3" w:rsidRDefault="00DA5496" w:rsidP="00983ED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679850" w14:textId="248329F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16,733,611,000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3A4B2289" w14:textId="66BBEE2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17,382,226,295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F78A3C7" w14:textId="0A94070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2300A79" w14:textId="5356C43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17,382,226,295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080E7D22" w14:textId="75C4B44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648,615,295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EE3252C" w14:textId="754A259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3.88</w:t>
            </w:r>
          </w:p>
        </w:tc>
      </w:tr>
      <w:tr w:rsidR="00DA5496" w:rsidRPr="007214F3" w14:paraId="1129A7E0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5B3480" w14:textId="3CBFED40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教學成本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9F482" w14:textId="7F7EFC5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1,755,779,000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7F25E92D" w14:textId="18536542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1,750,153,938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C6F6E43" w14:textId="57154A4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9E5F78E" w14:textId="4171438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1,750,153,938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5656B5C3" w14:textId="598A519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- 5,625,062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5787D600" w14:textId="6CA5A07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- 0.32</w:t>
            </w:r>
          </w:p>
        </w:tc>
      </w:tr>
      <w:tr w:rsidR="00DA5496" w:rsidRPr="007214F3" w14:paraId="01B7C36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1A091B" w14:textId="7FF97F8B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DC0449" w14:textId="6CEFE48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13,899,519,000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269D3631" w14:textId="50C7D8C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14,497,841,424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834CF30" w14:textId="2030618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CFD5907" w14:textId="104171E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14,497,841,424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3E4D2D4C" w14:textId="76D0432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598,322,424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31CF8896" w14:textId="51DD4D0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4.30</w:t>
            </w:r>
          </w:p>
        </w:tc>
      </w:tr>
      <w:tr w:rsidR="00DA5496" w:rsidRPr="007214F3" w14:paraId="33A7D5F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1CF0E66" w14:textId="3DC3D2B8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680E55" w14:textId="3474EE1B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151,975,000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55FADB51" w14:textId="05843B3C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182,750,261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3BCA226" w14:textId="22721CA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6A5389D" w14:textId="6F2EA7A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182,750,261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4B79AA56" w14:textId="111CCCC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30,775,261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15889424" w14:textId="3D7F33E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20.25</w:t>
            </w:r>
          </w:p>
        </w:tc>
      </w:tr>
      <w:tr w:rsidR="00DA5496" w:rsidRPr="007214F3" w14:paraId="0C234B8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C810A3" w14:textId="1C1DC7E1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3327FD" w14:textId="6BC0785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926,338,000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4B91E888" w14:textId="325ED64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951,480,672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7927828" w14:textId="3AE6214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9186CB4" w14:textId="23D51C7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951,480,672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090EE486" w14:textId="6F4819C1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25,142,672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1B61A5D3" w14:textId="731BD5C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2.71</w:t>
            </w:r>
          </w:p>
        </w:tc>
      </w:tr>
      <w:tr w:rsidR="00DA5496" w:rsidRPr="007214F3" w14:paraId="5245ADBD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50C2D" w14:textId="3F3A2E8C" w:rsidR="00DA5496" w:rsidRPr="007214F3" w:rsidRDefault="00DA5496" w:rsidP="00983ED1">
            <w:pPr>
              <w:widowControl w:val="0"/>
              <w:overflowPunct/>
              <w:ind w:rightChars="-2" w:right="-5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80F289" w14:textId="641E02C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- 252,237,000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70E569F4" w14:textId="7ADCCD1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103,565,208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C1E9CF8" w14:textId="51EDF9F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D789C27" w14:textId="3289F0D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103,565,208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070B57A4" w14:textId="6B1C1D3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355,802,208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592DEF64" w14:textId="6B741765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DA5496" w:rsidRPr="007214F3" w14:paraId="45AC3223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270067" w14:textId="5C7DB88E" w:rsidR="00DA5496" w:rsidRPr="007214F3" w:rsidRDefault="00DA5496" w:rsidP="00983ED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4759F8" w14:textId="4366093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465,676,000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19533DD0" w14:textId="5F3702D2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1,581,391,255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9770950" w14:textId="6D2726F5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6AD171B" w14:textId="4F0E16F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1,581,391,255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495C46DE" w14:textId="516D56A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1,115,715,255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7417873D" w14:textId="19655F6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239.59</w:t>
            </w:r>
          </w:p>
        </w:tc>
      </w:tr>
      <w:tr w:rsidR="00DA5496" w:rsidRPr="007214F3" w14:paraId="57D9C23E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0C2FAB" w14:textId="72246797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8DB3D9" w14:textId="16A662B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168,380,000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17396812" w14:textId="3573BDE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239,765,247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05A4505" w14:textId="73A5CDB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216996B" w14:textId="2109407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239,765,247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68089E72" w14:textId="7FB0D36B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71,385,247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DB36FEE" w14:textId="7C277652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42.40</w:t>
            </w:r>
          </w:p>
        </w:tc>
      </w:tr>
      <w:tr w:rsidR="00DA5496" w:rsidRPr="007214F3" w14:paraId="6CA815E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FDBAFC" w14:textId="5C3AE278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B360E" w14:textId="0BAAD3F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297,296,000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2F558F21" w14:textId="34D5AE9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1,341,626,008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60A8E1" w14:textId="342F8E0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73B6295" w14:textId="718D5E3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1,341,626,008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5C41B35D" w14:textId="30CE8FE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1,044,330,008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5F8AD8B2" w14:textId="156700D1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351.28</w:t>
            </w:r>
          </w:p>
        </w:tc>
      </w:tr>
      <w:tr w:rsidR="00DA5496" w:rsidRPr="007214F3" w14:paraId="50EAEB8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C4430" w14:textId="5D15C250" w:rsidR="00DA5496" w:rsidRPr="007214F3" w:rsidRDefault="00DA5496" w:rsidP="00983ED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B0AB31" w14:textId="069C075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98,217,000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09A47B21" w14:textId="73E17BF1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108,859,746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6144C13" w14:textId="7FF6D08C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3B73963" w14:textId="5EC3FC02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108,859,746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3721658E" w14:textId="01C1BC1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10,642,746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1741C338" w14:textId="0EFB999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10.84</w:t>
            </w:r>
          </w:p>
        </w:tc>
      </w:tr>
      <w:tr w:rsidR="00DA5496" w:rsidRPr="007214F3" w14:paraId="5056B2DA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5A45A6" w14:textId="6ED610EC" w:rsidR="00DA5496" w:rsidRPr="007214F3" w:rsidRDefault="00DA5496" w:rsidP="00983ED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2EE692" w14:textId="27BB55CC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98,217,000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13502CC8" w14:textId="5576860B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108,859,746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5D2C1E9" w14:textId="2F4A6E3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165C58A" w14:textId="65D0292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108,859,746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3857F3F5" w14:textId="032BD9B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10,642,746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136DA05" w14:textId="400CFF62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10.84</w:t>
            </w:r>
          </w:p>
        </w:tc>
      </w:tr>
      <w:tr w:rsidR="00DA5496" w:rsidRPr="007214F3" w14:paraId="55C739BD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84883" w14:textId="2BDDB464" w:rsidR="00DA5496" w:rsidRPr="007214F3" w:rsidRDefault="00DA5496" w:rsidP="00983ED1">
            <w:pPr>
              <w:widowControl w:val="0"/>
              <w:overflowPunct/>
              <w:ind w:right="20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A291F9" w14:textId="7EE20CB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367,459,000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2EC6C2C4" w14:textId="54F521A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1,472,531,509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A2AB3B8" w14:textId="13CECED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733D5D80" w14:textId="1A100F21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1,472,531,509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1438F888" w14:textId="1482FE9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1,105,072,509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68A324CA" w14:textId="718B009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300.73</w:t>
            </w:r>
          </w:p>
        </w:tc>
      </w:tr>
      <w:tr w:rsidR="00DA5496" w:rsidRPr="007214F3" w14:paraId="70ED2BAE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FEF820" w14:textId="26B66166" w:rsidR="00DA5496" w:rsidRPr="007214F3" w:rsidRDefault="00DA5496" w:rsidP="00983ED1">
            <w:pPr>
              <w:widowControl w:val="0"/>
              <w:overflowPunct/>
              <w:ind w:rightChars="-2" w:right="-5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E81D61E" w14:textId="08A7C3D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115,222,000</w:t>
            </w:r>
          </w:p>
        </w:tc>
        <w:tc>
          <w:tcPr>
            <w:tcW w:w="135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600055B" w14:textId="767F540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1,576,096,717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9DA4055" w14:textId="3BA145C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4E2F9A2" w14:textId="3D2069EC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1,576,096,717</w:t>
            </w:r>
          </w:p>
        </w:tc>
        <w:tc>
          <w:tcPr>
            <w:tcW w:w="1516" w:type="dxa"/>
            <w:tcBorders>
              <w:top w:val="nil"/>
              <w:bottom w:val="single" w:sz="8" w:space="0" w:color="auto"/>
            </w:tcBorders>
            <w:vAlign w:val="center"/>
          </w:tcPr>
          <w:p w14:paraId="428FA640" w14:textId="667AA890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1,460,874,717</w:t>
            </w:r>
          </w:p>
        </w:tc>
        <w:tc>
          <w:tcPr>
            <w:tcW w:w="7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E9BC65" w14:textId="745A6CF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1,267.88</w:t>
            </w:r>
          </w:p>
        </w:tc>
      </w:tr>
      <w:tr w:rsidR="007214F3" w:rsidRPr="007214F3" w14:paraId="3CCECD1C" w14:textId="77777777" w:rsidTr="009B181A"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47A57B8F" w14:textId="503CC29A" w:rsidR="007C3ED5" w:rsidRPr="007214F3" w:rsidRDefault="00736ADD" w:rsidP="007605BB">
            <w:pPr>
              <w:widowControl w:val="0"/>
              <w:overflowPunct/>
              <w:snapToGrid w:val="0"/>
              <w:spacing w:beforeLines="50" w:before="180"/>
              <w:ind w:leftChars="-140" w:left="-336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餘絀撥補審定表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3281E8DA" w14:textId="652DB72D" w:rsidR="007C3ED5" w:rsidRPr="007214F3" w:rsidRDefault="007C3ED5" w:rsidP="00003390">
            <w:pPr>
              <w:widowControl w:val="0"/>
              <w:tabs>
                <w:tab w:val="left" w:pos="4107"/>
                <w:tab w:val="left" w:pos="8486"/>
              </w:tabs>
              <w:overflowPunct/>
              <w:snapToGrid w:val="0"/>
              <w:ind w:rightChars="-35" w:right="-84" w:firstLineChars="0" w:firstLine="0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color w:val="000000" w:themeColor="text1"/>
                <w:spacing w:val="6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EB31B7">
              <w:rPr>
                <w:color w:val="000000" w:themeColor="text1"/>
              </w:rPr>
              <w:t>114年度</w:t>
            </w:r>
            <w:r w:rsidRPr="007214F3">
              <w:rPr>
                <w:rFonts w:hint="eastAsia"/>
                <w:color w:val="000000" w:themeColor="text1"/>
              </w:rPr>
              <w:tab/>
            </w:r>
            <w:r w:rsidR="00C442A6">
              <w:rPr>
                <w:rFonts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0EE07EA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9F83CF" w14:textId="77777777" w:rsidR="007C3ED5" w:rsidRPr="007214F3" w:rsidRDefault="007C3ED5" w:rsidP="00983ED1">
            <w:pPr>
              <w:widowControl w:val="0"/>
              <w:tabs>
                <w:tab w:val="left" w:pos="2235"/>
              </w:tabs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9097D4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1D94FC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DE92969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4E6A53D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5E1E5A" w14:textId="77777777" w:rsidR="007C3ED5" w:rsidRPr="007214F3" w:rsidRDefault="007C3ED5" w:rsidP="00983ED1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審定數與預算數</w:t>
            </w:r>
          </w:p>
          <w:p w14:paraId="68BF5303" w14:textId="77777777" w:rsidR="007C3ED5" w:rsidRPr="007214F3" w:rsidRDefault="007C3ED5" w:rsidP="00983ED1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E629F">
              <w:rPr>
                <w:rFonts w:cs="Times New Roman" w:hint="eastAsia"/>
                <w:color w:val="000000" w:themeColor="text1"/>
                <w:spacing w:val="-26"/>
              </w:rPr>
              <w:t>比較</w:t>
            </w: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增減</w:t>
            </w:r>
          </w:p>
        </w:tc>
      </w:tr>
      <w:tr w:rsidR="007214F3" w:rsidRPr="007214F3" w14:paraId="6D47B18F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6750A3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78D6F1A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EC3C3F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CD003D9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3304FD6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516" w:type="dxa"/>
            <w:tcBorders>
              <w:bottom w:val="single" w:sz="8" w:space="0" w:color="auto"/>
            </w:tcBorders>
            <w:vAlign w:val="center"/>
          </w:tcPr>
          <w:p w14:paraId="0F737A78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69" w:type="dxa"/>
            <w:tcBorders>
              <w:bottom w:val="single" w:sz="8" w:space="0" w:color="auto"/>
              <w:right w:val="nil"/>
            </w:tcBorders>
            <w:vAlign w:val="center"/>
          </w:tcPr>
          <w:p w14:paraId="5C2E0A22" w14:textId="77777777" w:rsidR="007C3ED5" w:rsidRPr="007214F3" w:rsidRDefault="007C3ED5" w:rsidP="00003390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DA5496" w:rsidRPr="007214F3" w14:paraId="0DF0F33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73BAC6" w14:textId="6B8DF1A4" w:rsidR="00DA5496" w:rsidRPr="007214F3" w:rsidRDefault="00DA5496" w:rsidP="00DA549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vAlign w:val="center"/>
          </w:tcPr>
          <w:p w14:paraId="5CD139A3" w14:textId="1473337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2,349,169,000</w:t>
            </w: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19CF7DB" w14:textId="391BA30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5,149,573,673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DDD7E00" w14:textId="41EA038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379FFE" w14:textId="4CFFD55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5,149,573,673</w:t>
            </w:r>
          </w:p>
        </w:tc>
        <w:tc>
          <w:tcPr>
            <w:tcW w:w="1516" w:type="dxa"/>
            <w:tcBorders>
              <w:top w:val="single" w:sz="8" w:space="0" w:color="auto"/>
              <w:bottom w:val="nil"/>
            </w:tcBorders>
            <w:vAlign w:val="center"/>
          </w:tcPr>
          <w:p w14:paraId="12018C86" w14:textId="34A2FF6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2,800,404,673</w:t>
            </w:r>
          </w:p>
        </w:tc>
        <w:tc>
          <w:tcPr>
            <w:tcW w:w="76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789B76" w14:textId="344DEB9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119.21</w:t>
            </w:r>
          </w:p>
        </w:tc>
      </w:tr>
      <w:tr w:rsidR="00DA5496" w:rsidRPr="007214F3" w14:paraId="3E9DA38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AEFCF6" w14:textId="391E0C2D" w:rsidR="00DA5496" w:rsidRPr="007214F3" w:rsidRDefault="00DA5496" w:rsidP="00DA549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2B58DD" w14:textId="52AC045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115,222,000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44FCD48D" w14:textId="2B01B2B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1,576,096,717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272FCE4" w14:textId="424B349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5C7E3D" w14:textId="14B15CBA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1,576,096,717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7763A19B" w14:textId="51C88CAB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1,460,874,717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443BA109" w14:textId="6BB96495" w:rsidR="00DA5496" w:rsidRPr="00003390" w:rsidRDefault="00DA5496" w:rsidP="00DA5496">
            <w:pPr>
              <w:widowControl w:val="0"/>
              <w:overflowPunct/>
              <w:ind w:leftChars="-18" w:left="-43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1,267.88</w:t>
            </w:r>
          </w:p>
        </w:tc>
      </w:tr>
      <w:tr w:rsidR="00DA5496" w:rsidRPr="007214F3" w14:paraId="7C9637F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970992" w14:textId="442F5D9C" w:rsidR="00DA5496" w:rsidRPr="007214F3" w:rsidRDefault="00DA5496" w:rsidP="00DA549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570139" w14:textId="3B936C34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2,233,947,000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0DD6EA16" w14:textId="312EF21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3,573,476,956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8DF0392" w14:textId="581A7DA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E98A6A4" w14:textId="45D0A22D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3,573,476,956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713DE107" w14:textId="108D28B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1,339,529,956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6DEEC8B2" w14:textId="7CA99D6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59.96</w:t>
            </w:r>
          </w:p>
        </w:tc>
      </w:tr>
      <w:tr w:rsidR="00DA5496" w:rsidRPr="007214F3" w14:paraId="224F08D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8A1034" w14:textId="0F77CE57" w:rsidR="00DA5496" w:rsidRPr="007214F3" w:rsidRDefault="00DA5496" w:rsidP="00DA549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9C8942" w14:textId="0FC3BC9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1,900,000,000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1F4A982C" w14:textId="0D46ACA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1,900,000,000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BBC98BE" w14:textId="0006EDAB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3C72CF" w14:textId="1CC2872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1,900,000,000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730D5B78" w14:textId="23F8386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627AF67D" w14:textId="65FD93E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DA5496" w:rsidRPr="007214F3" w14:paraId="0036D762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24573" w14:textId="7C5E5968" w:rsidR="00DA5496" w:rsidRPr="007214F3" w:rsidRDefault="00DA5496" w:rsidP="00DA549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賸餘撥充基金數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1F3AD9" w14:textId="658D2D8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1,900,000,000</w:t>
            </w:r>
          </w:p>
        </w:tc>
        <w:tc>
          <w:tcPr>
            <w:tcW w:w="1352" w:type="dxa"/>
            <w:gridSpan w:val="2"/>
            <w:tcBorders>
              <w:top w:val="nil"/>
              <w:bottom w:val="nil"/>
            </w:tcBorders>
            <w:vAlign w:val="center"/>
          </w:tcPr>
          <w:p w14:paraId="2B216A27" w14:textId="7773398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1,900,000,000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F23368" w14:textId="4EB553B5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5AB036F" w14:textId="011E838E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1,900,000,000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14:paraId="1CAF8D52" w14:textId="27D9500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15CD4E05" w14:textId="67C11D6F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DA5496" w:rsidRPr="007214F3" w14:paraId="0D716329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ED0C51" w14:textId="02ACBD40" w:rsidR="00DA5496" w:rsidRPr="007214F3" w:rsidRDefault="00DA5496" w:rsidP="00DA549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5FE4B55" w14:textId="662A6F73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449,169,000</w:t>
            </w:r>
          </w:p>
        </w:tc>
        <w:tc>
          <w:tcPr>
            <w:tcW w:w="135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9CAF6F" w14:textId="4A151451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3,249,573,673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102E79A" w14:textId="51682416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7BD438" w14:textId="00BABCB7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3,249,573,673</w:t>
            </w:r>
          </w:p>
        </w:tc>
        <w:tc>
          <w:tcPr>
            <w:tcW w:w="1516" w:type="dxa"/>
            <w:tcBorders>
              <w:top w:val="nil"/>
              <w:bottom w:val="single" w:sz="8" w:space="0" w:color="auto"/>
            </w:tcBorders>
            <w:vAlign w:val="center"/>
          </w:tcPr>
          <w:p w14:paraId="34891095" w14:textId="224C7638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2,800,404,673</w:t>
            </w:r>
          </w:p>
        </w:tc>
        <w:tc>
          <w:tcPr>
            <w:tcW w:w="7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4DEC5D" w14:textId="02EB46E9" w:rsidR="00DA5496" w:rsidRPr="00003390" w:rsidRDefault="00DA5496" w:rsidP="00DA54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623.46</w:t>
            </w:r>
          </w:p>
        </w:tc>
      </w:tr>
      <w:tr w:rsidR="007214F3" w:rsidRPr="007214F3" w14:paraId="1BBB3FED" w14:textId="77777777" w:rsidTr="009B181A">
        <w:trPr>
          <w:trHeight w:val="541"/>
        </w:trPr>
        <w:tc>
          <w:tcPr>
            <w:tcW w:w="10205" w:type="dxa"/>
            <w:gridSpan w:val="10"/>
            <w:tcBorders>
              <w:bottom w:val="single" w:sz="8" w:space="0" w:color="auto"/>
            </w:tcBorders>
          </w:tcPr>
          <w:p w14:paraId="648868F6" w14:textId="3900F8AB" w:rsidR="00264876" w:rsidRPr="007214F3" w:rsidRDefault="001E49FF" w:rsidP="007605BB">
            <w:pPr>
              <w:widowControl w:val="0"/>
              <w:overflowPunct/>
              <w:snapToGrid w:val="0"/>
              <w:ind w:firstLineChars="0" w:firstLine="0"/>
              <w:jc w:val="center"/>
              <w:rPr>
                <w:color w:val="000000" w:themeColor="text1"/>
              </w:rPr>
            </w:pPr>
            <w:r w:rsidRPr="007214F3">
              <w:rPr>
                <w:color w:val="000000" w:themeColor="text1"/>
              </w:rPr>
              <w:lastRenderedPageBreak/>
              <w:br w:type="page"/>
            </w:r>
            <w:r w:rsidR="000D14D7" w:rsidRPr="007214F3">
              <w:rPr>
                <w:rFonts w:hint="eastAsia"/>
                <w:color w:val="000000" w:themeColor="text1"/>
                <w:sz w:val="32"/>
                <w:u w:val="single"/>
              </w:rPr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餘絀審定後現金流量表</w:t>
            </w:r>
            <w:r w:rsidR="00C17081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14:paraId="7D1EA560" w14:textId="181A5810" w:rsidR="007C3ED5" w:rsidRPr="007214F3" w:rsidRDefault="007C3ED5" w:rsidP="009676FF">
            <w:pPr>
              <w:widowControl w:val="0"/>
              <w:tabs>
                <w:tab w:val="left" w:pos="4331"/>
                <w:tab w:val="left" w:pos="8413"/>
              </w:tabs>
              <w:overflowPunct/>
              <w:snapToGrid w:val="0"/>
              <w:ind w:firstLineChars="0" w:firstLine="0"/>
              <w:jc w:val="right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EB31B7">
              <w:rPr>
                <w:rFonts w:cs="Times New Roman" w:hint="eastAsia"/>
                <w:color w:val="000000" w:themeColor="text1"/>
                <w:szCs w:val="20"/>
              </w:rPr>
              <w:t>114年度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C442A6">
              <w:rPr>
                <w:rFonts w:cs="Times New Roman" w:hint="eastAsia"/>
                <w:color w:val="000000" w:themeColor="text1"/>
                <w:sz w:val="16"/>
                <w:szCs w:val="16"/>
              </w:rPr>
              <w:t xml:space="preserve">　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2B79B03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45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9017DF" w14:textId="79B61030" w:rsidR="007C3ED5" w:rsidRPr="007214F3" w:rsidRDefault="007C3ED5" w:rsidP="00960940">
            <w:pPr>
              <w:widowControl w:val="0"/>
              <w:tabs>
                <w:tab w:val="left" w:pos="2235"/>
              </w:tabs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96094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750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7F0CFBB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預算數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C5E0D60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決算數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3410EA" w14:textId="77777777" w:rsidR="007C3ED5" w:rsidRPr="007214F3" w:rsidRDefault="007C3ED5" w:rsidP="00960940">
            <w:pPr>
              <w:widowControl w:val="0"/>
              <w:overflowPunct/>
              <w:ind w:leftChars="20" w:left="48" w:rightChars="-58" w:right="-139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比較增減</w:t>
            </w:r>
          </w:p>
        </w:tc>
      </w:tr>
      <w:tr w:rsidR="007214F3" w:rsidRPr="007214F3" w14:paraId="0F0D51B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4245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69BADD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132B9C7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7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0DED1F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4E9256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金額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509913" w14:textId="77777777" w:rsidR="007C3ED5" w:rsidRPr="007214F3" w:rsidRDefault="007C3ED5" w:rsidP="009676FF">
            <w:pPr>
              <w:widowControl w:val="0"/>
              <w:overflowPunct/>
              <w:ind w:leftChars="20" w:left="48" w:rightChars="-20" w:right="-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pacing w:val="60"/>
                <w:szCs w:val="20"/>
              </w:rPr>
              <w:t>％</w:t>
            </w:r>
          </w:p>
        </w:tc>
      </w:tr>
      <w:tr w:rsidR="004009C9" w:rsidRPr="007214F3" w14:paraId="7C2DA83B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046480" w14:textId="0448D0E6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C902A82" w14:textId="588F4D6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1BBBD47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5936F7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B9E8A55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009C9" w:rsidRPr="007214F3" w14:paraId="54B06F2C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9BD8F7" w14:textId="4937201F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3BDF6D8C" w14:textId="1A899EF6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115,222,000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57A6A68" w14:textId="2BB9F1B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1,576,096,717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4450C364" w14:textId="37D6BA6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1,460,874,717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6964A23A" w14:textId="711F9A6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1,267.88</w:t>
            </w:r>
          </w:p>
        </w:tc>
      </w:tr>
      <w:tr w:rsidR="004009C9" w:rsidRPr="007214F3" w14:paraId="3A320829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A5DE9A" w14:textId="2208B049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695977D5" w14:textId="69303EA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- 168,380,000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85727EF" w14:textId="664BC1B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- 239,765,247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32A3B179" w14:textId="5263D2E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- 71,385,247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4CDC4AE5" w14:textId="77258C9B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42.40</w:t>
            </w:r>
          </w:p>
        </w:tc>
      </w:tr>
      <w:tr w:rsidR="004009C9" w:rsidRPr="007214F3" w14:paraId="6A30040F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6FE5FC" w14:textId="117748DC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5BD6CD43" w14:textId="40F04136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- 53,158,000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A8D5F93" w14:textId="66964D6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1,336,331,470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C987B3E" w14:textId="1E959E1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1,389,489,470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0BCE87F" w14:textId="0A96B278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009C9" w:rsidRPr="007214F3" w14:paraId="6458F72C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18AEEE" w14:textId="63C54F61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00FBD2F5" w14:textId="7BAFD85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579,580,000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7D8A318" w14:textId="03447FA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1,502,416,424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CF5C25D" w14:textId="5E5EC9E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922,836,424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6B2E2547" w14:textId="3B6B864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159.23</w:t>
            </w:r>
          </w:p>
        </w:tc>
      </w:tr>
      <w:tr w:rsidR="004009C9" w:rsidRPr="007214F3" w14:paraId="64398A52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0F3FDB" w14:textId="5C09BB35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18118B7A" w14:textId="036C8E9D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526,422,000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42095C4" w14:textId="1EBD85D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2,838,747,894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11E873A" w14:textId="006321D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2,312,325,894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B367BD6" w14:textId="4E7D988F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439.25</w:t>
            </w:r>
          </w:p>
        </w:tc>
      </w:tr>
      <w:tr w:rsidR="004009C9" w:rsidRPr="007214F3" w14:paraId="79DE4F47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C53DE" w14:textId="51479FAC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52AA2A96" w14:textId="06ED73E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168,380,000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6530AC82" w14:textId="1D5DEBE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239,765,247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756E646" w14:textId="64A1CB4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71,385,247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7BCCC63F" w14:textId="6B9B9B4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42.40</w:t>
            </w:r>
          </w:p>
        </w:tc>
      </w:tr>
      <w:tr w:rsidR="004009C9" w:rsidRPr="007214F3" w14:paraId="0F467846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944250" w14:textId="08EA7659" w:rsidR="004009C9" w:rsidRPr="009676FF" w:rsidRDefault="004009C9" w:rsidP="009609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32C0EA14" w14:textId="740C234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694,802,000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DE0D423" w14:textId="3793089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3,078,513,141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5371882" w14:textId="3A4A877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2,383,711,141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4DB40C3E" w14:textId="733352F8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343.08</w:t>
            </w:r>
          </w:p>
        </w:tc>
      </w:tr>
      <w:tr w:rsidR="004009C9" w:rsidRPr="007214F3" w14:paraId="5193F084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80CF6D" w14:textId="6FB123FA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71A252B3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B4B8F84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CCDA9C6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18F6DD49" w14:textId="777777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009C9" w:rsidRPr="007214F3" w14:paraId="612B8183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98EE94" w14:textId="0E35224F" w:rsidR="004009C9" w:rsidRPr="009676FF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3905932F" w14:textId="588D558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5EC4FBD" w14:textId="3423EF3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5BBBB15" w14:textId="35B0843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- 7,000,000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3E050206" w14:textId="5E0D6F7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4009C9" w:rsidRPr="007214F3" w14:paraId="70EA122D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D14568E" w14:textId="350DEBE5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704968DD" w14:textId="3ED6E86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4B48D9F9" w14:textId="2B0CCAEB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9,628,479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44DF10AE" w14:textId="11C4F5B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- 371,521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3C8FBA47" w14:textId="2343832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- 3.72</w:t>
            </w:r>
          </w:p>
        </w:tc>
      </w:tr>
      <w:tr w:rsidR="004009C9" w:rsidRPr="007214F3" w14:paraId="6F4DB45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C84720" w14:textId="67CC4BED" w:rsidR="004009C9" w:rsidRPr="009B181A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445D7D5A" w14:textId="7219EC1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19EC0A8" w14:textId="048E1A28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- 1,320,527,249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251DA80" w14:textId="1792AEB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- 1,280,527,249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93848CD" w14:textId="1A72E33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3,201.32</w:t>
            </w:r>
          </w:p>
        </w:tc>
      </w:tr>
      <w:tr w:rsidR="004009C9" w:rsidRPr="007214F3" w14:paraId="7D453528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66524A" w14:textId="21486638" w:rsidR="004009C9" w:rsidRPr="009676FF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2A6F90B0" w14:textId="4499219D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- 1,500,000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150E8570" w14:textId="65E1302F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- 953,158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6921C777" w14:textId="75F30A7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546,842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4FEE1FC2" w14:textId="236A007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- 36.46</w:t>
            </w:r>
          </w:p>
        </w:tc>
      </w:tr>
      <w:tr w:rsidR="004009C9" w:rsidRPr="007214F3" w14:paraId="4AD6A9C3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C3DFFF" w14:textId="7B47CD21" w:rsidR="004009C9" w:rsidRPr="009676FF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037526A9" w14:textId="5A4F7335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- 1,448,158,000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4058DFE3" w14:textId="647B9AB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- 983,592,622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C91CDAD" w14:textId="118E7C2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464,565,378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708C20E3" w14:textId="19B3E6A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- 32.08</w:t>
            </w:r>
          </w:p>
        </w:tc>
      </w:tr>
      <w:tr w:rsidR="004009C9" w:rsidRPr="007214F3" w14:paraId="5420DC7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30B6B15" w14:textId="569CC858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3817CE95" w14:textId="4BF70A0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- 27,690,000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45D0EB0" w14:textId="5D0C153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- 61,345,795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1092047" w14:textId="1D10DAEF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- 33,655,795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5627E8F5" w14:textId="1832BD0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121.54</w:t>
            </w:r>
          </w:p>
        </w:tc>
      </w:tr>
      <w:tr w:rsidR="004009C9" w:rsidRPr="007214F3" w14:paraId="3471B97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B5AD67" w14:textId="59AACDD5" w:rsidR="004009C9" w:rsidRPr="009676FF" w:rsidRDefault="004009C9" w:rsidP="009609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53C9ED6F" w14:textId="132D3A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- 1,500,348,000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04A68AD4" w14:textId="39C8F52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- 2,356,790,345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4288FC8" w14:textId="18BCD1B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- 856,442,345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232097F1" w14:textId="449D6AD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57.08</w:t>
            </w:r>
          </w:p>
        </w:tc>
      </w:tr>
      <w:tr w:rsidR="004009C9" w:rsidRPr="007214F3" w14:paraId="29D7E0A7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9E3E312" w14:textId="38072C21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068AD3CD" w14:textId="0700993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16EC2409" w14:textId="372B46C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7C2F2876" w14:textId="1247C13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383023BD" w14:textId="65CC7BA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009C9" w:rsidRPr="007214F3" w14:paraId="73B88DA8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D23C16" w14:textId="3380CF11" w:rsidR="004009C9" w:rsidRPr="009676FF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7157F487" w14:textId="2FFBDFF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584,262,000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64CC565" w14:textId="3E9646CC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362,124,246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A3D9253" w14:textId="3CC6027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- 222,137,754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72363CE" w14:textId="67E16C0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- 38.02</w:t>
            </w:r>
          </w:p>
        </w:tc>
      </w:tr>
      <w:tr w:rsidR="004009C9" w:rsidRPr="007214F3" w14:paraId="3E3CADAB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1F4C3D" w14:textId="3A49747E" w:rsidR="004009C9" w:rsidRPr="009676FF" w:rsidRDefault="004009C9" w:rsidP="009B181A">
            <w:pPr>
              <w:widowControl w:val="0"/>
              <w:overflowPunct/>
              <w:ind w:leftChars="200" w:left="480" w:rightChars="43" w:right="103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6DBC6A58" w14:textId="33BDB2B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103,350,000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04895EC" w14:textId="7F597D9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110,350,000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BAC6490" w14:textId="758BC01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7,000,000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F9ABC76" w14:textId="056225D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6.77</w:t>
            </w:r>
          </w:p>
        </w:tc>
      </w:tr>
      <w:tr w:rsidR="004009C9" w:rsidRPr="007214F3" w14:paraId="5BAB3757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DF58CE" w14:textId="178A6716" w:rsidR="004009C9" w:rsidRPr="009B181A" w:rsidRDefault="004009C9" w:rsidP="009B181A">
            <w:pPr>
              <w:widowControl w:val="0"/>
              <w:overflowPunct/>
              <w:ind w:leftChars="200" w:left="480" w:rightChars="37" w:right="89" w:firstLineChars="0" w:firstLine="0"/>
              <w:jc w:val="distribute"/>
              <w:rPr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6B5EAEF3" w14:textId="5247B1B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- 384,592,000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A6A917F" w14:textId="15C01C18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- 497,369,580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555C7A4B" w14:textId="29F4AEE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- 112,777,580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57CC822F" w14:textId="47DF1BB6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29.32</w:t>
            </w:r>
          </w:p>
        </w:tc>
      </w:tr>
      <w:tr w:rsidR="004009C9" w:rsidRPr="007214F3" w14:paraId="67969D82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01046C7" w14:textId="36FE643D" w:rsidR="004009C9" w:rsidRPr="009676FF" w:rsidRDefault="004009C9" w:rsidP="009609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5B77F0EC" w14:textId="4D0CD5A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- 100,000,000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3626328" w14:textId="0F0BDCD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- 130,000,000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1082ABB5" w14:textId="670D624F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- 30,000,000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001FEBF" w14:textId="0A681005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30.00</w:t>
            </w:r>
          </w:p>
        </w:tc>
      </w:tr>
      <w:tr w:rsidR="004009C9" w:rsidRPr="007214F3" w14:paraId="6CA8BF52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76DE85" w14:textId="5B721E5C" w:rsidR="004009C9" w:rsidRPr="009676FF" w:rsidRDefault="004009C9" w:rsidP="009609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35436CF5" w14:textId="5861EDBE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203,020,000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76B7C845" w14:textId="1F1EF020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- 154,895,334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038AF409" w14:textId="5F7E2D17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- 357,915,334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4C09F37" w14:textId="1235CDE9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009C9" w:rsidRPr="007214F3" w14:paraId="15166571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C08B6D" w14:textId="077C6E81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15B197F6" w14:textId="0445BEC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- 602,526,000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591F7728" w14:textId="54E6BD1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566,827,462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72B1B9D" w14:textId="41B8CFE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1,169,353,462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3BCF26F5" w14:textId="652FDD8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009C9" w:rsidRPr="007214F3" w14:paraId="1D6BD8EF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3E4AC3" w14:textId="6F46570B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50" w:type="dxa"/>
            <w:gridSpan w:val="2"/>
            <w:tcBorders>
              <w:top w:val="nil"/>
              <w:bottom w:val="nil"/>
            </w:tcBorders>
            <w:vAlign w:val="center"/>
          </w:tcPr>
          <w:p w14:paraId="4BC6E2D8" w14:textId="4DCB7DF3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1,863,033,000</w:t>
            </w:r>
          </w:p>
        </w:tc>
        <w:tc>
          <w:tcPr>
            <w:tcW w:w="1778" w:type="dxa"/>
            <w:gridSpan w:val="2"/>
            <w:tcBorders>
              <w:top w:val="nil"/>
              <w:bottom w:val="nil"/>
            </w:tcBorders>
            <w:vAlign w:val="center"/>
          </w:tcPr>
          <w:p w14:paraId="27F967AA" w14:textId="62AF407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2,990,220,456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  <w:vAlign w:val="center"/>
          </w:tcPr>
          <w:p w14:paraId="260AAD84" w14:textId="034CADAB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1,127,187,456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14:paraId="02AF62BF" w14:textId="70DE1DC4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60.50</w:t>
            </w:r>
          </w:p>
        </w:tc>
      </w:tr>
      <w:tr w:rsidR="004009C9" w:rsidRPr="007214F3" w14:paraId="75F45705" w14:textId="77777777" w:rsidTr="009B18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245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6E0E5C" w14:textId="00F5891F" w:rsidR="004009C9" w:rsidRPr="009676FF" w:rsidRDefault="004009C9" w:rsidP="009609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5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229BF7C" w14:textId="3FDE5F92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1,260,507,000</w:t>
            </w:r>
          </w:p>
        </w:tc>
        <w:tc>
          <w:tcPr>
            <w:tcW w:w="17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6A3A647" w14:textId="4DE217EA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3,557,047,918</w:t>
            </w:r>
          </w:p>
        </w:tc>
        <w:tc>
          <w:tcPr>
            <w:tcW w:w="166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F2ECE68" w14:textId="539F5E31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2,296,540,918</w:t>
            </w:r>
          </w:p>
        </w:tc>
        <w:tc>
          <w:tcPr>
            <w:tcW w:w="7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B132BD" w14:textId="64C36F2D" w:rsidR="004009C9" w:rsidRPr="009676FF" w:rsidRDefault="004009C9" w:rsidP="004009C9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182.19</w:t>
            </w:r>
          </w:p>
        </w:tc>
      </w:tr>
    </w:tbl>
    <w:p w14:paraId="39BB5D44" w14:textId="77777777" w:rsidR="007C3ED5" w:rsidRPr="007214F3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註：1.本表係採現金及約當現金基礎，包括現金及自投資日起3個月內到期或清償之債權證券。</w:t>
      </w:r>
    </w:p>
    <w:p w14:paraId="492E2E0D" w14:textId="4931FE5D" w:rsidR="007C3ED5" w:rsidRPr="007214F3" w:rsidRDefault="007C3ED5" w:rsidP="00B23691">
      <w:pPr>
        <w:tabs>
          <w:tab w:val="left" w:leader="dot" w:pos="426"/>
        </w:tabs>
        <w:adjustRightInd w:val="0"/>
        <w:snapToGrid w:val="0"/>
        <w:spacing w:line="240" w:lineRule="exact"/>
        <w:ind w:leftChars="151" w:left="544" w:hangingChars="101" w:hanging="182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2.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  <w:r w:rsidRPr="007214F3">
        <w:rPr>
          <w:color w:val="000000" w:themeColor="text1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6"/>
        <w:gridCol w:w="1616"/>
        <w:gridCol w:w="794"/>
        <w:gridCol w:w="1613"/>
        <w:gridCol w:w="798"/>
        <w:gridCol w:w="1554"/>
        <w:gridCol w:w="784"/>
      </w:tblGrid>
      <w:tr w:rsidR="007214F3" w:rsidRPr="007214F3" w14:paraId="7DD033A9" w14:textId="77777777" w:rsidTr="005A396B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BA99333" w14:textId="44A7E7AF" w:rsidR="007C3ED5" w:rsidRPr="007214F3" w:rsidRDefault="00BF3FD6" w:rsidP="007605BB">
            <w:pPr>
              <w:widowControl w:val="0"/>
              <w:overflowPunct/>
              <w:snapToGrid w:val="0"/>
              <w:ind w:leftChars="-115" w:left="-276" w:rightChars="26" w:right="62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餘絀審定後平衡表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0380C347" w14:textId="624C4A34" w:rsidR="007C3ED5" w:rsidRPr="007214F3" w:rsidRDefault="007C3ED5" w:rsidP="009676FF">
            <w:pPr>
              <w:widowControl w:val="0"/>
              <w:tabs>
                <w:tab w:val="left" w:pos="3617"/>
                <w:tab w:val="left" w:pos="8455"/>
              </w:tabs>
              <w:overflowPunct/>
              <w:snapToGrid w:val="0"/>
              <w:ind w:rightChars="-10" w:right="-24" w:firstLineChars="0" w:firstLine="720"/>
              <w:jc w:val="left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C154FB"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4009C9">
              <w:rPr>
                <w:rFonts w:cs="Times New Roman" w:hint="eastAsia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5642A7" w:rsidRPr="00AF297E">
              <w:rPr>
                <w:rFonts w:cs="Times New Roman" w:hint="eastAsia"/>
                <w:color w:val="000000" w:themeColor="text1"/>
                <w:sz w:val="28"/>
                <w:szCs w:val="28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1452E88E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tblHeader/>
        </w:trPr>
        <w:tc>
          <w:tcPr>
            <w:tcW w:w="304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5AD56D" w14:textId="77777777" w:rsidR="007C3ED5" w:rsidRPr="007214F3" w:rsidRDefault="007C3ED5" w:rsidP="00960940">
            <w:pPr>
              <w:widowControl w:val="0"/>
              <w:tabs>
                <w:tab w:val="left" w:pos="2235"/>
              </w:tabs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96094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A9A54" w14:textId="38B0C3CC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746595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4009C9">
              <w:rPr>
                <w:rFonts w:cs="Times New Roman" w:hint="eastAsia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BF594A" w14:textId="4DD60513" w:rsidR="007C3ED5" w:rsidRPr="007214F3" w:rsidRDefault="0074659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130C27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4009C9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="007C3ED5"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D13E61" w14:textId="77777777" w:rsidR="007C3ED5" w:rsidRPr="007214F3" w:rsidRDefault="007C3ED5" w:rsidP="00960940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9676FF" w:rsidRPr="007214F3" w14:paraId="62885B4E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4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B056D8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616" w:type="dxa"/>
            <w:tcBorders>
              <w:bottom w:val="single" w:sz="8" w:space="0" w:color="auto"/>
            </w:tcBorders>
            <w:vAlign w:val="center"/>
          </w:tcPr>
          <w:p w14:paraId="47006C58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vAlign w:val="center"/>
          </w:tcPr>
          <w:p w14:paraId="76493792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613" w:type="dxa"/>
            <w:tcBorders>
              <w:bottom w:val="single" w:sz="8" w:space="0" w:color="auto"/>
            </w:tcBorders>
            <w:vAlign w:val="center"/>
          </w:tcPr>
          <w:p w14:paraId="71E5C071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1614982E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2F1ECA32" w14:textId="77777777" w:rsidR="007C3ED5" w:rsidRPr="007214F3" w:rsidRDefault="007C3ED5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4B3F9D74" w14:textId="030995CD" w:rsidR="007C3ED5" w:rsidRPr="007214F3" w:rsidRDefault="00895B1D" w:rsidP="009676F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AD0759" w:rsidRPr="007214F3" w14:paraId="1C586E09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23BC51" w14:textId="61ACD936" w:rsidR="00AD0759" w:rsidRPr="007214F3" w:rsidRDefault="00AD0759" w:rsidP="00AD075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616" w:type="dxa"/>
            <w:tcBorders>
              <w:top w:val="single" w:sz="8" w:space="0" w:color="auto"/>
              <w:bottom w:val="nil"/>
            </w:tcBorders>
            <w:vAlign w:val="center"/>
          </w:tcPr>
          <w:p w14:paraId="09FC485F" w14:textId="4453DDA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31,041,372,391</w:t>
            </w:r>
          </w:p>
        </w:tc>
        <w:tc>
          <w:tcPr>
            <w:tcW w:w="794" w:type="dxa"/>
            <w:tcBorders>
              <w:top w:val="single" w:sz="8" w:space="0" w:color="auto"/>
              <w:bottom w:val="nil"/>
            </w:tcBorders>
            <w:vAlign w:val="center"/>
          </w:tcPr>
          <w:p w14:paraId="2E7108EE" w14:textId="37BAA4D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3" w:type="dxa"/>
            <w:tcBorders>
              <w:top w:val="single" w:sz="8" w:space="0" w:color="auto"/>
              <w:bottom w:val="nil"/>
            </w:tcBorders>
            <w:vAlign w:val="center"/>
          </w:tcPr>
          <w:p w14:paraId="41705094" w14:textId="0D20926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28,820,248,737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0CD00780" w14:textId="4135F28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23BC62CA" w14:textId="542426D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2,221,123,654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269615" w14:textId="710BA35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7.71</w:t>
            </w:r>
          </w:p>
        </w:tc>
      </w:tr>
      <w:tr w:rsidR="00AD0759" w:rsidRPr="007214F3" w14:paraId="7786028A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078210E9" w14:textId="22C4FD54" w:rsidR="00AD0759" w:rsidRPr="007214F3" w:rsidRDefault="00AD0759" w:rsidP="00AD075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3CF729E" w14:textId="32BA6B4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12,540,216,849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86CE52C" w14:textId="58F21B72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40.40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4A0B7A8" w14:textId="1FD850E4" w:rsidR="00AD0759" w:rsidRPr="0086573F" w:rsidRDefault="00AD0759" w:rsidP="00AD0759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11,538,751,437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B26660" w14:textId="55E861C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40.04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0E2926" w14:textId="1D1DB600" w:rsidR="00AD0759" w:rsidRPr="0086573F" w:rsidRDefault="00AD0759" w:rsidP="00AD0759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1,001,465,412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94D5A18" w14:textId="6BD9CF1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8.68</w:t>
            </w:r>
          </w:p>
        </w:tc>
      </w:tr>
      <w:tr w:rsidR="00AD0759" w:rsidRPr="007214F3" w14:paraId="6936C574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B1C4E55" w14:textId="7974FAA6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7F609CA" w14:textId="5775CC6C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3,557,047,918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4E26E69" w14:textId="1CB1A89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11.46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2DB29ECB" w14:textId="1C8FDAC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2,990,220,456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8293E9" w14:textId="16CAA6D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10.38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4711409" w14:textId="08D460AA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566,827,462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11A4E34" w14:textId="7CEE00B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18.96</w:t>
            </w:r>
          </w:p>
        </w:tc>
      </w:tr>
      <w:tr w:rsidR="00AD0759" w:rsidRPr="007214F3" w14:paraId="019AF3AF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541E58E" w14:textId="379C2A04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7C106BE6" w14:textId="34AF5DD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7,170,750,000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D084560" w14:textId="52E805F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23.10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15A403A" w14:textId="715267DA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6,685,650,000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5ECE6E" w14:textId="696EA8D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23.20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22383C" w14:textId="7A11F7C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485,100,000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9D453AE" w14:textId="5AC051C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7.26</w:t>
            </w:r>
          </w:p>
        </w:tc>
      </w:tr>
      <w:tr w:rsidR="00AD0759" w:rsidRPr="007214F3" w14:paraId="1E3F4278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0834044" w14:textId="54329CCF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6453351" w14:textId="5B905E5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957,855,155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7CE7BC3" w14:textId="560B4EFB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3.09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76EB504" w14:textId="12C8594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1,093,156,643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2337BE" w14:textId="62548F8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3.79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B1E2CF7" w14:textId="41142EA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- 135,301,488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FB001BA" w14:textId="56BFF0E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- 12.38</w:t>
            </w:r>
          </w:p>
        </w:tc>
      </w:tr>
      <w:tr w:rsidR="00AD0759" w:rsidRPr="007214F3" w14:paraId="015D7853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BE5BFD8" w14:textId="5F0E15B4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存貨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7FDC1E6" w14:textId="156EA19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357,439,996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D0454EC" w14:textId="63157ACC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1.15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A3A9655" w14:textId="1B71264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319,214,361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A62859" w14:textId="7DEA096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66C6A2" w14:textId="02E433C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38,225,635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2DF08B2" w14:textId="3644D61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11.97</w:t>
            </w:r>
          </w:p>
        </w:tc>
      </w:tr>
      <w:tr w:rsidR="00AD0759" w:rsidRPr="007214F3" w14:paraId="2DF6B267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DDAB97" w14:textId="1BA6C54A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480CBCD6" w14:textId="4B89E52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415,139,648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BB54239" w14:textId="574DCC1A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3BA4E6F" w14:textId="1D0D07A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403,953,094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D5FEE55" w14:textId="0FC3BB0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447364D" w14:textId="6ADCEAA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11,186,554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FB18E4" w14:textId="3D6CADC7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2.77</w:t>
            </w:r>
          </w:p>
        </w:tc>
      </w:tr>
      <w:tr w:rsidR="00AD0759" w:rsidRPr="007214F3" w14:paraId="4823B9AA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C26EF82" w14:textId="5A1E4464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CBF431E" w14:textId="6D0238B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81,984,132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07E9729" w14:textId="2676EA4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379E1C0" w14:textId="6723A08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46,556,883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D66522" w14:textId="7B6AFC3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F28FCA" w14:textId="76604E3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35,427,249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082E1F8" w14:textId="7D87FBD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76.09</w:t>
            </w:r>
          </w:p>
        </w:tc>
      </w:tr>
      <w:tr w:rsidR="00AD0759" w:rsidRPr="007214F3" w14:paraId="4034B058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D968F0B" w14:textId="0CB522BE" w:rsidR="00AD0759" w:rsidRPr="00AD0759" w:rsidRDefault="00AD0759" w:rsidP="00AD0759">
            <w:pPr>
              <w:widowControl w:val="0"/>
              <w:overflowPunct/>
              <w:ind w:leftChars="100" w:left="240" w:rightChars="37" w:right="89" w:firstLineChars="0" w:firstLine="0"/>
              <w:jc w:val="distribute"/>
              <w:rPr>
                <w:rFonts w:cs="Times New Roman"/>
                <w:color w:val="000000" w:themeColor="text1"/>
                <w:spacing w:val="-28"/>
                <w:kern w:val="0"/>
                <w:sz w:val="22"/>
                <w:szCs w:val="20"/>
              </w:rPr>
            </w:pPr>
            <w:r w:rsidRPr="00AD0759">
              <w:rPr>
                <w:spacing w:val="-28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3FA5C22" w14:textId="2A86B04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8,254,047,835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6AD549A" w14:textId="30AA3AF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26.59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2936006" w14:textId="65BED8E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7,455,330,535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D7BC57" w14:textId="68CBBF2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25.87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161409A" w14:textId="5E0B82F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798,717,300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F83C79" w14:textId="645CC402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10.71</w:t>
            </w:r>
          </w:p>
        </w:tc>
      </w:tr>
      <w:tr w:rsidR="00AD0759" w:rsidRPr="007214F3" w14:paraId="3EC86C5F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05DF743" w14:textId="6BD19369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6FE39044" w14:textId="42A34BD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8,254,047,835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822731F" w14:textId="6B9D7812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26.59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2CA72DD3" w14:textId="0917744B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7,455,330,535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95CF05" w14:textId="0132674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25.87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233C4B7" w14:textId="4498A72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798,717,300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70E686A" w14:textId="04E079F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10.71</w:t>
            </w:r>
          </w:p>
        </w:tc>
      </w:tr>
      <w:tr w:rsidR="00AD0759" w:rsidRPr="007214F3" w14:paraId="6FA2D917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F24564" w14:textId="0A702540" w:rsidR="00AD0759" w:rsidRPr="007214F3" w:rsidRDefault="00AD0759" w:rsidP="00AD075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4E5CCEBD" w14:textId="5BAF685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10,142,794,122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59741874" w14:textId="3DE32BB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32.68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5DAF447" w14:textId="023891C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9,706,644,963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DA3556" w14:textId="693340A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33.68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D3D1384" w14:textId="38AAEDA7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436,149,159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B22584F" w14:textId="1686E1F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4.49</w:t>
            </w:r>
          </w:p>
        </w:tc>
      </w:tr>
      <w:tr w:rsidR="00AD0759" w:rsidRPr="007214F3" w14:paraId="20CF4D49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56F3413" w14:textId="0F6EF8DB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土地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62DAC53" w14:textId="51D8998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2,342,025,776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4138A373" w14:textId="609B3E2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7.54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4E34E91" w14:textId="5E24434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2,342,025,776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49D7B6" w14:textId="74C1A27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8.13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EE51C17" w14:textId="768B4B2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6734FF5" w14:textId="73A1D76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D0759" w:rsidRPr="007214F3" w14:paraId="2D73C9CC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BD4B6D8" w14:textId="683957E6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A7767B1" w14:textId="1A5B0DC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4,756,057,033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1D1C85F" w14:textId="5348F9D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15.32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8009A89" w14:textId="5FE4E387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4,874,357,814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A355230" w14:textId="03D6DF0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16.91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A9EBBCD" w14:textId="57F9BFC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- 118,300,781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697826F" w14:textId="1F744FD2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- 2.43</w:t>
            </w:r>
          </w:p>
        </w:tc>
      </w:tr>
      <w:tr w:rsidR="00AD0759" w:rsidRPr="007214F3" w14:paraId="4A40A0DE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E11591F" w14:textId="0B0BCD91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A94D514" w14:textId="69FB440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1,515,996,157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ABF1971" w14:textId="72EAF1B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4.88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603FA7DD" w14:textId="7A47920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1,473,659,880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17C2BF" w14:textId="3EE1668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B96DDB8" w14:textId="16EF07E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42,336,277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C4CEDB" w14:textId="29653C6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2.87</w:t>
            </w:r>
          </w:p>
        </w:tc>
      </w:tr>
      <w:tr w:rsidR="00AD0759" w:rsidRPr="007214F3" w14:paraId="601BB0F5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C684169" w14:textId="1207DEFE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36A22E0A" w14:textId="21D5D770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29,483,163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06CD07C2" w14:textId="3058E65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02AF53F4" w14:textId="7EFF9AF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23,460,636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346D24" w14:textId="63484A3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54BCC15" w14:textId="3E2AD14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6,022,527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7E10F7C" w14:textId="53BA8C3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25.67</w:t>
            </w:r>
          </w:p>
        </w:tc>
      </w:tr>
      <w:tr w:rsidR="00AD0759" w:rsidRPr="007214F3" w14:paraId="46203234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1608797" w14:textId="74A21DB9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F3E6481" w14:textId="6635942C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58,951,320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67A268A0" w14:textId="13231A1B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C94B211" w14:textId="43F7E74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58,827,320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F801E40" w14:textId="506A566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115628F" w14:textId="6AE022E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124,000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C72AB3E" w14:textId="2696F3DB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0.21</w:t>
            </w:r>
          </w:p>
        </w:tc>
      </w:tr>
      <w:tr w:rsidR="00AD0759" w:rsidRPr="007214F3" w14:paraId="2A703A64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C32E193" w14:textId="49C24A1A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27049D1F" w14:textId="7CE61CF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1,440,280,673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70C6422" w14:textId="6392BD9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4.64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316A5D32" w14:textId="726526C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934,313,537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8860FEB" w14:textId="27C419D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A1D9286" w14:textId="3B7281B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505,967,136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B8AE496" w14:textId="62ED6FE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54.15</w:t>
            </w:r>
          </w:p>
        </w:tc>
      </w:tr>
      <w:tr w:rsidR="00AD0759" w:rsidRPr="007214F3" w14:paraId="009D2F2A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E7CD762" w14:textId="3E462BE3" w:rsidR="00AD0759" w:rsidRPr="007214F3" w:rsidRDefault="00AD0759" w:rsidP="00AD075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65FA844" w14:textId="3945BB5C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101,877,399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EC6EE21" w14:textId="5FB686A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50AA2F05" w14:textId="0124DDE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111,542,953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BDAB426" w14:textId="7C37225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03DEDC6" w14:textId="135C75A7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- 9,665,554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2D781D8" w14:textId="5195750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- 8.67</w:t>
            </w:r>
          </w:p>
        </w:tc>
      </w:tr>
      <w:tr w:rsidR="00AD0759" w:rsidRPr="007214F3" w14:paraId="50250841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270B24" w14:textId="3DD2AD55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59E33659" w14:textId="66ACB995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101,877,399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7CA8EA9A" w14:textId="5CEA26F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773D1E9D" w14:textId="788A53D8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111,542,953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ECC52DC" w14:textId="640850C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93BC6D" w14:textId="552EA3AC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- 9,665,554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1B0A133" w14:textId="246E337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- 8.67</w:t>
            </w:r>
          </w:p>
        </w:tc>
      </w:tr>
      <w:tr w:rsidR="00AD0759" w:rsidRPr="007214F3" w14:paraId="2D7C8FC5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7BA8094" w14:textId="61AA48D9" w:rsidR="00AD0759" w:rsidRPr="007214F3" w:rsidRDefault="00AD0759" w:rsidP="00AD075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08E374E0" w14:textId="54AF834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2,436,186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19077751" w14:textId="6F56216B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E790BE8" w14:textId="61BB71F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7,978,849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CAA6F0" w14:textId="7FEF341E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D730EFE" w14:textId="5F63063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- 5,542,663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212FCE5" w14:textId="3C489F49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- 69.47</w:t>
            </w:r>
          </w:p>
        </w:tc>
      </w:tr>
      <w:tr w:rsidR="00AD0759" w:rsidRPr="007214F3" w14:paraId="196CB1E4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EA44359" w14:textId="0C84E6B8" w:rsidR="00AD0759" w:rsidRPr="007214F3" w:rsidRDefault="00AD0759" w:rsidP="00AD075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14:paraId="1EB88274" w14:textId="01E5C134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2,436,186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center"/>
          </w:tcPr>
          <w:p w14:paraId="27715CCE" w14:textId="1747C0A7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13" w:type="dxa"/>
            <w:tcBorders>
              <w:top w:val="nil"/>
              <w:bottom w:val="nil"/>
            </w:tcBorders>
            <w:vAlign w:val="center"/>
          </w:tcPr>
          <w:p w14:paraId="43021B4F" w14:textId="15CB5D5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7,978,849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2DE82AF" w14:textId="556E246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D485D5F" w14:textId="51EED43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- 5,542,663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C32F1A3" w14:textId="08AF8CB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- 69.47</w:t>
            </w:r>
          </w:p>
        </w:tc>
      </w:tr>
      <w:tr w:rsidR="00AD0759" w:rsidRPr="007214F3" w14:paraId="545029D9" w14:textId="77777777" w:rsidTr="00AD0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954083" w14:textId="46EFC3FA" w:rsidR="00AD0759" w:rsidRPr="007214F3" w:rsidRDefault="00AD0759" w:rsidP="00AD075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616" w:type="dxa"/>
            <w:tcBorders>
              <w:top w:val="nil"/>
              <w:bottom w:val="single" w:sz="8" w:space="0" w:color="auto"/>
            </w:tcBorders>
            <w:vAlign w:val="center"/>
          </w:tcPr>
          <w:p w14:paraId="59D8D773" w14:textId="28A0B7C1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31,041,372,391</w:t>
            </w:r>
          </w:p>
        </w:tc>
        <w:tc>
          <w:tcPr>
            <w:tcW w:w="794" w:type="dxa"/>
            <w:tcBorders>
              <w:top w:val="nil"/>
              <w:bottom w:val="single" w:sz="8" w:space="0" w:color="auto"/>
            </w:tcBorders>
            <w:vAlign w:val="center"/>
          </w:tcPr>
          <w:p w14:paraId="6ECE4C43" w14:textId="41BBAFC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3" w:type="dxa"/>
            <w:tcBorders>
              <w:top w:val="nil"/>
              <w:bottom w:val="single" w:sz="8" w:space="0" w:color="auto"/>
            </w:tcBorders>
            <w:vAlign w:val="center"/>
          </w:tcPr>
          <w:p w14:paraId="7B509F59" w14:textId="76968B46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28,820,248,737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5EFE00A8" w14:textId="661618B3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516C1974" w14:textId="3CD6F74F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2,221,123,654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194A9D" w14:textId="6081919D" w:rsidR="00AD0759" w:rsidRPr="0086573F" w:rsidRDefault="00AD0759" w:rsidP="00AD0759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7.71</w:t>
            </w:r>
          </w:p>
        </w:tc>
      </w:tr>
    </w:tbl>
    <w:p w14:paraId="2B407000" w14:textId="77777777" w:rsidR="00AD0759" w:rsidRPr="009C22C9" w:rsidRDefault="00AD0759" w:rsidP="00AD0759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sz w:val="18"/>
          <w:szCs w:val="18"/>
        </w:rPr>
      </w:pPr>
      <w:r w:rsidRPr="009C22C9">
        <w:rPr>
          <w:sz w:val="18"/>
          <w:szCs w:val="18"/>
        </w:rPr>
        <w:t>註：信託代理與保證資產（負債），114年底及113年底各有175,722,838元及202,139,049元。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8"/>
        <w:gridCol w:w="1614"/>
        <w:gridCol w:w="798"/>
        <w:gridCol w:w="1609"/>
        <w:gridCol w:w="798"/>
        <w:gridCol w:w="1554"/>
        <w:gridCol w:w="784"/>
      </w:tblGrid>
      <w:tr w:rsidR="007214F3" w:rsidRPr="007214F3" w14:paraId="72E98478" w14:textId="77777777" w:rsidTr="005A396B">
        <w:trPr>
          <w:trHeight w:val="562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61717E9" w14:textId="70D34DEF" w:rsidR="00F77760" w:rsidRDefault="00963745" w:rsidP="005F7A24">
            <w:pPr>
              <w:widowControl w:val="0"/>
              <w:overflowPunct/>
              <w:snapToGrid w:val="0"/>
              <w:ind w:rightChars="-11" w:right="-26" w:firstLineChars="394" w:firstLine="1262"/>
              <w:jc w:val="center"/>
              <w:rPr>
                <w:rFonts w:cs="Times New Roman"/>
                <w:bCs/>
                <w:color w:val="000000" w:themeColor="text1"/>
                <w:sz w:val="3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2C111D" w:rsidRPr="00412AFD">
              <w:rPr>
                <w:rFonts w:hint="eastAsia"/>
                <w:b/>
                <w:sz w:val="32"/>
                <w:u w:val="single"/>
              </w:rPr>
              <w:t>國立成功大學附設醫院作業基金</w:t>
            </w:r>
            <w:r w:rsidR="004D62B6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餘絀審定後平衡表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5F7A24">
              <w:rPr>
                <w:rFonts w:cs="Times New Roman" w:hint="eastAsia"/>
                <w:bCs/>
                <w:color w:val="000000" w:themeColor="text1"/>
                <w:sz w:val="32"/>
                <w:szCs w:val="20"/>
              </w:rPr>
              <w:t>（</w:t>
            </w:r>
            <w:r w:rsidR="009676FF" w:rsidRPr="009676FF">
              <w:rPr>
                <w:rFonts w:cs="Times New Roman"/>
                <w:bCs/>
                <w:color w:val="000000" w:themeColor="text1"/>
                <w:sz w:val="32"/>
                <w:szCs w:val="20"/>
              </w:rPr>
              <w:t>續</w:t>
            </w:r>
            <w:r w:rsidR="005F7A24">
              <w:rPr>
                <w:rFonts w:cs="Times New Roman" w:hint="eastAsia"/>
                <w:bCs/>
                <w:color w:val="000000" w:themeColor="text1"/>
                <w:sz w:val="32"/>
                <w:szCs w:val="20"/>
              </w:rPr>
              <w:t>）</w:t>
            </w:r>
          </w:p>
          <w:p w14:paraId="1EFD3511" w14:textId="28FD1675" w:rsidR="00F77760" w:rsidRPr="007214F3" w:rsidRDefault="00F77760" w:rsidP="009676FF">
            <w:pPr>
              <w:widowControl w:val="0"/>
              <w:tabs>
                <w:tab w:val="left" w:pos="3631"/>
                <w:tab w:val="left" w:pos="8451"/>
              </w:tabs>
              <w:overflowPunct/>
              <w:snapToGrid w:val="0"/>
              <w:spacing w:line="240" w:lineRule="atLeast"/>
              <w:ind w:rightChars="-102" w:right="-245" w:firstLineChars="0" w:firstLine="1049"/>
              <w:jc w:val="left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3F6475">
              <w:rPr>
                <w:rFonts w:cs="Times New Roman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5642A7" w:rsidRPr="00AF297E">
              <w:rPr>
                <w:rFonts w:cs="Times New Roman" w:hint="eastAsia"/>
                <w:color w:val="000000" w:themeColor="text1"/>
                <w:sz w:val="28"/>
                <w:szCs w:val="28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0230580C" w14:textId="77777777" w:rsidTr="00865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0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BF1C0" w14:textId="77777777" w:rsidR="00FE4AAC" w:rsidRPr="007214F3" w:rsidRDefault="00FE4AAC" w:rsidP="00960940">
            <w:pPr>
              <w:widowControl w:val="0"/>
              <w:tabs>
                <w:tab w:val="left" w:pos="2235"/>
              </w:tabs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96094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41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AC5F37F" w14:textId="6487FC7B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2F743F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3F6475">
              <w:rPr>
                <w:rFonts w:cs="Times New Roman"/>
                <w:color w:val="000000" w:themeColor="text1"/>
                <w:szCs w:val="20"/>
              </w:rPr>
              <w:t>4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40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1B1114" w14:textId="76F8510F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27" w:firstLine="65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11</w:t>
            </w:r>
            <w:r w:rsidR="003F6475">
              <w:rPr>
                <w:rFonts w:cs="Times New Roman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6AD9C0" w14:textId="77777777" w:rsidR="00FE4AAC" w:rsidRPr="007214F3" w:rsidRDefault="00FE4AAC" w:rsidP="00960940">
            <w:pPr>
              <w:widowControl w:val="0"/>
              <w:overflowPunct/>
              <w:spacing w:line="240" w:lineRule="exact"/>
              <w:ind w:leftChars="20" w:left="48" w:rightChars="-12" w:right="-29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14639D67" w14:textId="77777777" w:rsidTr="00865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  <w:tblHeader/>
        </w:trPr>
        <w:tc>
          <w:tcPr>
            <w:tcW w:w="30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AE67CE" w14:textId="77777777" w:rsidR="00FE4AAC" w:rsidRPr="007214F3" w:rsidRDefault="00FE4AAC" w:rsidP="00FE4AA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614" w:type="dxa"/>
            <w:tcBorders>
              <w:bottom w:val="single" w:sz="8" w:space="0" w:color="auto"/>
            </w:tcBorders>
            <w:vAlign w:val="center"/>
          </w:tcPr>
          <w:p w14:paraId="24D0FA18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0017344D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153E2FB0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0DB831E2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6E5E5C0C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34FE21CE" w14:textId="77777777" w:rsidR="00FE4AAC" w:rsidRPr="007214F3" w:rsidRDefault="00FE4AAC" w:rsidP="0086573F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3F6475" w:rsidRPr="007214F3" w14:paraId="289C27BB" w14:textId="77777777" w:rsidTr="00BC28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9A296C" w14:textId="5DAA4DF3" w:rsidR="003F6475" w:rsidRPr="007214F3" w:rsidRDefault="003F6475" w:rsidP="003F647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614" w:type="dxa"/>
            <w:tcBorders>
              <w:top w:val="single" w:sz="8" w:space="0" w:color="auto"/>
              <w:bottom w:val="nil"/>
            </w:tcBorders>
            <w:vAlign w:val="center"/>
          </w:tcPr>
          <w:p w14:paraId="5133E621" w14:textId="090546E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7,642,715,498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4F106E48" w14:textId="11F3ACAC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24.62</w:t>
            </w:r>
          </w:p>
        </w:tc>
        <w:tc>
          <w:tcPr>
            <w:tcW w:w="1609" w:type="dxa"/>
            <w:tcBorders>
              <w:top w:val="single" w:sz="8" w:space="0" w:color="auto"/>
              <w:bottom w:val="nil"/>
            </w:tcBorders>
            <w:vAlign w:val="center"/>
          </w:tcPr>
          <w:p w14:paraId="4463A862" w14:textId="042A051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7,108,038,561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</w:tcBorders>
            <w:vAlign w:val="center"/>
          </w:tcPr>
          <w:p w14:paraId="3E3F847A" w14:textId="74133CB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24.66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25CA2419" w14:textId="19EA16C3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534,676,937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6D79C83" w14:textId="4AB4F0F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7.52</w:t>
            </w:r>
          </w:p>
        </w:tc>
      </w:tr>
      <w:tr w:rsidR="003F6475" w:rsidRPr="007214F3" w14:paraId="2238D7A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09ACF81E" w14:textId="15478300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BB75FCE" w14:textId="12587765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4,635,701,016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E3318F" w14:textId="19A8893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14.93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AF11EFB" w14:textId="7C9BC6AC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3,842,139,015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3E4976" w14:textId="4A9F1B6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13.33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95429C" w14:textId="313AC3E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793,562,001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0290F32" w14:textId="683B23A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20.65</w:t>
            </w:r>
          </w:p>
        </w:tc>
      </w:tr>
      <w:tr w:rsidR="003F6475" w:rsidRPr="007214F3" w14:paraId="3E1D221B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9B6812D" w14:textId="133F9A4A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986952E" w14:textId="76117C6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3,557,923,582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B15ED09" w14:textId="5BD22C6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11.46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3335E9E" w14:textId="23F48F3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2,894,584,232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C1A00D" w14:textId="6C1BC4F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10.04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325E598" w14:textId="64882295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663,339,350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FE5CE03" w14:textId="7F56219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22.92</w:t>
            </w:r>
          </w:p>
        </w:tc>
      </w:tr>
      <w:tr w:rsidR="003F6475" w:rsidRPr="007214F3" w14:paraId="7DA99C0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EB2378D" w14:textId="1CD35D12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60A22F2" w14:textId="4D1DF35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1,077,777,434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DEB682C" w14:textId="2121D9A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3.47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B0813AF" w14:textId="10F93DF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947,554,783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E80727" w14:textId="1ABF1D3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3673044" w14:textId="269AB7E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130,222,651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8B39D62" w14:textId="282B5B6C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13.74</w:t>
            </w:r>
          </w:p>
        </w:tc>
      </w:tr>
      <w:tr w:rsidR="003F6475" w:rsidRPr="007214F3" w14:paraId="0E8ADEE8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ED3BA2B" w14:textId="3279819D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B99E6C0" w14:textId="70F55B4E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2,032,025,776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363993" w14:textId="551E791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D4BB6D6" w14:textId="283F505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2,162,025,776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CB201F1" w14:textId="277A833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7.50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0137FD" w14:textId="4F140B1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- 130,000,000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DCDE303" w14:textId="0C1F4F1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- 6.01</w:t>
            </w:r>
          </w:p>
        </w:tc>
      </w:tr>
      <w:tr w:rsidR="003F6475" w:rsidRPr="007214F3" w14:paraId="3A697011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009624A8" w14:textId="684AD6BB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B08E141" w14:textId="5913CD2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2,032,025,776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B63223" w14:textId="0FEAB86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EAE3E8B" w14:textId="46FCE9E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2,162,025,776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A24A24" w14:textId="2F094A8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7.50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603136E" w14:textId="35EE27E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- 130,000,000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F0D4051" w14:textId="2CF016A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- 6.01</w:t>
            </w:r>
          </w:p>
        </w:tc>
      </w:tr>
      <w:tr w:rsidR="003F6475" w:rsidRPr="007214F3" w14:paraId="5648CB6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79FD13C4" w14:textId="278C5D39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CEC2D00" w14:textId="2AE5DBD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974,988,706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B87614C" w14:textId="7D58EA2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3.14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3AC63AB" w14:textId="7AA82AF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1,103,873,770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7886C3" w14:textId="4A05D43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3.83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5D6D968" w14:textId="3DB2E583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- 128,885,064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E5F3A34" w14:textId="29BB123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- 11.68</w:t>
            </w:r>
          </w:p>
        </w:tc>
      </w:tr>
      <w:tr w:rsidR="003F6475" w:rsidRPr="007214F3" w14:paraId="472DE527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41B051FD" w14:textId="700C3E72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4461E65" w14:textId="31ACACE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151,753,106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108C71C" w14:textId="5C80878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8CB3C6A" w14:textId="04A4687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142,935,887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D96DAC" w14:textId="76A3C7AC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513E0C" w14:textId="4188511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8,817,219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C60EAE" w14:textId="755E470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6.17</w:t>
            </w:r>
          </w:p>
        </w:tc>
      </w:tr>
      <w:tr w:rsidR="003F6475" w:rsidRPr="007214F3" w14:paraId="2E487E4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46BCEEFF" w14:textId="4F5A3552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92980B4" w14:textId="219558D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823,235,600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3B71F4" w14:textId="72E03FA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2.65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B8F5B16" w14:textId="3741255E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960,937,883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5A60C5F" w14:textId="04D36AC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E3566E4" w14:textId="50FC6E8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- 137,702,283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1B8EC28" w14:textId="6B1F2660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- 14.33</w:t>
            </w:r>
          </w:p>
        </w:tc>
      </w:tr>
      <w:tr w:rsidR="003F6475" w:rsidRPr="007214F3" w14:paraId="63BCF43B" w14:textId="77777777" w:rsidTr="00BC28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2E20D857" w14:textId="758E882B" w:rsidR="003F6475" w:rsidRPr="007214F3" w:rsidRDefault="003F6475" w:rsidP="003F647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D183FB9" w14:textId="546A18C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23,398,656,893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65165EF" w14:textId="5566984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75.38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BC077D6" w14:textId="09D43B7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21,712,210,176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C229CF" w14:textId="79E2F129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75.34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0CA8E3E" w14:textId="53691FD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1,686,446,717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5BFA22A" w14:textId="42660DF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7.77</w:t>
            </w:r>
          </w:p>
        </w:tc>
      </w:tr>
      <w:tr w:rsidR="003F6475" w:rsidRPr="007214F3" w14:paraId="0FCFC2DF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2F26681" w14:textId="31AD6148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853525C" w14:textId="52890D09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18,787,700,566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8B51AF" w14:textId="3CD9DEF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60.52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EC9A49B" w14:textId="514C4BA6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16,777,350,566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BC95DE" w14:textId="307A7D2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58.21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CE2B08" w14:textId="0796C22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2,010,350,000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155B363" w14:textId="533C1F1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11.98</w:t>
            </w:r>
          </w:p>
        </w:tc>
      </w:tr>
      <w:tr w:rsidR="003F6475" w:rsidRPr="007214F3" w14:paraId="73F5116D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307399B0" w14:textId="4B2875FC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DDBC303" w14:textId="2AFA58C3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18,787,700,566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D52E45" w14:textId="6D303A1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60.52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75CE149" w14:textId="7FBF50C6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16,777,350,566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3B8DA8" w14:textId="0B576AF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58.21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4B61B3C" w14:textId="7ACCD39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2,010,350,000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93F7EEC" w14:textId="4F0C69F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11.98</w:t>
            </w:r>
          </w:p>
        </w:tc>
      </w:tr>
      <w:tr w:rsidR="003F6475" w:rsidRPr="007214F3" w14:paraId="233A68F9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1BAA7FCE" w14:textId="6445C584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6F5C964" w14:textId="08FBA6B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1,361,382,654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E3BED13" w14:textId="0C2C14DE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4.39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C02D388" w14:textId="554D2E4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1,361,382,654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379FC3F" w14:textId="27A1E29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4.72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CECFD5" w14:textId="0EECBE1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E07FB24" w14:textId="08AC28F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F6475" w:rsidRPr="007214F3" w14:paraId="49943EC3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12D9EA95" w14:textId="1BC59FAA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D090C9A" w14:textId="7A48874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924,438,654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F354BCE" w14:textId="41C562B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2.98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AAA1233" w14:textId="48E34C0E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924,438,654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9890BD1" w14:textId="66EBB6F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9709DF" w14:textId="68BB9ED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2628BA5" w14:textId="7EF4463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F6475" w:rsidRPr="007214F3" w14:paraId="44F40345" w14:textId="77777777" w:rsidTr="00E63A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5738A890" w14:textId="5DDC2648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3A78177" w14:textId="0C3BAEC6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436,944,000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1E9450" w14:textId="3FCA0A0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C2C91FB" w14:textId="1369A43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436,944,000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E950FB" w14:textId="12BF8369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5D47E55" w14:textId="09776BD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3FF51DB" w14:textId="364372C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F6475" w:rsidRPr="007214F3" w14:paraId="3F450996" w14:textId="77777777" w:rsidTr="00CC19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602E3732" w14:textId="1E19D394" w:rsidR="003F6475" w:rsidRPr="007214F3" w:rsidRDefault="003F6475" w:rsidP="003F647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8085DCA" w14:textId="44ED7BE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3,249,573,673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030C6A" w14:textId="55FC61CA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10.47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40005EB" w14:textId="14BA586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3,573,476,956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EFBFD2" w14:textId="3B7FB79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12.40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9E9EA7" w14:textId="28E0C96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- 323,903,283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F392B76" w14:textId="0395929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- 9.06</w:t>
            </w:r>
          </w:p>
        </w:tc>
      </w:tr>
      <w:tr w:rsidR="003F6475" w:rsidRPr="007214F3" w14:paraId="09187A67" w14:textId="77777777" w:rsidTr="00CC19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3048" w:type="dxa"/>
            <w:tcBorders>
              <w:top w:val="nil"/>
              <w:left w:val="nil"/>
              <w:bottom w:val="nil"/>
            </w:tcBorders>
            <w:vAlign w:val="center"/>
          </w:tcPr>
          <w:p w14:paraId="568D906A" w14:textId="0E09298F" w:rsidR="003F6475" w:rsidRPr="007214F3" w:rsidRDefault="003F6475" w:rsidP="003F647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FEA12F2" w14:textId="6A2C6F3F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3,249,573,673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E578A0" w14:textId="3F699F58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10.47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B515A21" w14:textId="343CCA69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3,573,476,956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AFB932E" w14:textId="4AE8EEBD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12.40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04A3AD5" w14:textId="722A03AB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- 323,903,283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ABFBF3D" w14:textId="1409EB76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- 9.06</w:t>
            </w:r>
          </w:p>
        </w:tc>
      </w:tr>
      <w:tr w:rsidR="003F6475" w:rsidRPr="007214F3" w14:paraId="343C12E4" w14:textId="77777777" w:rsidTr="00CC19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30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1C82D5" w14:textId="5A0F491D" w:rsidR="003F6475" w:rsidRPr="007214F3" w:rsidRDefault="003F6475" w:rsidP="003F647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614" w:type="dxa"/>
            <w:tcBorders>
              <w:top w:val="nil"/>
              <w:bottom w:val="single" w:sz="8" w:space="0" w:color="auto"/>
            </w:tcBorders>
            <w:vAlign w:val="center"/>
          </w:tcPr>
          <w:p w14:paraId="5FD3EECF" w14:textId="77A261E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31,041,372,391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607D5556" w14:textId="2B126834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433FB1CA" w14:textId="7FE34EA2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28,820,248,737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7D945B49" w14:textId="68FBD8D1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3F7EF59B" w14:textId="11EE0CC7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2,221,123,654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A11F58" w14:textId="0F85BB19" w:rsidR="003F6475" w:rsidRPr="0086573F" w:rsidRDefault="003F6475" w:rsidP="003F647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7.71</w:t>
            </w:r>
          </w:p>
        </w:tc>
      </w:tr>
    </w:tbl>
    <w:p w14:paraId="234507EF" w14:textId="77777777" w:rsidR="00DD3239" w:rsidRPr="00DD3239" w:rsidRDefault="00DD3239" w:rsidP="00CC197C">
      <w:pPr>
        <w:tabs>
          <w:tab w:val="left" w:pos="504"/>
        </w:tabs>
        <w:adjustRightInd w:val="0"/>
        <w:snapToGrid w:val="0"/>
        <w:spacing w:line="14" w:lineRule="exact"/>
        <w:ind w:firstLineChars="0" w:firstLine="0"/>
        <w:rPr>
          <w:vanish/>
          <w:color w:val="000000" w:themeColor="text1"/>
          <w:sz w:val="12"/>
          <w:szCs w:val="32"/>
        </w:rPr>
      </w:pPr>
    </w:p>
    <w:sectPr w:rsidR="00DD3239" w:rsidRPr="00DD3239" w:rsidSect="00CC1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B90CD" w14:textId="77777777" w:rsidR="00BA2BC5" w:rsidRDefault="00BA2BC5" w:rsidP="0001579B">
      <w:pPr>
        <w:ind w:firstLine="480"/>
      </w:pPr>
      <w:r>
        <w:separator/>
      </w:r>
    </w:p>
  </w:endnote>
  <w:endnote w:type="continuationSeparator" w:id="0">
    <w:p w14:paraId="4913F21A" w14:textId="77777777" w:rsidR="00BA2BC5" w:rsidRDefault="00BA2BC5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A12C" w14:textId="2408ED4B" w:rsidR="00ED719B" w:rsidRDefault="00ED719B" w:rsidP="000A5514">
    <w:pPr>
      <w:pStyle w:val="a5"/>
      <w:tabs>
        <w:tab w:val="right" w:pos="9923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9B80" w14:textId="77777777" w:rsidR="00E122D0" w:rsidRPr="004D673B" w:rsidRDefault="00E122D0" w:rsidP="004D673B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3307" w14:textId="77777777" w:rsidR="00ED719B" w:rsidRDefault="00ED71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4521" w14:textId="77777777" w:rsidR="00BA2BC5" w:rsidRDefault="00BA2BC5" w:rsidP="0001579B">
      <w:pPr>
        <w:ind w:firstLine="480"/>
      </w:pPr>
      <w:r>
        <w:separator/>
      </w:r>
    </w:p>
  </w:footnote>
  <w:footnote w:type="continuationSeparator" w:id="0">
    <w:p w14:paraId="4625B16F" w14:textId="77777777" w:rsidR="00BA2BC5" w:rsidRDefault="00BA2BC5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2B43" w14:textId="77777777" w:rsidR="00ED719B" w:rsidRDefault="00ED719B" w:rsidP="00AD14E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1B9C" w14:textId="77777777" w:rsidR="00ED719B" w:rsidRPr="00AD14EC" w:rsidRDefault="00ED719B" w:rsidP="00AD14E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DEF0" w14:textId="77777777" w:rsidR="00ED719B" w:rsidRDefault="00ED71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AA419C"/>
    <w:multiLevelType w:val="hybridMultilevel"/>
    <w:tmpl w:val="9B60208C"/>
    <w:lvl w:ilvl="0" w:tplc="DFDA4202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0D92"/>
    <w:multiLevelType w:val="hybridMultilevel"/>
    <w:tmpl w:val="01463DBC"/>
    <w:lvl w:ilvl="0" w:tplc="3B88523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193432"/>
    <w:multiLevelType w:val="hybridMultilevel"/>
    <w:tmpl w:val="0318EC88"/>
    <w:lvl w:ilvl="0" w:tplc="D5A25BA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9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8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13"/>
  </w:num>
  <w:num w:numId="2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E33"/>
    <w:rsid w:val="00002983"/>
    <w:rsid w:val="00003390"/>
    <w:rsid w:val="0000560A"/>
    <w:rsid w:val="0000606C"/>
    <w:rsid w:val="00006760"/>
    <w:rsid w:val="0000711D"/>
    <w:rsid w:val="000101CF"/>
    <w:rsid w:val="00013559"/>
    <w:rsid w:val="0001579B"/>
    <w:rsid w:val="0001689E"/>
    <w:rsid w:val="000202AC"/>
    <w:rsid w:val="00025D15"/>
    <w:rsid w:val="00025EDB"/>
    <w:rsid w:val="000260EA"/>
    <w:rsid w:val="00032669"/>
    <w:rsid w:val="00034AA9"/>
    <w:rsid w:val="00035FCF"/>
    <w:rsid w:val="000362E0"/>
    <w:rsid w:val="0003679F"/>
    <w:rsid w:val="00036F40"/>
    <w:rsid w:val="0003709A"/>
    <w:rsid w:val="00040CF6"/>
    <w:rsid w:val="00042126"/>
    <w:rsid w:val="00044E5A"/>
    <w:rsid w:val="000474CA"/>
    <w:rsid w:val="000476E1"/>
    <w:rsid w:val="00050544"/>
    <w:rsid w:val="000545C4"/>
    <w:rsid w:val="00060A86"/>
    <w:rsid w:val="00060E0A"/>
    <w:rsid w:val="00062C51"/>
    <w:rsid w:val="00063A77"/>
    <w:rsid w:val="000649F9"/>
    <w:rsid w:val="00065BC7"/>
    <w:rsid w:val="00067800"/>
    <w:rsid w:val="000713E9"/>
    <w:rsid w:val="00072CA8"/>
    <w:rsid w:val="00074FC6"/>
    <w:rsid w:val="0008179A"/>
    <w:rsid w:val="000836F7"/>
    <w:rsid w:val="00083A4F"/>
    <w:rsid w:val="000867E6"/>
    <w:rsid w:val="0008733E"/>
    <w:rsid w:val="00087CA8"/>
    <w:rsid w:val="00095258"/>
    <w:rsid w:val="00096345"/>
    <w:rsid w:val="000A10AE"/>
    <w:rsid w:val="000A3F82"/>
    <w:rsid w:val="000A5514"/>
    <w:rsid w:val="000A62DB"/>
    <w:rsid w:val="000B0689"/>
    <w:rsid w:val="000B1E3C"/>
    <w:rsid w:val="000B44D4"/>
    <w:rsid w:val="000B6E4C"/>
    <w:rsid w:val="000C0BCA"/>
    <w:rsid w:val="000C27C5"/>
    <w:rsid w:val="000C35E1"/>
    <w:rsid w:val="000C4AE4"/>
    <w:rsid w:val="000C62D1"/>
    <w:rsid w:val="000C7CD5"/>
    <w:rsid w:val="000D08B6"/>
    <w:rsid w:val="000D14D7"/>
    <w:rsid w:val="000D15FE"/>
    <w:rsid w:val="000D5C0F"/>
    <w:rsid w:val="000D6CA2"/>
    <w:rsid w:val="000E0594"/>
    <w:rsid w:val="000E1C3E"/>
    <w:rsid w:val="000E740D"/>
    <w:rsid w:val="000F6C02"/>
    <w:rsid w:val="001015F5"/>
    <w:rsid w:val="00105979"/>
    <w:rsid w:val="00106715"/>
    <w:rsid w:val="001073B3"/>
    <w:rsid w:val="00111018"/>
    <w:rsid w:val="001131C0"/>
    <w:rsid w:val="001147EA"/>
    <w:rsid w:val="00114A89"/>
    <w:rsid w:val="00117A9B"/>
    <w:rsid w:val="00121356"/>
    <w:rsid w:val="001226FE"/>
    <w:rsid w:val="001227C0"/>
    <w:rsid w:val="00125CDB"/>
    <w:rsid w:val="0012775A"/>
    <w:rsid w:val="00130C27"/>
    <w:rsid w:val="001323E9"/>
    <w:rsid w:val="00134200"/>
    <w:rsid w:val="00135FF9"/>
    <w:rsid w:val="00136F12"/>
    <w:rsid w:val="00141370"/>
    <w:rsid w:val="001446CD"/>
    <w:rsid w:val="00146C9E"/>
    <w:rsid w:val="001470C6"/>
    <w:rsid w:val="001515A1"/>
    <w:rsid w:val="00154666"/>
    <w:rsid w:val="0015497A"/>
    <w:rsid w:val="001559BA"/>
    <w:rsid w:val="001565B1"/>
    <w:rsid w:val="00157984"/>
    <w:rsid w:val="00162B92"/>
    <w:rsid w:val="001630B7"/>
    <w:rsid w:val="001637D6"/>
    <w:rsid w:val="0016401E"/>
    <w:rsid w:val="00164040"/>
    <w:rsid w:val="00164068"/>
    <w:rsid w:val="00170A1C"/>
    <w:rsid w:val="001714D4"/>
    <w:rsid w:val="00176236"/>
    <w:rsid w:val="00176A82"/>
    <w:rsid w:val="00181491"/>
    <w:rsid w:val="0018753C"/>
    <w:rsid w:val="00193819"/>
    <w:rsid w:val="00197A31"/>
    <w:rsid w:val="001A1827"/>
    <w:rsid w:val="001A3BE3"/>
    <w:rsid w:val="001A4157"/>
    <w:rsid w:val="001A4CFE"/>
    <w:rsid w:val="001B11E8"/>
    <w:rsid w:val="001B14BB"/>
    <w:rsid w:val="001B2BC3"/>
    <w:rsid w:val="001B5641"/>
    <w:rsid w:val="001B6125"/>
    <w:rsid w:val="001C1235"/>
    <w:rsid w:val="001C66E4"/>
    <w:rsid w:val="001C6B98"/>
    <w:rsid w:val="001D1B7C"/>
    <w:rsid w:val="001D1BBC"/>
    <w:rsid w:val="001D1E33"/>
    <w:rsid w:val="001D339B"/>
    <w:rsid w:val="001E1622"/>
    <w:rsid w:val="001E49FF"/>
    <w:rsid w:val="001F1D2C"/>
    <w:rsid w:val="001F1DE9"/>
    <w:rsid w:val="001F62DC"/>
    <w:rsid w:val="001F6310"/>
    <w:rsid w:val="001F6A5B"/>
    <w:rsid w:val="00200254"/>
    <w:rsid w:val="002017F1"/>
    <w:rsid w:val="002031DF"/>
    <w:rsid w:val="00204A53"/>
    <w:rsid w:val="00205EAE"/>
    <w:rsid w:val="00206A02"/>
    <w:rsid w:val="00206E7F"/>
    <w:rsid w:val="00211240"/>
    <w:rsid w:val="0021131A"/>
    <w:rsid w:val="00212A8F"/>
    <w:rsid w:val="00214196"/>
    <w:rsid w:val="002178BE"/>
    <w:rsid w:val="00225597"/>
    <w:rsid w:val="002274B3"/>
    <w:rsid w:val="00234232"/>
    <w:rsid w:val="00235B86"/>
    <w:rsid w:val="00236A41"/>
    <w:rsid w:val="002373CF"/>
    <w:rsid w:val="0024028D"/>
    <w:rsid w:val="00240D57"/>
    <w:rsid w:val="002431AE"/>
    <w:rsid w:val="00243539"/>
    <w:rsid w:val="00245F49"/>
    <w:rsid w:val="00247B07"/>
    <w:rsid w:val="002520C8"/>
    <w:rsid w:val="00254A04"/>
    <w:rsid w:val="00255B48"/>
    <w:rsid w:val="00257A5C"/>
    <w:rsid w:val="002633CF"/>
    <w:rsid w:val="00264876"/>
    <w:rsid w:val="002702CC"/>
    <w:rsid w:val="0027255E"/>
    <w:rsid w:val="0027317A"/>
    <w:rsid w:val="00273C74"/>
    <w:rsid w:val="00274EC8"/>
    <w:rsid w:val="00276685"/>
    <w:rsid w:val="002766D2"/>
    <w:rsid w:val="00276B2D"/>
    <w:rsid w:val="00277184"/>
    <w:rsid w:val="0028067F"/>
    <w:rsid w:val="00280F44"/>
    <w:rsid w:val="00284C82"/>
    <w:rsid w:val="00286CBE"/>
    <w:rsid w:val="00290480"/>
    <w:rsid w:val="00290CB3"/>
    <w:rsid w:val="00295D45"/>
    <w:rsid w:val="002A03DC"/>
    <w:rsid w:val="002A0D7C"/>
    <w:rsid w:val="002A34B1"/>
    <w:rsid w:val="002B314D"/>
    <w:rsid w:val="002B5EA2"/>
    <w:rsid w:val="002C0C50"/>
    <w:rsid w:val="002C111D"/>
    <w:rsid w:val="002C50F3"/>
    <w:rsid w:val="002D20B5"/>
    <w:rsid w:val="002D6802"/>
    <w:rsid w:val="002E2627"/>
    <w:rsid w:val="002E3A59"/>
    <w:rsid w:val="002E4E79"/>
    <w:rsid w:val="002E5FE8"/>
    <w:rsid w:val="002E61B6"/>
    <w:rsid w:val="002E7F39"/>
    <w:rsid w:val="002F0B90"/>
    <w:rsid w:val="002F2695"/>
    <w:rsid w:val="002F4701"/>
    <w:rsid w:val="002F5AB2"/>
    <w:rsid w:val="002F743F"/>
    <w:rsid w:val="0030368B"/>
    <w:rsid w:val="00304420"/>
    <w:rsid w:val="0030450F"/>
    <w:rsid w:val="00306988"/>
    <w:rsid w:val="003107EA"/>
    <w:rsid w:val="003113C0"/>
    <w:rsid w:val="00314579"/>
    <w:rsid w:val="00316EA5"/>
    <w:rsid w:val="003232EE"/>
    <w:rsid w:val="003238EF"/>
    <w:rsid w:val="00323CD6"/>
    <w:rsid w:val="0032556A"/>
    <w:rsid w:val="00325FA8"/>
    <w:rsid w:val="00327176"/>
    <w:rsid w:val="003308EB"/>
    <w:rsid w:val="00332ADD"/>
    <w:rsid w:val="00341AAC"/>
    <w:rsid w:val="0034401D"/>
    <w:rsid w:val="003532D4"/>
    <w:rsid w:val="003549DA"/>
    <w:rsid w:val="00356112"/>
    <w:rsid w:val="003568E8"/>
    <w:rsid w:val="0035718B"/>
    <w:rsid w:val="00361356"/>
    <w:rsid w:val="0036253A"/>
    <w:rsid w:val="00373942"/>
    <w:rsid w:val="003743D8"/>
    <w:rsid w:val="00374A09"/>
    <w:rsid w:val="00376EA4"/>
    <w:rsid w:val="00377E1D"/>
    <w:rsid w:val="00380332"/>
    <w:rsid w:val="00386762"/>
    <w:rsid w:val="00386A4E"/>
    <w:rsid w:val="003870D0"/>
    <w:rsid w:val="0039574B"/>
    <w:rsid w:val="00396376"/>
    <w:rsid w:val="003967BA"/>
    <w:rsid w:val="00396C7D"/>
    <w:rsid w:val="003A3B3E"/>
    <w:rsid w:val="003A52C5"/>
    <w:rsid w:val="003B076C"/>
    <w:rsid w:val="003B13AE"/>
    <w:rsid w:val="003B23AA"/>
    <w:rsid w:val="003B333E"/>
    <w:rsid w:val="003B39EB"/>
    <w:rsid w:val="003B498A"/>
    <w:rsid w:val="003C0E83"/>
    <w:rsid w:val="003D05DE"/>
    <w:rsid w:val="003D126D"/>
    <w:rsid w:val="003D2442"/>
    <w:rsid w:val="003D28DA"/>
    <w:rsid w:val="003D53DA"/>
    <w:rsid w:val="003D63DC"/>
    <w:rsid w:val="003E2992"/>
    <w:rsid w:val="003E2CE6"/>
    <w:rsid w:val="003E40AE"/>
    <w:rsid w:val="003E5FB0"/>
    <w:rsid w:val="003E629F"/>
    <w:rsid w:val="003F0F3A"/>
    <w:rsid w:val="003F5AA1"/>
    <w:rsid w:val="003F6475"/>
    <w:rsid w:val="004009C9"/>
    <w:rsid w:val="00400C50"/>
    <w:rsid w:val="00401A72"/>
    <w:rsid w:val="00402BF4"/>
    <w:rsid w:val="00406A36"/>
    <w:rsid w:val="00406C63"/>
    <w:rsid w:val="00412EE9"/>
    <w:rsid w:val="00412F9A"/>
    <w:rsid w:val="0041571C"/>
    <w:rsid w:val="004165C1"/>
    <w:rsid w:val="00417419"/>
    <w:rsid w:val="00422920"/>
    <w:rsid w:val="00425D07"/>
    <w:rsid w:val="0043323B"/>
    <w:rsid w:val="00433EFE"/>
    <w:rsid w:val="004359C5"/>
    <w:rsid w:val="00435B08"/>
    <w:rsid w:val="00435DCF"/>
    <w:rsid w:val="004369B0"/>
    <w:rsid w:val="00444695"/>
    <w:rsid w:val="00444700"/>
    <w:rsid w:val="00446EB1"/>
    <w:rsid w:val="004476A2"/>
    <w:rsid w:val="00450C4A"/>
    <w:rsid w:val="00460BEB"/>
    <w:rsid w:val="00461A8B"/>
    <w:rsid w:val="004626DB"/>
    <w:rsid w:val="004638DF"/>
    <w:rsid w:val="00463EF3"/>
    <w:rsid w:val="0046507D"/>
    <w:rsid w:val="004660BD"/>
    <w:rsid w:val="00466282"/>
    <w:rsid w:val="00466C49"/>
    <w:rsid w:val="004675F8"/>
    <w:rsid w:val="0047102F"/>
    <w:rsid w:val="004737CE"/>
    <w:rsid w:val="0047404C"/>
    <w:rsid w:val="004740B3"/>
    <w:rsid w:val="00474965"/>
    <w:rsid w:val="00477E7E"/>
    <w:rsid w:val="00481558"/>
    <w:rsid w:val="00482CE2"/>
    <w:rsid w:val="00484990"/>
    <w:rsid w:val="0048628C"/>
    <w:rsid w:val="0049034A"/>
    <w:rsid w:val="00491708"/>
    <w:rsid w:val="004A1360"/>
    <w:rsid w:val="004A13E3"/>
    <w:rsid w:val="004A223B"/>
    <w:rsid w:val="004A28F8"/>
    <w:rsid w:val="004A4356"/>
    <w:rsid w:val="004B4413"/>
    <w:rsid w:val="004B5390"/>
    <w:rsid w:val="004C091B"/>
    <w:rsid w:val="004C15B0"/>
    <w:rsid w:val="004C1C08"/>
    <w:rsid w:val="004C41AF"/>
    <w:rsid w:val="004D1446"/>
    <w:rsid w:val="004D2D65"/>
    <w:rsid w:val="004D4E6D"/>
    <w:rsid w:val="004D62B6"/>
    <w:rsid w:val="004D673B"/>
    <w:rsid w:val="004E28A3"/>
    <w:rsid w:val="004E3843"/>
    <w:rsid w:val="004E3ECE"/>
    <w:rsid w:val="004E43FC"/>
    <w:rsid w:val="004E535A"/>
    <w:rsid w:val="004E6F73"/>
    <w:rsid w:val="004E7569"/>
    <w:rsid w:val="004E7626"/>
    <w:rsid w:val="004F1285"/>
    <w:rsid w:val="004F1691"/>
    <w:rsid w:val="004F5D28"/>
    <w:rsid w:val="004F6E81"/>
    <w:rsid w:val="00500D49"/>
    <w:rsid w:val="005023AE"/>
    <w:rsid w:val="00504BA4"/>
    <w:rsid w:val="0050713B"/>
    <w:rsid w:val="00510141"/>
    <w:rsid w:val="005142D2"/>
    <w:rsid w:val="00514C36"/>
    <w:rsid w:val="005230F4"/>
    <w:rsid w:val="00525A61"/>
    <w:rsid w:val="00530553"/>
    <w:rsid w:val="005325C7"/>
    <w:rsid w:val="005333C5"/>
    <w:rsid w:val="00535471"/>
    <w:rsid w:val="00543F52"/>
    <w:rsid w:val="005458EE"/>
    <w:rsid w:val="005467B9"/>
    <w:rsid w:val="00550E24"/>
    <w:rsid w:val="00550FE6"/>
    <w:rsid w:val="00562839"/>
    <w:rsid w:val="00562A9B"/>
    <w:rsid w:val="005642A7"/>
    <w:rsid w:val="00566888"/>
    <w:rsid w:val="00570A56"/>
    <w:rsid w:val="0057161A"/>
    <w:rsid w:val="00574918"/>
    <w:rsid w:val="00575FF0"/>
    <w:rsid w:val="00582A09"/>
    <w:rsid w:val="00583FE4"/>
    <w:rsid w:val="00586F8D"/>
    <w:rsid w:val="00592375"/>
    <w:rsid w:val="005967A5"/>
    <w:rsid w:val="00596C22"/>
    <w:rsid w:val="005976A4"/>
    <w:rsid w:val="005A2FC0"/>
    <w:rsid w:val="005A327C"/>
    <w:rsid w:val="005A396B"/>
    <w:rsid w:val="005B4D5D"/>
    <w:rsid w:val="005B4F8B"/>
    <w:rsid w:val="005B626E"/>
    <w:rsid w:val="005B64E4"/>
    <w:rsid w:val="005B64F9"/>
    <w:rsid w:val="005B6712"/>
    <w:rsid w:val="005B6CBB"/>
    <w:rsid w:val="005C3113"/>
    <w:rsid w:val="005C7A8E"/>
    <w:rsid w:val="005D373E"/>
    <w:rsid w:val="005D65C8"/>
    <w:rsid w:val="005D72DA"/>
    <w:rsid w:val="005E0512"/>
    <w:rsid w:val="005E10C2"/>
    <w:rsid w:val="005E1A0B"/>
    <w:rsid w:val="005E431B"/>
    <w:rsid w:val="005E4A3C"/>
    <w:rsid w:val="005F0B6B"/>
    <w:rsid w:val="005F5E10"/>
    <w:rsid w:val="005F7A24"/>
    <w:rsid w:val="006010A4"/>
    <w:rsid w:val="006011C0"/>
    <w:rsid w:val="00602994"/>
    <w:rsid w:val="006068D5"/>
    <w:rsid w:val="00607248"/>
    <w:rsid w:val="006072CE"/>
    <w:rsid w:val="00607785"/>
    <w:rsid w:val="00610819"/>
    <w:rsid w:val="00612CBF"/>
    <w:rsid w:val="00616A4A"/>
    <w:rsid w:val="00617E0A"/>
    <w:rsid w:val="00621854"/>
    <w:rsid w:val="00623178"/>
    <w:rsid w:val="006318F7"/>
    <w:rsid w:val="00636B1A"/>
    <w:rsid w:val="00645939"/>
    <w:rsid w:val="006526EE"/>
    <w:rsid w:val="00653360"/>
    <w:rsid w:val="006558FF"/>
    <w:rsid w:val="006624B8"/>
    <w:rsid w:val="00662987"/>
    <w:rsid w:val="00663FA8"/>
    <w:rsid w:val="0066545E"/>
    <w:rsid w:val="00665C83"/>
    <w:rsid w:val="00665EB6"/>
    <w:rsid w:val="00670607"/>
    <w:rsid w:val="0067441D"/>
    <w:rsid w:val="00675EE4"/>
    <w:rsid w:val="0067632A"/>
    <w:rsid w:val="00677333"/>
    <w:rsid w:val="00677B03"/>
    <w:rsid w:val="00680446"/>
    <w:rsid w:val="00683664"/>
    <w:rsid w:val="00683FAA"/>
    <w:rsid w:val="006850EA"/>
    <w:rsid w:val="0069062F"/>
    <w:rsid w:val="00690B70"/>
    <w:rsid w:val="00690BA4"/>
    <w:rsid w:val="00691506"/>
    <w:rsid w:val="00691EE3"/>
    <w:rsid w:val="00692FB3"/>
    <w:rsid w:val="006939C6"/>
    <w:rsid w:val="00695771"/>
    <w:rsid w:val="00695C60"/>
    <w:rsid w:val="006962E7"/>
    <w:rsid w:val="00696448"/>
    <w:rsid w:val="00696589"/>
    <w:rsid w:val="00697EBC"/>
    <w:rsid w:val="006A0863"/>
    <w:rsid w:val="006A1910"/>
    <w:rsid w:val="006A27DF"/>
    <w:rsid w:val="006B01EF"/>
    <w:rsid w:val="006B276D"/>
    <w:rsid w:val="006B637D"/>
    <w:rsid w:val="006B6B01"/>
    <w:rsid w:val="006C0A29"/>
    <w:rsid w:val="006C0BF3"/>
    <w:rsid w:val="006D027E"/>
    <w:rsid w:val="006D1E59"/>
    <w:rsid w:val="006D3E0E"/>
    <w:rsid w:val="006D4149"/>
    <w:rsid w:val="006D636B"/>
    <w:rsid w:val="006E794B"/>
    <w:rsid w:val="006E7D90"/>
    <w:rsid w:val="006F0571"/>
    <w:rsid w:val="006F0789"/>
    <w:rsid w:val="006F0C5E"/>
    <w:rsid w:val="006F7D0F"/>
    <w:rsid w:val="00701103"/>
    <w:rsid w:val="0070265C"/>
    <w:rsid w:val="00706174"/>
    <w:rsid w:val="0071072B"/>
    <w:rsid w:val="007122CD"/>
    <w:rsid w:val="007214F3"/>
    <w:rsid w:val="00723357"/>
    <w:rsid w:val="0072368D"/>
    <w:rsid w:val="0073534F"/>
    <w:rsid w:val="00736ADD"/>
    <w:rsid w:val="00740F67"/>
    <w:rsid w:val="00742AFF"/>
    <w:rsid w:val="00745241"/>
    <w:rsid w:val="0074590F"/>
    <w:rsid w:val="007464CA"/>
    <w:rsid w:val="00746595"/>
    <w:rsid w:val="00750228"/>
    <w:rsid w:val="00751B25"/>
    <w:rsid w:val="007605BB"/>
    <w:rsid w:val="00762D4B"/>
    <w:rsid w:val="007632E5"/>
    <w:rsid w:val="007648E9"/>
    <w:rsid w:val="00772FF3"/>
    <w:rsid w:val="007767D1"/>
    <w:rsid w:val="007803B0"/>
    <w:rsid w:val="00781F0F"/>
    <w:rsid w:val="0078245F"/>
    <w:rsid w:val="00784CFA"/>
    <w:rsid w:val="00785936"/>
    <w:rsid w:val="00787066"/>
    <w:rsid w:val="00787C21"/>
    <w:rsid w:val="00791029"/>
    <w:rsid w:val="007A0EA5"/>
    <w:rsid w:val="007A209E"/>
    <w:rsid w:val="007A36DC"/>
    <w:rsid w:val="007A46C8"/>
    <w:rsid w:val="007A7E22"/>
    <w:rsid w:val="007A7F5D"/>
    <w:rsid w:val="007B5398"/>
    <w:rsid w:val="007B7053"/>
    <w:rsid w:val="007C1FF8"/>
    <w:rsid w:val="007C3D3E"/>
    <w:rsid w:val="007C3ED5"/>
    <w:rsid w:val="007C480B"/>
    <w:rsid w:val="007C4B67"/>
    <w:rsid w:val="007C6CCB"/>
    <w:rsid w:val="007D0C7A"/>
    <w:rsid w:val="007D3A7F"/>
    <w:rsid w:val="007D4B8D"/>
    <w:rsid w:val="007E09C1"/>
    <w:rsid w:val="007E2B89"/>
    <w:rsid w:val="007E3FCB"/>
    <w:rsid w:val="007E5C86"/>
    <w:rsid w:val="007E641D"/>
    <w:rsid w:val="007F054D"/>
    <w:rsid w:val="007F0C73"/>
    <w:rsid w:val="007F0EB3"/>
    <w:rsid w:val="007F5C69"/>
    <w:rsid w:val="007F5F95"/>
    <w:rsid w:val="007F6B1A"/>
    <w:rsid w:val="00813029"/>
    <w:rsid w:val="008147CE"/>
    <w:rsid w:val="00815841"/>
    <w:rsid w:val="00816B3C"/>
    <w:rsid w:val="00816C48"/>
    <w:rsid w:val="00820B8E"/>
    <w:rsid w:val="0082312F"/>
    <w:rsid w:val="0082366C"/>
    <w:rsid w:val="00823B42"/>
    <w:rsid w:val="00823C9E"/>
    <w:rsid w:val="00823DCC"/>
    <w:rsid w:val="008263AA"/>
    <w:rsid w:val="008267CD"/>
    <w:rsid w:val="00832573"/>
    <w:rsid w:val="00840BDF"/>
    <w:rsid w:val="008436BD"/>
    <w:rsid w:val="00845A26"/>
    <w:rsid w:val="008507B1"/>
    <w:rsid w:val="00855ADC"/>
    <w:rsid w:val="008564A8"/>
    <w:rsid w:val="008565B8"/>
    <w:rsid w:val="008639EF"/>
    <w:rsid w:val="0086573F"/>
    <w:rsid w:val="00871578"/>
    <w:rsid w:val="00871A70"/>
    <w:rsid w:val="00871C56"/>
    <w:rsid w:val="008726A5"/>
    <w:rsid w:val="00872838"/>
    <w:rsid w:val="00874DFB"/>
    <w:rsid w:val="008757D6"/>
    <w:rsid w:val="00875973"/>
    <w:rsid w:val="00880783"/>
    <w:rsid w:val="0088138C"/>
    <w:rsid w:val="008829BA"/>
    <w:rsid w:val="008858B0"/>
    <w:rsid w:val="008869EF"/>
    <w:rsid w:val="00886B06"/>
    <w:rsid w:val="00895762"/>
    <w:rsid w:val="0089577E"/>
    <w:rsid w:val="00895B1D"/>
    <w:rsid w:val="00896152"/>
    <w:rsid w:val="008A3975"/>
    <w:rsid w:val="008A40F5"/>
    <w:rsid w:val="008A43A8"/>
    <w:rsid w:val="008A4C53"/>
    <w:rsid w:val="008A5061"/>
    <w:rsid w:val="008A62A1"/>
    <w:rsid w:val="008A65A0"/>
    <w:rsid w:val="008B1812"/>
    <w:rsid w:val="008B22EE"/>
    <w:rsid w:val="008C2D65"/>
    <w:rsid w:val="008C5447"/>
    <w:rsid w:val="008C69D1"/>
    <w:rsid w:val="008D1AF1"/>
    <w:rsid w:val="008D2C67"/>
    <w:rsid w:val="008D630A"/>
    <w:rsid w:val="008D6976"/>
    <w:rsid w:val="008E01ED"/>
    <w:rsid w:val="008E18E8"/>
    <w:rsid w:val="008E2E6C"/>
    <w:rsid w:val="008E33B8"/>
    <w:rsid w:val="008E7579"/>
    <w:rsid w:val="008E75E9"/>
    <w:rsid w:val="008F0B1A"/>
    <w:rsid w:val="008F3AD0"/>
    <w:rsid w:val="008F7FFD"/>
    <w:rsid w:val="00901E99"/>
    <w:rsid w:val="0090224D"/>
    <w:rsid w:val="00906FCD"/>
    <w:rsid w:val="00907B96"/>
    <w:rsid w:val="009107BC"/>
    <w:rsid w:val="00911B19"/>
    <w:rsid w:val="00913896"/>
    <w:rsid w:val="00920D53"/>
    <w:rsid w:val="009219F5"/>
    <w:rsid w:val="009228E0"/>
    <w:rsid w:val="00922E31"/>
    <w:rsid w:val="009235B4"/>
    <w:rsid w:val="00924EA2"/>
    <w:rsid w:val="00925B1C"/>
    <w:rsid w:val="009267F8"/>
    <w:rsid w:val="00931F1A"/>
    <w:rsid w:val="0093789E"/>
    <w:rsid w:val="00937B7A"/>
    <w:rsid w:val="00937C91"/>
    <w:rsid w:val="009402DE"/>
    <w:rsid w:val="0094122C"/>
    <w:rsid w:val="00941F8F"/>
    <w:rsid w:val="009430A6"/>
    <w:rsid w:val="00943A39"/>
    <w:rsid w:val="009441FA"/>
    <w:rsid w:val="00944A16"/>
    <w:rsid w:val="00946724"/>
    <w:rsid w:val="00953679"/>
    <w:rsid w:val="00953784"/>
    <w:rsid w:val="00955213"/>
    <w:rsid w:val="009554EE"/>
    <w:rsid w:val="00960940"/>
    <w:rsid w:val="009618F0"/>
    <w:rsid w:val="00963745"/>
    <w:rsid w:val="00963DB8"/>
    <w:rsid w:val="0096447B"/>
    <w:rsid w:val="00964E58"/>
    <w:rsid w:val="00965F59"/>
    <w:rsid w:val="009676FF"/>
    <w:rsid w:val="009726F0"/>
    <w:rsid w:val="0097297E"/>
    <w:rsid w:val="0097309A"/>
    <w:rsid w:val="00973524"/>
    <w:rsid w:val="00974A93"/>
    <w:rsid w:val="00974D9B"/>
    <w:rsid w:val="00976424"/>
    <w:rsid w:val="00980942"/>
    <w:rsid w:val="00981182"/>
    <w:rsid w:val="00981895"/>
    <w:rsid w:val="0098214F"/>
    <w:rsid w:val="00982AA5"/>
    <w:rsid w:val="009834D8"/>
    <w:rsid w:val="00983ED1"/>
    <w:rsid w:val="009853FF"/>
    <w:rsid w:val="00985E58"/>
    <w:rsid w:val="00986699"/>
    <w:rsid w:val="0098787C"/>
    <w:rsid w:val="00990912"/>
    <w:rsid w:val="00992EE5"/>
    <w:rsid w:val="00993104"/>
    <w:rsid w:val="0099392F"/>
    <w:rsid w:val="00995021"/>
    <w:rsid w:val="00995FE1"/>
    <w:rsid w:val="00996B1F"/>
    <w:rsid w:val="009A0B32"/>
    <w:rsid w:val="009A12B3"/>
    <w:rsid w:val="009A1F4D"/>
    <w:rsid w:val="009A39ED"/>
    <w:rsid w:val="009A420B"/>
    <w:rsid w:val="009A63A5"/>
    <w:rsid w:val="009A6EFD"/>
    <w:rsid w:val="009A71AA"/>
    <w:rsid w:val="009A76FE"/>
    <w:rsid w:val="009A77A9"/>
    <w:rsid w:val="009B181A"/>
    <w:rsid w:val="009B2B1B"/>
    <w:rsid w:val="009B2CA4"/>
    <w:rsid w:val="009B355A"/>
    <w:rsid w:val="009B46D4"/>
    <w:rsid w:val="009B54F5"/>
    <w:rsid w:val="009C1EF5"/>
    <w:rsid w:val="009C1F64"/>
    <w:rsid w:val="009C4F0D"/>
    <w:rsid w:val="009C64D5"/>
    <w:rsid w:val="009C7A3D"/>
    <w:rsid w:val="009D108D"/>
    <w:rsid w:val="009D2658"/>
    <w:rsid w:val="009E76DB"/>
    <w:rsid w:val="009F3C66"/>
    <w:rsid w:val="009F4D2D"/>
    <w:rsid w:val="009F5549"/>
    <w:rsid w:val="009F5D90"/>
    <w:rsid w:val="009F6BF3"/>
    <w:rsid w:val="009F7C66"/>
    <w:rsid w:val="00A01612"/>
    <w:rsid w:val="00A0237C"/>
    <w:rsid w:val="00A05EF0"/>
    <w:rsid w:val="00A1092F"/>
    <w:rsid w:val="00A144E5"/>
    <w:rsid w:val="00A1482D"/>
    <w:rsid w:val="00A14CD3"/>
    <w:rsid w:val="00A17916"/>
    <w:rsid w:val="00A203FB"/>
    <w:rsid w:val="00A20432"/>
    <w:rsid w:val="00A245D5"/>
    <w:rsid w:val="00A34A5E"/>
    <w:rsid w:val="00A36663"/>
    <w:rsid w:val="00A36917"/>
    <w:rsid w:val="00A43AB1"/>
    <w:rsid w:val="00A4600F"/>
    <w:rsid w:val="00A46257"/>
    <w:rsid w:val="00A46D6C"/>
    <w:rsid w:val="00A509A1"/>
    <w:rsid w:val="00A51588"/>
    <w:rsid w:val="00A54C1B"/>
    <w:rsid w:val="00A54F4C"/>
    <w:rsid w:val="00A61583"/>
    <w:rsid w:val="00A61C88"/>
    <w:rsid w:val="00A62B4F"/>
    <w:rsid w:val="00A716CB"/>
    <w:rsid w:val="00A77670"/>
    <w:rsid w:val="00A808BB"/>
    <w:rsid w:val="00A82F77"/>
    <w:rsid w:val="00A83444"/>
    <w:rsid w:val="00A84325"/>
    <w:rsid w:val="00A85A8E"/>
    <w:rsid w:val="00A868ED"/>
    <w:rsid w:val="00A9286E"/>
    <w:rsid w:val="00A94520"/>
    <w:rsid w:val="00A96F12"/>
    <w:rsid w:val="00AA1F13"/>
    <w:rsid w:val="00AA32B3"/>
    <w:rsid w:val="00AA4807"/>
    <w:rsid w:val="00AA4981"/>
    <w:rsid w:val="00AA50FA"/>
    <w:rsid w:val="00AA63BD"/>
    <w:rsid w:val="00AB1690"/>
    <w:rsid w:val="00AB1C32"/>
    <w:rsid w:val="00AB3707"/>
    <w:rsid w:val="00AB377C"/>
    <w:rsid w:val="00AC2838"/>
    <w:rsid w:val="00AC30F3"/>
    <w:rsid w:val="00AC5B65"/>
    <w:rsid w:val="00AD0759"/>
    <w:rsid w:val="00AD14EC"/>
    <w:rsid w:val="00AD1A15"/>
    <w:rsid w:val="00AD37F3"/>
    <w:rsid w:val="00AD3A76"/>
    <w:rsid w:val="00AE00ED"/>
    <w:rsid w:val="00AE41BF"/>
    <w:rsid w:val="00AF297E"/>
    <w:rsid w:val="00AF50C9"/>
    <w:rsid w:val="00AF56B4"/>
    <w:rsid w:val="00AF5FB5"/>
    <w:rsid w:val="00AF76B1"/>
    <w:rsid w:val="00B00E75"/>
    <w:rsid w:val="00B02795"/>
    <w:rsid w:val="00B035DD"/>
    <w:rsid w:val="00B0492E"/>
    <w:rsid w:val="00B04C59"/>
    <w:rsid w:val="00B063BE"/>
    <w:rsid w:val="00B07C6A"/>
    <w:rsid w:val="00B11757"/>
    <w:rsid w:val="00B11D8D"/>
    <w:rsid w:val="00B13F2F"/>
    <w:rsid w:val="00B14CAA"/>
    <w:rsid w:val="00B20CF1"/>
    <w:rsid w:val="00B228B6"/>
    <w:rsid w:val="00B22B2E"/>
    <w:rsid w:val="00B22C2B"/>
    <w:rsid w:val="00B22F74"/>
    <w:rsid w:val="00B23691"/>
    <w:rsid w:val="00B26F4D"/>
    <w:rsid w:val="00B2767B"/>
    <w:rsid w:val="00B27F94"/>
    <w:rsid w:val="00B32792"/>
    <w:rsid w:val="00B337FE"/>
    <w:rsid w:val="00B33D57"/>
    <w:rsid w:val="00B3546D"/>
    <w:rsid w:val="00B3719E"/>
    <w:rsid w:val="00B40C0A"/>
    <w:rsid w:val="00B43903"/>
    <w:rsid w:val="00B451B6"/>
    <w:rsid w:val="00B45222"/>
    <w:rsid w:val="00B46E4A"/>
    <w:rsid w:val="00B472E6"/>
    <w:rsid w:val="00B52506"/>
    <w:rsid w:val="00B52570"/>
    <w:rsid w:val="00B52799"/>
    <w:rsid w:val="00B5468D"/>
    <w:rsid w:val="00B574AA"/>
    <w:rsid w:val="00B605C0"/>
    <w:rsid w:val="00B64D78"/>
    <w:rsid w:val="00B71B6B"/>
    <w:rsid w:val="00B7311A"/>
    <w:rsid w:val="00B76F54"/>
    <w:rsid w:val="00B770BF"/>
    <w:rsid w:val="00B7754B"/>
    <w:rsid w:val="00B81256"/>
    <w:rsid w:val="00B85FB8"/>
    <w:rsid w:val="00B90D0A"/>
    <w:rsid w:val="00B93E81"/>
    <w:rsid w:val="00B95070"/>
    <w:rsid w:val="00B956E5"/>
    <w:rsid w:val="00BA2BC5"/>
    <w:rsid w:val="00BA43E7"/>
    <w:rsid w:val="00BA55F1"/>
    <w:rsid w:val="00BB1669"/>
    <w:rsid w:val="00BB1B64"/>
    <w:rsid w:val="00BC18F1"/>
    <w:rsid w:val="00BC2418"/>
    <w:rsid w:val="00BC286F"/>
    <w:rsid w:val="00BC472C"/>
    <w:rsid w:val="00BC722F"/>
    <w:rsid w:val="00BD2EA7"/>
    <w:rsid w:val="00BD3ED0"/>
    <w:rsid w:val="00BE0BC2"/>
    <w:rsid w:val="00BE4246"/>
    <w:rsid w:val="00BE4876"/>
    <w:rsid w:val="00BE58F7"/>
    <w:rsid w:val="00BE6055"/>
    <w:rsid w:val="00BE7052"/>
    <w:rsid w:val="00BF3FD6"/>
    <w:rsid w:val="00BF50DB"/>
    <w:rsid w:val="00BF6FA7"/>
    <w:rsid w:val="00BF765A"/>
    <w:rsid w:val="00C00DD8"/>
    <w:rsid w:val="00C01FFA"/>
    <w:rsid w:val="00C154FB"/>
    <w:rsid w:val="00C17081"/>
    <w:rsid w:val="00C230CC"/>
    <w:rsid w:val="00C239BE"/>
    <w:rsid w:val="00C25B77"/>
    <w:rsid w:val="00C26FBD"/>
    <w:rsid w:val="00C33DEE"/>
    <w:rsid w:val="00C370E8"/>
    <w:rsid w:val="00C37A8A"/>
    <w:rsid w:val="00C42D87"/>
    <w:rsid w:val="00C442A6"/>
    <w:rsid w:val="00C44BA8"/>
    <w:rsid w:val="00C46276"/>
    <w:rsid w:val="00C50713"/>
    <w:rsid w:val="00C52E26"/>
    <w:rsid w:val="00C54163"/>
    <w:rsid w:val="00C55555"/>
    <w:rsid w:val="00C61AA1"/>
    <w:rsid w:val="00C62E70"/>
    <w:rsid w:val="00C63F98"/>
    <w:rsid w:val="00C64A35"/>
    <w:rsid w:val="00C65E09"/>
    <w:rsid w:val="00C66DCD"/>
    <w:rsid w:val="00C67431"/>
    <w:rsid w:val="00C701DC"/>
    <w:rsid w:val="00C7042D"/>
    <w:rsid w:val="00C72165"/>
    <w:rsid w:val="00C72DB3"/>
    <w:rsid w:val="00C75401"/>
    <w:rsid w:val="00C84C31"/>
    <w:rsid w:val="00C86926"/>
    <w:rsid w:val="00C87481"/>
    <w:rsid w:val="00C9251D"/>
    <w:rsid w:val="00C96C9F"/>
    <w:rsid w:val="00CA6CE3"/>
    <w:rsid w:val="00CA77D3"/>
    <w:rsid w:val="00CA7CDC"/>
    <w:rsid w:val="00CB1367"/>
    <w:rsid w:val="00CB40A7"/>
    <w:rsid w:val="00CB73FE"/>
    <w:rsid w:val="00CC017B"/>
    <w:rsid w:val="00CC197C"/>
    <w:rsid w:val="00CC2B64"/>
    <w:rsid w:val="00CC3D5D"/>
    <w:rsid w:val="00CC42AC"/>
    <w:rsid w:val="00CC5597"/>
    <w:rsid w:val="00CC62B6"/>
    <w:rsid w:val="00CC6806"/>
    <w:rsid w:val="00CC77F5"/>
    <w:rsid w:val="00CC7C23"/>
    <w:rsid w:val="00CD308D"/>
    <w:rsid w:val="00CD47C5"/>
    <w:rsid w:val="00CD485B"/>
    <w:rsid w:val="00CD68FD"/>
    <w:rsid w:val="00CE1CDA"/>
    <w:rsid w:val="00CF1781"/>
    <w:rsid w:val="00CF34F4"/>
    <w:rsid w:val="00CF6AD0"/>
    <w:rsid w:val="00CF73E8"/>
    <w:rsid w:val="00CF75A3"/>
    <w:rsid w:val="00D00782"/>
    <w:rsid w:val="00D01349"/>
    <w:rsid w:val="00D02773"/>
    <w:rsid w:val="00D03240"/>
    <w:rsid w:val="00D043FC"/>
    <w:rsid w:val="00D13558"/>
    <w:rsid w:val="00D1608E"/>
    <w:rsid w:val="00D17E12"/>
    <w:rsid w:val="00D31530"/>
    <w:rsid w:val="00D320BE"/>
    <w:rsid w:val="00D35E58"/>
    <w:rsid w:val="00D37610"/>
    <w:rsid w:val="00D377B7"/>
    <w:rsid w:val="00D37822"/>
    <w:rsid w:val="00D403E3"/>
    <w:rsid w:val="00D42B4F"/>
    <w:rsid w:val="00D44116"/>
    <w:rsid w:val="00D44860"/>
    <w:rsid w:val="00D46B7B"/>
    <w:rsid w:val="00D47383"/>
    <w:rsid w:val="00D500DB"/>
    <w:rsid w:val="00D51300"/>
    <w:rsid w:val="00D53E7E"/>
    <w:rsid w:val="00D547FB"/>
    <w:rsid w:val="00D6119D"/>
    <w:rsid w:val="00D64251"/>
    <w:rsid w:val="00D66A22"/>
    <w:rsid w:val="00D70C41"/>
    <w:rsid w:val="00D7119F"/>
    <w:rsid w:val="00D711D6"/>
    <w:rsid w:val="00D72F61"/>
    <w:rsid w:val="00D74B94"/>
    <w:rsid w:val="00D7605B"/>
    <w:rsid w:val="00D82CE7"/>
    <w:rsid w:val="00D830F7"/>
    <w:rsid w:val="00D83775"/>
    <w:rsid w:val="00D85C11"/>
    <w:rsid w:val="00D91571"/>
    <w:rsid w:val="00D92608"/>
    <w:rsid w:val="00D9428C"/>
    <w:rsid w:val="00D9616C"/>
    <w:rsid w:val="00D96A95"/>
    <w:rsid w:val="00D9715F"/>
    <w:rsid w:val="00DA440C"/>
    <w:rsid w:val="00DA4F98"/>
    <w:rsid w:val="00DA5496"/>
    <w:rsid w:val="00DA5BA8"/>
    <w:rsid w:val="00DA5BC1"/>
    <w:rsid w:val="00DA7388"/>
    <w:rsid w:val="00DB175F"/>
    <w:rsid w:val="00DB7934"/>
    <w:rsid w:val="00DB7D16"/>
    <w:rsid w:val="00DC0A09"/>
    <w:rsid w:val="00DC2C8C"/>
    <w:rsid w:val="00DC36E9"/>
    <w:rsid w:val="00DC3DA6"/>
    <w:rsid w:val="00DC47DE"/>
    <w:rsid w:val="00DC5975"/>
    <w:rsid w:val="00DC67BA"/>
    <w:rsid w:val="00DD3239"/>
    <w:rsid w:val="00DD3515"/>
    <w:rsid w:val="00DD3B73"/>
    <w:rsid w:val="00DD426C"/>
    <w:rsid w:val="00DD6111"/>
    <w:rsid w:val="00DD7729"/>
    <w:rsid w:val="00DD7923"/>
    <w:rsid w:val="00DE25E4"/>
    <w:rsid w:val="00DE4874"/>
    <w:rsid w:val="00DE5CEE"/>
    <w:rsid w:val="00DF322D"/>
    <w:rsid w:val="00DF5072"/>
    <w:rsid w:val="00DF5542"/>
    <w:rsid w:val="00DF5C3A"/>
    <w:rsid w:val="00E011FE"/>
    <w:rsid w:val="00E022CE"/>
    <w:rsid w:val="00E03F0E"/>
    <w:rsid w:val="00E05253"/>
    <w:rsid w:val="00E05A10"/>
    <w:rsid w:val="00E060DD"/>
    <w:rsid w:val="00E10C28"/>
    <w:rsid w:val="00E122D0"/>
    <w:rsid w:val="00E12F7C"/>
    <w:rsid w:val="00E141B6"/>
    <w:rsid w:val="00E24090"/>
    <w:rsid w:val="00E27093"/>
    <w:rsid w:val="00E27371"/>
    <w:rsid w:val="00E2755F"/>
    <w:rsid w:val="00E30537"/>
    <w:rsid w:val="00E3318A"/>
    <w:rsid w:val="00E3451C"/>
    <w:rsid w:val="00E34D31"/>
    <w:rsid w:val="00E357B1"/>
    <w:rsid w:val="00E40B70"/>
    <w:rsid w:val="00E417CD"/>
    <w:rsid w:val="00E45FA6"/>
    <w:rsid w:val="00E50B69"/>
    <w:rsid w:val="00E51B21"/>
    <w:rsid w:val="00E55F59"/>
    <w:rsid w:val="00E572A2"/>
    <w:rsid w:val="00E57764"/>
    <w:rsid w:val="00E603E0"/>
    <w:rsid w:val="00E6273D"/>
    <w:rsid w:val="00E63A27"/>
    <w:rsid w:val="00E63D4E"/>
    <w:rsid w:val="00E663B2"/>
    <w:rsid w:val="00E6654B"/>
    <w:rsid w:val="00E703A7"/>
    <w:rsid w:val="00E7118C"/>
    <w:rsid w:val="00E7225C"/>
    <w:rsid w:val="00E73975"/>
    <w:rsid w:val="00E740AD"/>
    <w:rsid w:val="00E76AF2"/>
    <w:rsid w:val="00E779D9"/>
    <w:rsid w:val="00E77E52"/>
    <w:rsid w:val="00E84B35"/>
    <w:rsid w:val="00E905E3"/>
    <w:rsid w:val="00E91C78"/>
    <w:rsid w:val="00E9204D"/>
    <w:rsid w:val="00E92339"/>
    <w:rsid w:val="00E94A7C"/>
    <w:rsid w:val="00E95EA2"/>
    <w:rsid w:val="00EA12F8"/>
    <w:rsid w:val="00EA1D92"/>
    <w:rsid w:val="00EA2D9D"/>
    <w:rsid w:val="00EA4CB3"/>
    <w:rsid w:val="00EA7B2B"/>
    <w:rsid w:val="00EB31B7"/>
    <w:rsid w:val="00EB3348"/>
    <w:rsid w:val="00EB4B3B"/>
    <w:rsid w:val="00EB4CB1"/>
    <w:rsid w:val="00EB604B"/>
    <w:rsid w:val="00EC1876"/>
    <w:rsid w:val="00EC1C39"/>
    <w:rsid w:val="00EC1FDF"/>
    <w:rsid w:val="00EC3B70"/>
    <w:rsid w:val="00EC3CC5"/>
    <w:rsid w:val="00EC534E"/>
    <w:rsid w:val="00EC56FB"/>
    <w:rsid w:val="00ED1316"/>
    <w:rsid w:val="00ED1C69"/>
    <w:rsid w:val="00ED719B"/>
    <w:rsid w:val="00EE5517"/>
    <w:rsid w:val="00EF0452"/>
    <w:rsid w:val="00EF1472"/>
    <w:rsid w:val="00EF17D3"/>
    <w:rsid w:val="00EF539A"/>
    <w:rsid w:val="00EF5D78"/>
    <w:rsid w:val="00EF60F5"/>
    <w:rsid w:val="00EF73D4"/>
    <w:rsid w:val="00F02430"/>
    <w:rsid w:val="00F0622B"/>
    <w:rsid w:val="00F06261"/>
    <w:rsid w:val="00F068AA"/>
    <w:rsid w:val="00F14A55"/>
    <w:rsid w:val="00F14EB7"/>
    <w:rsid w:val="00F15D72"/>
    <w:rsid w:val="00F2049F"/>
    <w:rsid w:val="00F21BC6"/>
    <w:rsid w:val="00F23811"/>
    <w:rsid w:val="00F24D52"/>
    <w:rsid w:val="00F278ED"/>
    <w:rsid w:val="00F329A4"/>
    <w:rsid w:val="00F35050"/>
    <w:rsid w:val="00F353A3"/>
    <w:rsid w:val="00F3589D"/>
    <w:rsid w:val="00F35A72"/>
    <w:rsid w:val="00F37C89"/>
    <w:rsid w:val="00F40DFC"/>
    <w:rsid w:val="00F41EE1"/>
    <w:rsid w:val="00F4350A"/>
    <w:rsid w:val="00F47C3C"/>
    <w:rsid w:val="00F47EF1"/>
    <w:rsid w:val="00F50854"/>
    <w:rsid w:val="00F5095A"/>
    <w:rsid w:val="00F50D79"/>
    <w:rsid w:val="00F55C88"/>
    <w:rsid w:val="00F614F1"/>
    <w:rsid w:val="00F61AFF"/>
    <w:rsid w:val="00F6439F"/>
    <w:rsid w:val="00F65700"/>
    <w:rsid w:val="00F6651E"/>
    <w:rsid w:val="00F70FD0"/>
    <w:rsid w:val="00F72143"/>
    <w:rsid w:val="00F73AC6"/>
    <w:rsid w:val="00F75E7C"/>
    <w:rsid w:val="00F76ACB"/>
    <w:rsid w:val="00F77760"/>
    <w:rsid w:val="00F802C9"/>
    <w:rsid w:val="00F83950"/>
    <w:rsid w:val="00F86B9C"/>
    <w:rsid w:val="00F86C6B"/>
    <w:rsid w:val="00F9581C"/>
    <w:rsid w:val="00F97BD0"/>
    <w:rsid w:val="00FA440D"/>
    <w:rsid w:val="00FB1D70"/>
    <w:rsid w:val="00FB77CA"/>
    <w:rsid w:val="00FC0421"/>
    <w:rsid w:val="00FC12AF"/>
    <w:rsid w:val="00FC1C08"/>
    <w:rsid w:val="00FC3F36"/>
    <w:rsid w:val="00FC467C"/>
    <w:rsid w:val="00FC51AD"/>
    <w:rsid w:val="00FD3C80"/>
    <w:rsid w:val="00FD41BB"/>
    <w:rsid w:val="00FD6547"/>
    <w:rsid w:val="00FD774A"/>
    <w:rsid w:val="00FE1927"/>
    <w:rsid w:val="00FE2394"/>
    <w:rsid w:val="00FE3244"/>
    <w:rsid w:val="00FE4AAC"/>
    <w:rsid w:val="00FE5CC9"/>
    <w:rsid w:val="00FE70E9"/>
    <w:rsid w:val="00FE7725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E0C783"/>
  <w15:docId w15:val="{7E2DF441-14AB-44A7-8A6B-1C205FFB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020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020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020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020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020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020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020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020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020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020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020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020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020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020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020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020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020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020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020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020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020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020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a"/>
    <w:qFormat/>
    <w:rsid w:val="001227C0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character" w:styleId="afd">
    <w:name w:val="page number"/>
    <w:basedOn w:val="a0"/>
    <w:semiHidden/>
    <w:rsid w:val="00683664"/>
  </w:style>
  <w:style w:type="table" w:customStyle="1" w:styleId="111">
    <w:name w:val="表格格線11"/>
    <w:basedOn w:val="a1"/>
    <w:next w:val="af0"/>
    <w:uiPriority w:val="59"/>
    <w:rsid w:val="007D3A7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04A4-2B83-4A26-BAC4-8BE7C447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2395</TotalTime>
  <Pages>4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149</cp:revision>
  <cp:lastPrinted>2025-06-29T05:45:00Z</cp:lastPrinted>
  <dcterms:created xsi:type="dcterms:W3CDTF">2023-06-20T03:01:00Z</dcterms:created>
  <dcterms:modified xsi:type="dcterms:W3CDTF">2026-07-10T06:14:00Z</dcterms:modified>
</cp:coreProperties>
</file>