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0D75E" w14:textId="242EBB85" w:rsidR="00D3466E" w:rsidRPr="00D3466E" w:rsidRDefault="00984873" w:rsidP="009133EA">
      <w:pPr>
        <w:pStyle w:val="3040"/>
        <w:overflowPunct w:val="0"/>
        <w:spacing w:afterLines="20" w:after="72" w:line="0" w:lineRule="atLeast"/>
        <w:ind w:firstLineChars="300" w:firstLine="961"/>
        <w:rPr>
          <w:color w:val="auto"/>
          <w:sz w:val="32"/>
          <w:szCs w:val="32"/>
        </w:rPr>
      </w:pPr>
      <w:bookmarkStart w:id="0" w:name="_Toc12786009"/>
      <w:bookmarkStart w:id="1" w:name="國立臺灣大學附設醫院作業基金"/>
      <w:r>
        <w:rPr>
          <w:rFonts w:hint="eastAsia"/>
          <w:color w:val="auto"/>
          <w:sz w:val="32"/>
          <w:szCs w:val="32"/>
        </w:rPr>
        <w:t>2.</w:t>
      </w:r>
      <w:r w:rsidRPr="00D3466E">
        <w:rPr>
          <w:color w:val="auto"/>
          <w:sz w:val="32"/>
          <w:szCs w:val="32"/>
        </w:rPr>
        <w:t>國立臺灣大學附設醫院作業基金</w:t>
      </w:r>
      <w:bookmarkEnd w:id="0"/>
      <w:bookmarkEnd w:id="1"/>
    </w:p>
    <w:p w14:paraId="5A017B64" w14:textId="46E09809" w:rsidR="0048157E" w:rsidRPr="00944618" w:rsidRDefault="0048157E" w:rsidP="00372402">
      <w:pPr>
        <w:tabs>
          <w:tab w:val="left" w:pos="560"/>
        </w:tabs>
        <w:overflowPunct/>
        <w:adjustRightInd w:val="0"/>
        <w:snapToGrid w:val="0"/>
        <w:ind w:left="-42" w:firstLineChars="0" w:firstLine="0"/>
        <w:jc w:val="center"/>
        <w:rPr>
          <w:b/>
          <w:sz w:val="32"/>
          <w:u w:val="single" w:color="000000"/>
        </w:rPr>
      </w:pPr>
      <w:r w:rsidRPr="00944618">
        <w:rPr>
          <w:rFonts w:hint="eastAsia"/>
          <w:b/>
          <w:sz w:val="32"/>
          <w:u w:val="single" w:color="000000"/>
        </w:rPr>
        <w:t xml:space="preserve">　國立臺灣大學附設醫院作業基金收支餘</w:t>
      </w:r>
      <w:proofErr w:type="gramStart"/>
      <w:r w:rsidRPr="00944618">
        <w:rPr>
          <w:rFonts w:hint="eastAsia"/>
          <w:b/>
          <w:sz w:val="32"/>
          <w:u w:val="single" w:color="000000"/>
        </w:rPr>
        <w:t>絀</w:t>
      </w:r>
      <w:proofErr w:type="gramEnd"/>
      <w:r w:rsidRPr="00944618">
        <w:rPr>
          <w:rFonts w:hint="eastAsia"/>
          <w:b/>
          <w:sz w:val="32"/>
          <w:u w:val="single" w:color="000000"/>
        </w:rPr>
        <w:t xml:space="preserve">審定表　</w:t>
      </w:r>
    </w:p>
    <w:p w14:paraId="05E7A2C5" w14:textId="634240A8" w:rsidR="0048157E" w:rsidRPr="00944618" w:rsidRDefault="0048157E" w:rsidP="00372402">
      <w:pPr>
        <w:tabs>
          <w:tab w:val="left" w:pos="4648"/>
        </w:tabs>
        <w:overflowPunct/>
        <w:snapToGrid w:val="0"/>
        <w:ind w:rightChars="11" w:right="26" w:firstLineChars="0" w:firstLine="0"/>
        <w:jc w:val="right"/>
      </w:pPr>
      <w:r w:rsidRPr="00944618">
        <w:rPr>
          <w:rFonts w:hint="eastAsia"/>
        </w:rPr>
        <w:t>中華民國</w:t>
      </w:r>
      <w:proofErr w:type="gramStart"/>
      <w:r w:rsidRPr="00944618">
        <w:rPr>
          <w:rFonts w:hint="eastAsia"/>
        </w:rPr>
        <w:t>1</w:t>
      </w:r>
      <w:r w:rsidR="00316C44" w:rsidRPr="00944618">
        <w:rPr>
          <w:rFonts w:hint="eastAsia"/>
        </w:rPr>
        <w:t>1</w:t>
      </w:r>
      <w:r w:rsidR="00383F97">
        <w:t>4</w:t>
      </w:r>
      <w:proofErr w:type="gramEnd"/>
      <w:r w:rsidRPr="00944618">
        <w:rPr>
          <w:rFonts w:hint="eastAsia"/>
        </w:rPr>
        <w:t>年度</w:t>
      </w:r>
      <w:r w:rsidRPr="00944618">
        <w:tab/>
      </w:r>
      <w:r w:rsidRPr="00944618">
        <w:rPr>
          <w:rFonts w:hint="eastAsia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4"/>
        <w:gridCol w:w="1412"/>
        <w:gridCol w:w="1412"/>
        <w:gridCol w:w="1412"/>
        <w:gridCol w:w="1413"/>
        <w:gridCol w:w="1414"/>
        <w:gridCol w:w="728"/>
      </w:tblGrid>
      <w:tr w:rsidR="00944618" w:rsidRPr="00944618" w14:paraId="154B5E9D" w14:textId="77777777" w:rsidTr="00372402">
        <w:trPr>
          <w:cantSplit/>
          <w:trHeight w:val="397"/>
        </w:trPr>
        <w:tc>
          <w:tcPr>
            <w:tcW w:w="241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5C0136" w14:textId="77777777" w:rsidR="0048157E" w:rsidRPr="00944618" w:rsidRDefault="0048157E" w:rsidP="00946362">
            <w:pPr>
              <w:ind w:left="113" w:right="113" w:firstLineChars="0" w:firstLine="0"/>
              <w:jc w:val="distribute"/>
            </w:pPr>
            <w:r w:rsidRPr="00944618">
              <w:rPr>
                <w:rFonts w:hint="eastAsia"/>
              </w:rPr>
              <w:t>科目</w:t>
            </w:r>
          </w:p>
        </w:tc>
        <w:tc>
          <w:tcPr>
            <w:tcW w:w="1412" w:type="dxa"/>
            <w:vMerge w:val="restart"/>
            <w:tcBorders>
              <w:top w:val="single" w:sz="8" w:space="0" w:color="auto"/>
            </w:tcBorders>
            <w:vAlign w:val="center"/>
          </w:tcPr>
          <w:p w14:paraId="3EA73D73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預算數</w:t>
            </w:r>
          </w:p>
        </w:tc>
        <w:tc>
          <w:tcPr>
            <w:tcW w:w="1412" w:type="dxa"/>
            <w:vMerge w:val="restart"/>
            <w:tcBorders>
              <w:top w:val="single" w:sz="8" w:space="0" w:color="auto"/>
            </w:tcBorders>
            <w:vAlign w:val="center"/>
          </w:tcPr>
          <w:p w14:paraId="30ED2D89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決算數</w:t>
            </w:r>
          </w:p>
        </w:tc>
        <w:tc>
          <w:tcPr>
            <w:tcW w:w="141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5F8A28F" w14:textId="77777777" w:rsidR="0048157E" w:rsidRPr="00944618" w:rsidRDefault="0048157E" w:rsidP="008B5A33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修正數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</w:tcBorders>
            <w:vAlign w:val="center"/>
          </w:tcPr>
          <w:p w14:paraId="7E810DDB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決算審定數</w:t>
            </w:r>
          </w:p>
        </w:tc>
        <w:tc>
          <w:tcPr>
            <w:tcW w:w="214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7FD7675" w14:textId="77777777" w:rsidR="0048157E" w:rsidRPr="00944618" w:rsidRDefault="0048157E" w:rsidP="00E52A07">
            <w:pPr>
              <w:spacing w:line="240" w:lineRule="exact"/>
              <w:ind w:leftChars="20" w:left="48" w:rightChars="-17" w:right="-41" w:firstLineChars="0" w:firstLine="0"/>
              <w:jc w:val="distribute"/>
            </w:pPr>
            <w:r w:rsidRPr="00944618">
              <w:rPr>
                <w:rFonts w:hint="eastAsia"/>
              </w:rPr>
              <w:t>審定數與預算數</w:t>
            </w:r>
          </w:p>
          <w:p w14:paraId="11B62F90" w14:textId="77777777" w:rsidR="0048157E" w:rsidRPr="00944618" w:rsidRDefault="0048157E" w:rsidP="00E52A07">
            <w:pPr>
              <w:spacing w:line="240" w:lineRule="exact"/>
              <w:ind w:leftChars="20" w:left="48" w:rightChars="-17" w:right="-41" w:firstLineChars="0" w:firstLine="0"/>
              <w:jc w:val="distribute"/>
            </w:pPr>
            <w:r w:rsidRPr="00944618">
              <w:rPr>
                <w:rFonts w:hint="eastAsia"/>
              </w:rPr>
              <w:t>比較增減</w:t>
            </w:r>
          </w:p>
        </w:tc>
      </w:tr>
      <w:tr w:rsidR="00944618" w:rsidRPr="00944618" w14:paraId="47C51527" w14:textId="77777777" w:rsidTr="00372402">
        <w:trPr>
          <w:cantSplit/>
          <w:trHeight w:val="397"/>
        </w:trPr>
        <w:tc>
          <w:tcPr>
            <w:tcW w:w="241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7796276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12" w:type="dxa"/>
            <w:vMerge/>
            <w:tcBorders>
              <w:bottom w:val="single" w:sz="8" w:space="0" w:color="auto"/>
            </w:tcBorders>
            <w:vAlign w:val="center"/>
          </w:tcPr>
          <w:p w14:paraId="56C30FE6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12" w:type="dxa"/>
            <w:vMerge/>
            <w:tcBorders>
              <w:bottom w:val="single" w:sz="8" w:space="0" w:color="auto"/>
            </w:tcBorders>
            <w:vAlign w:val="center"/>
          </w:tcPr>
          <w:p w14:paraId="1445CBE4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1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4AB9B6E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13" w:type="dxa"/>
            <w:vMerge/>
            <w:tcBorders>
              <w:bottom w:val="single" w:sz="8" w:space="0" w:color="auto"/>
            </w:tcBorders>
            <w:vAlign w:val="center"/>
          </w:tcPr>
          <w:p w14:paraId="5676AE3D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22074DDA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728" w:type="dxa"/>
            <w:tcBorders>
              <w:bottom w:val="single" w:sz="8" w:space="0" w:color="auto"/>
              <w:right w:val="nil"/>
            </w:tcBorders>
            <w:vAlign w:val="center"/>
          </w:tcPr>
          <w:p w14:paraId="0D42690F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％</w:t>
            </w:r>
          </w:p>
        </w:tc>
      </w:tr>
      <w:tr w:rsidR="00383F97" w:rsidRPr="00944618" w14:paraId="5C2691F4" w14:textId="77777777" w:rsidTr="00C56E2B">
        <w:trPr>
          <w:cantSplit/>
          <w:trHeight w:val="739"/>
        </w:trPr>
        <w:tc>
          <w:tcPr>
            <w:tcW w:w="24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C9558D" w14:textId="77777777" w:rsidR="00383F97" w:rsidRPr="00944618" w:rsidRDefault="00383F97" w:rsidP="00383F97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40100" w14:textId="5766CAA4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55,187,685,000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743BB" w14:textId="43269A97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59,342,175,716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E1189" w14:textId="58395094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37BE1" w14:textId="71A38833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59,342,175,716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428AD" w14:textId="6B7B59F5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4,154,490,716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B948B2" w14:textId="38AB4146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7.53</w:t>
            </w:r>
          </w:p>
        </w:tc>
      </w:tr>
      <w:tr w:rsidR="00383F97" w:rsidRPr="00944618" w14:paraId="0D325A95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BA2DCF" w14:textId="77777777" w:rsidR="00383F97" w:rsidRPr="00944618" w:rsidRDefault="00383F97" w:rsidP="00383F97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醫療收入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C34D1" w14:textId="56F740D7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54,013,110,000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30EDD" w14:textId="3E12BB9A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58,046,271,539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E256D" w14:textId="633DD046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EAB14" w14:textId="2B7C66BC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58,046,271,539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5E7FE" w14:textId="2392AE83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4,033,161,539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21F14A" w14:textId="5100AF53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7.47</w:t>
            </w:r>
          </w:p>
        </w:tc>
      </w:tr>
      <w:tr w:rsidR="00383F97" w:rsidRPr="00944618" w14:paraId="3D49385A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C9D088" w14:textId="77777777" w:rsidR="00383F97" w:rsidRPr="00944618" w:rsidRDefault="00383F97" w:rsidP="00383F97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1D968" w14:textId="60F7824E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1,174,575,000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E491E" w14:textId="74A02ECF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1,295,904,177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7D1AC" w14:textId="24F499CF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3A227" w14:textId="3BB7E536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1,295,904,177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096F2" w14:textId="111BC6DC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121,329,177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ABA797" w14:textId="6BA194C5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10.33</w:t>
            </w:r>
          </w:p>
        </w:tc>
      </w:tr>
      <w:tr w:rsidR="00383F97" w:rsidRPr="00944618" w14:paraId="0C172D08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03AF22" w14:textId="77777777" w:rsidR="00383F97" w:rsidRPr="00944618" w:rsidRDefault="00383F97" w:rsidP="00383F97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28E68" w14:textId="7CC492A0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55,928,317,000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E0A91" w14:textId="7A6B6953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58,562,593,028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82DE6" w14:textId="794BD2FA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5A680" w14:textId="5BDE94AF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58,562,593,028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13D17" w14:textId="2A03A2B1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2,634,276,028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D164DC" w14:textId="5A48066C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4.71</w:t>
            </w:r>
          </w:p>
        </w:tc>
      </w:tr>
      <w:tr w:rsidR="00383F97" w:rsidRPr="00944618" w14:paraId="1A40A444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274EF7" w14:textId="77777777" w:rsidR="00383F97" w:rsidRPr="00944618" w:rsidRDefault="00383F97" w:rsidP="00383F97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教學成本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4960" w14:textId="4D3D21F4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4,745,264,000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4B43A" w14:textId="370DECA6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4,776,961,486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2F26F" w14:textId="26E936FA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B4C3E" w14:textId="75B178CF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4,776,961,486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897AD" w14:textId="7706DE56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31,697,486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2FA7AF" w14:textId="73175105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0.67</w:t>
            </w:r>
          </w:p>
        </w:tc>
      </w:tr>
      <w:tr w:rsidR="00383F97" w:rsidRPr="00944618" w14:paraId="63A0ADB8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EA8751" w14:textId="77777777" w:rsidR="00383F97" w:rsidRPr="00944618" w:rsidRDefault="00383F97" w:rsidP="00383F97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醫療成本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F443" w14:textId="78C83741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47,795,239,000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86CE7" w14:textId="7DE9C2AC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50,214,214,365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6CD76" w14:textId="6695A694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4DECA" w14:textId="0EAC622D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50,214,214,365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3CAB0" w14:textId="3E30B2BE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2,418,975,365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A3C3F0" w14:textId="326F8B89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5.06</w:t>
            </w:r>
          </w:p>
        </w:tc>
      </w:tr>
      <w:tr w:rsidR="00383F97" w:rsidRPr="00944618" w14:paraId="22DD9177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355C63" w14:textId="77777777" w:rsidR="00383F97" w:rsidRPr="00944618" w:rsidRDefault="00383F97" w:rsidP="00383F97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其他業務成本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6150F" w14:textId="0F1D7D8B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342,878,000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CB26" w14:textId="5616DAEC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347,568,653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83D75" w14:textId="4268EA6B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A8461" w14:textId="6B5FC24A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347,568,653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52CAB" w14:textId="42CC5FF3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4,690,653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1F7524" w14:textId="006F49AC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1.37</w:t>
            </w:r>
          </w:p>
        </w:tc>
      </w:tr>
      <w:tr w:rsidR="00383F97" w:rsidRPr="00944618" w14:paraId="257184C5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223C3A" w14:textId="77777777" w:rsidR="00383F97" w:rsidRPr="00944618" w:rsidRDefault="00383F97" w:rsidP="00383F97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D472D" w14:textId="23A96916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3,044,936,000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05579" w14:textId="3EB4A331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3,223,848,524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BF1C7" w14:textId="229F1346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72BA5" w14:textId="33F04B31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3,223,848,524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2364E" w14:textId="129D6E58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178,912,524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2A0E40" w14:textId="340BC778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5.88</w:t>
            </w:r>
          </w:p>
        </w:tc>
      </w:tr>
      <w:tr w:rsidR="00383F97" w:rsidRPr="00944618" w14:paraId="17CC2587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F330A" w14:textId="77777777" w:rsidR="00383F97" w:rsidRPr="00944618" w:rsidRDefault="00383F97" w:rsidP="00383F97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5C652" w14:textId="0DE2F8FD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- 740,632,000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620C3" w14:textId="7E6FFBC6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779,582,688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3C51D" w14:textId="05AEC09A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DAF11" w14:textId="02E85166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779,582,688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20E99" w14:textId="56B77A47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1,520,214,688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D6BAE2" w14:textId="02BDB01C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383F97" w:rsidRPr="00944618" w14:paraId="67583B1D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C87314" w14:textId="77777777" w:rsidR="00383F97" w:rsidRPr="00944618" w:rsidRDefault="00383F97" w:rsidP="00383F97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3813C" w14:textId="756244C0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2,548,439,000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1B2C3" w14:textId="1DA70699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3,486,474,024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3C61E" w14:textId="5202696C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46096" w14:textId="489D2694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3,486,474,024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A45B7" w14:textId="0E9FF2BB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938,035,024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41549F" w14:textId="24A818CB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36.81</w:t>
            </w:r>
          </w:p>
        </w:tc>
      </w:tr>
      <w:tr w:rsidR="00383F97" w:rsidRPr="00944618" w14:paraId="57948714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E0C231" w14:textId="77777777" w:rsidR="00383F97" w:rsidRPr="00944618" w:rsidRDefault="00383F97" w:rsidP="00383F97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6B8E7" w14:textId="2A099783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495,066,000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04D5B" w14:textId="01FBA784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734,267,473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49B4A" w14:textId="3877CDDF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629D9" w14:textId="12F63775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734,267,473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013A4" w14:textId="284BA549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239,201,473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CE620E" w14:textId="0CDD448D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48.32</w:t>
            </w:r>
          </w:p>
        </w:tc>
      </w:tr>
      <w:tr w:rsidR="00383F97" w:rsidRPr="00944618" w14:paraId="6D7D7384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0EFBDB" w14:textId="77777777" w:rsidR="00383F97" w:rsidRPr="00944618" w:rsidRDefault="00383F97" w:rsidP="00383F97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0E87B" w14:textId="2FFCE87D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2,053,373,000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3B47D" w14:textId="220377DF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2,752,206,551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FF85A" w14:textId="65402485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75F79" w14:textId="0E8C834E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2,752,206,551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6896F" w14:textId="762BA198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698,833,551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43576A" w14:textId="652924F1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34.03</w:t>
            </w:r>
          </w:p>
        </w:tc>
      </w:tr>
      <w:tr w:rsidR="00383F97" w:rsidRPr="00944618" w14:paraId="353973FE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C59275" w14:textId="77777777" w:rsidR="00383F97" w:rsidRPr="00944618" w:rsidRDefault="00383F97" w:rsidP="00383F97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03D97" w14:textId="6E534BBE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387,120,000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78E57" w14:textId="3403D944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424,912,951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C85A9" w14:textId="7287510E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06702" w14:textId="6CB214F2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424,912,951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C7D8E" w14:textId="043B0B8D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37,792,951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C9BBE0" w14:textId="17E90848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9.76</w:t>
            </w:r>
          </w:p>
        </w:tc>
      </w:tr>
      <w:tr w:rsidR="00383F97" w:rsidRPr="00944618" w14:paraId="70A3869B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23953C" w14:textId="1BDF2939" w:rsidR="00383F97" w:rsidRPr="00944618" w:rsidRDefault="00411C76" w:rsidP="00383F97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12752" w14:textId="3C4AF949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387,120,000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E2677" w14:textId="71F7A365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424,912,951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68D7B" w14:textId="09BB8016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E710A" w14:textId="63C77603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424,912,951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35FCD" w14:textId="0D14F1FB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37,792,951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EF2D24" w14:textId="7E0A754E" w:rsidR="00383F97" w:rsidRPr="009133EA" w:rsidRDefault="00383F97" w:rsidP="00383F97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9.76</w:t>
            </w:r>
          </w:p>
        </w:tc>
      </w:tr>
      <w:tr w:rsidR="00411C76" w:rsidRPr="00944618" w14:paraId="5BA7913C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12BB57" w14:textId="77777777" w:rsidR="00411C76" w:rsidRPr="00944618" w:rsidRDefault="00411C76" w:rsidP="00411C76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9C0E9" w14:textId="02E033EE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2,161,319,000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A8F59" w14:textId="7B48BF00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3,061,561,073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A27F8" w14:textId="5EA3D700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C1861" w14:textId="0436103D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3,061,561,073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01F6C" w14:textId="586C07F2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900,242,073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22586F" w14:textId="2F768CD4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41.65</w:t>
            </w:r>
          </w:p>
        </w:tc>
      </w:tr>
      <w:tr w:rsidR="00411C76" w:rsidRPr="00944618" w14:paraId="41C48C65" w14:textId="77777777" w:rsidTr="00C56E2B">
        <w:trPr>
          <w:cantSplit/>
          <w:trHeight w:val="739"/>
        </w:trPr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7B8EC0" w14:textId="77777777" w:rsidR="00411C76" w:rsidRPr="00944618" w:rsidRDefault="00411C76" w:rsidP="00411C76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0416E" w14:textId="52FFC681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1,420,687,000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7ADF18" w14:textId="76343C7E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3,841,143,761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CD7628" w14:textId="519C42AC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3ABF97" w14:textId="66252777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3,841,143,761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4BC48" w14:textId="3DFA6CA4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2,420,456,761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E47C105" w14:textId="2577BCF5" w:rsidR="00411C76" w:rsidRPr="009133EA" w:rsidRDefault="00411C76" w:rsidP="00411C76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170.37</w:t>
            </w:r>
          </w:p>
        </w:tc>
      </w:tr>
    </w:tbl>
    <w:p w14:paraId="66F3A9CC" w14:textId="5C75BFE9" w:rsidR="005E3713" w:rsidRPr="00944618" w:rsidRDefault="005E3713" w:rsidP="00CE06EA">
      <w:pPr>
        <w:pStyle w:val="3T0301110P"/>
        <w:spacing w:line="20" w:lineRule="exact"/>
        <w:ind w:right="-6" w:hangingChars="222"/>
        <w:rPr>
          <w:color w:val="auto"/>
          <w:sz w:val="18"/>
          <w:szCs w:val="18"/>
        </w:rPr>
      </w:pPr>
    </w:p>
    <w:p w14:paraId="5058B472" w14:textId="39C9B277" w:rsidR="0048157E" w:rsidRPr="00372402" w:rsidRDefault="0048157E" w:rsidP="0037115F">
      <w:pPr>
        <w:pStyle w:val="3T010116P"/>
        <w:tabs>
          <w:tab w:val="clear" w:pos="4800"/>
        </w:tabs>
        <w:ind w:left="198" w:hanging="198"/>
        <w:rPr>
          <w:b w:val="0"/>
          <w:color w:val="auto"/>
          <w:spacing w:val="0"/>
          <w:u w:color="000000"/>
        </w:rPr>
      </w:pPr>
      <w:r w:rsidRPr="00372402">
        <w:rPr>
          <w:rFonts w:hint="eastAsia"/>
          <w:color w:val="auto"/>
          <w:spacing w:val="0"/>
          <w:u w:color="000000"/>
        </w:rPr>
        <w:t xml:space="preserve">　國立臺灣大學附設醫院作業基金餘</w:t>
      </w:r>
      <w:proofErr w:type="gramStart"/>
      <w:r w:rsidRPr="00372402">
        <w:rPr>
          <w:rFonts w:hint="eastAsia"/>
          <w:color w:val="auto"/>
          <w:spacing w:val="0"/>
          <w:u w:color="000000"/>
        </w:rPr>
        <w:t>絀</w:t>
      </w:r>
      <w:proofErr w:type="gramEnd"/>
      <w:r w:rsidRPr="00372402">
        <w:rPr>
          <w:rFonts w:hint="eastAsia"/>
          <w:color w:val="auto"/>
          <w:spacing w:val="0"/>
          <w:u w:color="000000"/>
        </w:rPr>
        <w:t xml:space="preserve">撥補審定表　</w:t>
      </w:r>
    </w:p>
    <w:p w14:paraId="760F5A85" w14:textId="682A1981" w:rsidR="0048157E" w:rsidRPr="00944618" w:rsidRDefault="0048157E" w:rsidP="00727167">
      <w:pPr>
        <w:pStyle w:val="3T0201"/>
        <w:tabs>
          <w:tab w:val="clear" w:pos="4560"/>
          <w:tab w:val="center" w:pos="5334"/>
        </w:tabs>
        <w:spacing w:beforeLines="0" w:before="0" w:afterLines="0" w:after="0"/>
        <w:ind w:rightChars="17" w:right="41"/>
        <w:rPr>
          <w:color w:val="auto"/>
        </w:rPr>
      </w:pPr>
      <w:r w:rsidRPr="00944618">
        <w:rPr>
          <w:rFonts w:hint="eastAsia"/>
          <w:color w:val="auto"/>
        </w:rPr>
        <w:t>中華民國</w:t>
      </w:r>
      <w:proofErr w:type="gramStart"/>
      <w:r w:rsidRPr="00944618">
        <w:rPr>
          <w:rFonts w:hint="eastAsia"/>
          <w:color w:val="auto"/>
        </w:rPr>
        <w:t>1</w:t>
      </w:r>
      <w:r w:rsidR="00653699" w:rsidRPr="00944618">
        <w:rPr>
          <w:rFonts w:hint="eastAsia"/>
          <w:color w:val="auto"/>
        </w:rPr>
        <w:t>1</w:t>
      </w:r>
      <w:r w:rsidR="00B6075E">
        <w:rPr>
          <w:color w:val="auto"/>
        </w:rPr>
        <w:t>4</w:t>
      </w:r>
      <w:proofErr w:type="gramEnd"/>
      <w:r w:rsidRPr="00944618">
        <w:rPr>
          <w:rFonts w:hint="eastAsia"/>
          <w:color w:val="auto"/>
        </w:rPr>
        <w:t>年度</w:t>
      </w:r>
      <w:r w:rsidRPr="00944618">
        <w:rPr>
          <w:color w:val="auto"/>
        </w:rPr>
        <w:tab/>
      </w:r>
      <w:r w:rsidRPr="00944618">
        <w:rPr>
          <w:rFonts w:hint="eastAsia"/>
          <w:color w:val="auto"/>
          <w:spacing w:val="-20"/>
          <w:kern w:val="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2"/>
        <w:gridCol w:w="1378"/>
        <w:gridCol w:w="1379"/>
        <w:gridCol w:w="1379"/>
        <w:gridCol w:w="1379"/>
        <w:gridCol w:w="1470"/>
        <w:gridCol w:w="728"/>
      </w:tblGrid>
      <w:tr w:rsidR="00944618" w:rsidRPr="00944618" w14:paraId="06B9D944" w14:textId="77777777" w:rsidTr="00377A4A">
        <w:trPr>
          <w:cantSplit/>
          <w:trHeight w:val="397"/>
        </w:trPr>
        <w:tc>
          <w:tcPr>
            <w:tcW w:w="249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1089BE" w14:textId="77777777" w:rsidR="0048157E" w:rsidRPr="008B5A33" w:rsidRDefault="0048157E" w:rsidP="00946362">
            <w:pPr>
              <w:ind w:left="113" w:right="113" w:firstLineChars="0" w:firstLine="0"/>
              <w:jc w:val="distribute"/>
            </w:pPr>
            <w:r w:rsidRPr="008B5A33">
              <w:rPr>
                <w:rFonts w:hint="eastAsia"/>
              </w:rPr>
              <w:t>項目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</w:tcBorders>
            <w:vAlign w:val="center"/>
          </w:tcPr>
          <w:p w14:paraId="03810762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預算數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0804E76A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決算數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F2E7273" w14:textId="77777777" w:rsidR="0048157E" w:rsidRPr="008B5A33" w:rsidRDefault="0048157E" w:rsidP="008B5A33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修正數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73E96E4E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決算審定數</w:t>
            </w:r>
          </w:p>
        </w:tc>
        <w:tc>
          <w:tcPr>
            <w:tcW w:w="219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42BC21A" w14:textId="0CBE131C" w:rsidR="00D3466E" w:rsidRPr="008B5A33" w:rsidRDefault="0048157E" w:rsidP="00E52A07">
            <w:pPr>
              <w:spacing w:line="240" w:lineRule="exact"/>
              <w:ind w:leftChars="20" w:left="48" w:rightChars="-16" w:right="-38" w:firstLineChars="0" w:firstLine="0"/>
              <w:jc w:val="distribute"/>
            </w:pPr>
            <w:r w:rsidRPr="008B5A33">
              <w:rPr>
                <w:rFonts w:hint="eastAsia"/>
              </w:rPr>
              <w:t>審定數與預算數</w:t>
            </w:r>
          </w:p>
          <w:p w14:paraId="5D399FF1" w14:textId="1412113B" w:rsidR="0048157E" w:rsidRPr="008B5A33" w:rsidRDefault="0048157E" w:rsidP="00E52A07">
            <w:pPr>
              <w:spacing w:line="240" w:lineRule="exact"/>
              <w:ind w:leftChars="20" w:left="48" w:rightChars="-16" w:right="-38" w:firstLineChars="0" w:firstLine="0"/>
              <w:jc w:val="distribute"/>
            </w:pPr>
            <w:r w:rsidRPr="008B5A33">
              <w:rPr>
                <w:rFonts w:hint="eastAsia"/>
              </w:rPr>
              <w:t>比較增減</w:t>
            </w:r>
          </w:p>
        </w:tc>
      </w:tr>
      <w:tr w:rsidR="00944618" w:rsidRPr="00944618" w14:paraId="7C633204" w14:textId="77777777" w:rsidTr="00377A4A">
        <w:trPr>
          <w:cantSplit/>
          <w:trHeight w:val="397"/>
        </w:trPr>
        <w:tc>
          <w:tcPr>
            <w:tcW w:w="249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D0AAB8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8" w:type="dxa"/>
            <w:vMerge/>
            <w:tcBorders>
              <w:bottom w:val="single" w:sz="8" w:space="0" w:color="auto"/>
            </w:tcBorders>
            <w:vAlign w:val="center"/>
          </w:tcPr>
          <w:p w14:paraId="3A322458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30A91318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14E525D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14BAA10A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70" w:type="dxa"/>
            <w:tcBorders>
              <w:bottom w:val="single" w:sz="8" w:space="0" w:color="auto"/>
            </w:tcBorders>
            <w:vAlign w:val="center"/>
          </w:tcPr>
          <w:p w14:paraId="56C0BBA5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金額</w:t>
            </w:r>
          </w:p>
        </w:tc>
        <w:tc>
          <w:tcPr>
            <w:tcW w:w="728" w:type="dxa"/>
            <w:tcBorders>
              <w:bottom w:val="single" w:sz="8" w:space="0" w:color="auto"/>
              <w:right w:val="nil"/>
            </w:tcBorders>
            <w:vAlign w:val="center"/>
          </w:tcPr>
          <w:p w14:paraId="3AEB9FEE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center"/>
            </w:pPr>
            <w:r w:rsidRPr="008B5A33">
              <w:rPr>
                <w:rFonts w:hint="eastAsia"/>
              </w:rPr>
              <w:t>％</w:t>
            </w:r>
          </w:p>
        </w:tc>
      </w:tr>
      <w:tr w:rsidR="00B6075E" w:rsidRPr="00944618" w14:paraId="78832593" w14:textId="77777777" w:rsidTr="00B305C7">
        <w:trPr>
          <w:cantSplit/>
          <w:trHeight w:val="455"/>
        </w:trPr>
        <w:tc>
          <w:tcPr>
            <w:tcW w:w="24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82CB61" w14:textId="77777777" w:rsidR="00B6075E" w:rsidRPr="00944618" w:rsidRDefault="00B6075E" w:rsidP="00B6075E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0E889" w14:textId="0E20E44B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6,324,305,000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58E43" w14:textId="7FD7D9E3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9,047,429,820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F668C" w14:textId="1A083548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DEA45" w14:textId="7D071967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9,047,429,820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111A3" w14:textId="3CE36EF5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2,723,124,820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FE795F" w14:textId="21FC6B22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43.06</w:t>
            </w:r>
          </w:p>
        </w:tc>
      </w:tr>
      <w:tr w:rsidR="00B6075E" w:rsidRPr="00944618" w14:paraId="37797258" w14:textId="77777777" w:rsidTr="00B305C7">
        <w:trPr>
          <w:cantSplit/>
          <w:trHeight w:val="455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45602D" w14:textId="77777777" w:rsidR="00B6075E" w:rsidRPr="00944618" w:rsidRDefault="00B6075E" w:rsidP="00B6075E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78E37" w14:textId="75198B7E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1,588,639,000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7B517" w14:textId="33082680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3,854,840,282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AF66B" w14:textId="233BBD7E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C3027" w14:textId="6D7FAA86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3,854,840,282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0145F" w14:textId="6B1819D1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2,266,201,282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1A4FF0" w14:textId="13F4E31E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142.65</w:t>
            </w:r>
          </w:p>
        </w:tc>
      </w:tr>
      <w:tr w:rsidR="00B6075E" w:rsidRPr="00944618" w14:paraId="25F42CBE" w14:textId="77777777" w:rsidTr="00B305C7">
        <w:trPr>
          <w:cantSplit/>
          <w:trHeight w:val="455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2470BC" w14:textId="77777777" w:rsidR="00B6075E" w:rsidRPr="00944618" w:rsidRDefault="00B6075E" w:rsidP="00B6075E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5C32D" w14:textId="52E2AB31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4,735,666,000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D57E2" w14:textId="725750FB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5,133,984,235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15E54" w14:textId="693745A4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CA5A4" w14:textId="70C88086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5,133,984,235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B585A" w14:textId="7206600E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398,318,235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F92B05" w14:textId="0A47F0E8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8.41</w:t>
            </w:r>
          </w:p>
        </w:tc>
      </w:tr>
      <w:tr w:rsidR="00B6075E" w:rsidRPr="00944618" w14:paraId="274B61BD" w14:textId="77777777" w:rsidTr="00B305C7">
        <w:trPr>
          <w:cantSplit/>
          <w:trHeight w:val="455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54B45" w14:textId="1AE84B0C" w:rsidR="00B6075E" w:rsidRPr="00CC19B5" w:rsidRDefault="00CC19B5" w:rsidP="00CC19B5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CC19B5">
              <w:rPr>
                <w:rFonts w:hint="eastAsia"/>
                <w:kern w:val="0"/>
                <w:sz w:val="22"/>
                <w:szCs w:val="20"/>
              </w:rPr>
              <w:t>其他轉入數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54C2B" w14:textId="441FA1C5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7C6A4" w14:textId="3BEDF531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58,605,303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C642F" w14:textId="769D1913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C4847" w14:textId="0EB68979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58,605,303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D802B" w14:textId="0F31D3D6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58,605,303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9ACA30" w14:textId="46427212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--</w:t>
            </w:r>
          </w:p>
        </w:tc>
      </w:tr>
      <w:tr w:rsidR="00B6075E" w:rsidRPr="00944618" w14:paraId="7EED2E40" w14:textId="77777777" w:rsidTr="00B305C7">
        <w:trPr>
          <w:cantSplit/>
          <w:trHeight w:val="455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ADFFA" w14:textId="2F3C6F06" w:rsidR="00B6075E" w:rsidRPr="00944618" w:rsidRDefault="00CC19B5" w:rsidP="00CC19B5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F53E2" w14:textId="077C7AC8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2,773,719,000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1EBAE" w14:textId="1BAEB29D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2,773,719,000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B3F3C" w14:textId="5C427E35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5D683" w14:textId="13ACF85B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2,773,719,000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320D9" w14:textId="0B93C17A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A02D0D" w14:textId="3C6D01EB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B6075E" w:rsidRPr="00944618" w14:paraId="67317BC6" w14:textId="77777777" w:rsidTr="00B305C7">
        <w:trPr>
          <w:cantSplit/>
          <w:trHeight w:val="455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473F2E" w14:textId="033997FD" w:rsidR="00B6075E" w:rsidRPr="00944618" w:rsidRDefault="00B6075E" w:rsidP="00B6075E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kern w:val="0"/>
                <w:sz w:val="22"/>
              </w:rPr>
              <w:t>賸餘撥充基金數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FBE66" w14:textId="4589C023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2,773,719,000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81E1A" w14:textId="2DBEFF27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2,773,719,000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7BD7C" w14:textId="653242C2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D2993" w14:textId="04094F5F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2,773,719,000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092B2" w14:textId="6F345449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E8632C" w14:textId="1E1634A6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B6075E" w:rsidRPr="00944618" w14:paraId="699F1D36" w14:textId="77777777" w:rsidTr="00B305C7">
        <w:trPr>
          <w:cantSplit/>
          <w:trHeight w:val="455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9142F" w14:textId="77777777" w:rsidR="00B6075E" w:rsidRPr="00944618" w:rsidRDefault="00B6075E" w:rsidP="00B6075E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8241E" w14:textId="5ADDAC2E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3,550,586,000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E72F6" w14:textId="377537C3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6,273,710,820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CF599" w14:textId="52DBDF1E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6CB32" w14:textId="4A37EBE3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6,273,710,820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E041F" w14:textId="54C43C22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2,723,124,820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50F3A1" w14:textId="508A6571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76.70</w:t>
            </w:r>
          </w:p>
        </w:tc>
      </w:tr>
      <w:tr w:rsidR="00B6075E" w:rsidRPr="00944618" w14:paraId="3D9D0FB3" w14:textId="77777777" w:rsidTr="00B305C7">
        <w:trPr>
          <w:cantSplit/>
          <w:trHeight w:val="455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08386" w14:textId="77777777" w:rsidR="00B6075E" w:rsidRPr="00944618" w:rsidRDefault="00B6075E" w:rsidP="00B6075E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27C88" w14:textId="255B0C75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325,774,000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02081" w14:textId="76DFF4F5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151,534,660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BF06C" w14:textId="16966E96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326DF" w14:textId="0F91B4E5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151,534,660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6DF01" w14:textId="0E1D0E49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- 174,239,340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A5E05C" w14:textId="7196C0FC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- 53.48</w:t>
            </w:r>
          </w:p>
        </w:tc>
      </w:tr>
      <w:tr w:rsidR="00B6075E" w:rsidRPr="00944618" w14:paraId="42B41A1B" w14:textId="77777777" w:rsidTr="00B305C7">
        <w:trPr>
          <w:cantSplit/>
          <w:trHeight w:val="455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C20180" w14:textId="0DC47CBE" w:rsidR="00B6075E" w:rsidRPr="00024585" w:rsidRDefault="00B6075E" w:rsidP="00B6075E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bCs/>
                <w:kern w:val="0"/>
                <w:sz w:val="22"/>
                <w:szCs w:val="20"/>
              </w:rPr>
              <w:t>本期短</w:t>
            </w:r>
            <w:proofErr w:type="gramStart"/>
            <w:r>
              <w:rPr>
                <w:rFonts w:hint="eastAsia"/>
                <w:bCs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08136" w14:textId="3D92B1FD" w:rsidR="00B6075E" w:rsidRPr="00024585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167,952,000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9DC3E" w14:textId="36B1A697" w:rsidR="00B6075E" w:rsidRPr="00024585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13,696,521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31862" w14:textId="2D7B0E7C" w:rsidR="00B6075E" w:rsidRPr="00024585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B239E" w14:textId="1F7A7A4E" w:rsidR="00B6075E" w:rsidRPr="00024585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13,696,521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25132" w14:textId="3D5A02B0" w:rsidR="00B6075E" w:rsidRPr="00024585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- 154,255,479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41BB1D" w14:textId="68A403DA" w:rsidR="00B6075E" w:rsidRPr="00024585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- 91.84</w:t>
            </w:r>
          </w:p>
        </w:tc>
      </w:tr>
      <w:tr w:rsidR="00B6075E" w:rsidRPr="00944618" w14:paraId="75CE4650" w14:textId="77777777" w:rsidTr="00E52A07">
        <w:trPr>
          <w:cantSplit/>
          <w:trHeight w:val="455"/>
        </w:trPr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C010FA" w14:textId="77777777" w:rsidR="00B6075E" w:rsidRPr="00944618" w:rsidRDefault="00B6075E" w:rsidP="00B6075E">
            <w:pPr>
              <w:snapToGrid w:val="0"/>
              <w:spacing w:line="32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前期待填補之短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827D9" w14:textId="38C8B1A4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157,822,000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DB8A7" w14:textId="52C207F6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137,838,139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1AC39" w14:textId="4E720CB4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8BA1C" w14:textId="20D0B5E6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137,838,139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88EE0" w14:textId="64DA497C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- 19,983,861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BE04E2" w14:textId="6F83A523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- 12.66</w:t>
            </w:r>
          </w:p>
        </w:tc>
      </w:tr>
      <w:tr w:rsidR="00B6075E" w:rsidRPr="00944618" w14:paraId="3CA026E9" w14:textId="77777777" w:rsidTr="00E52A07">
        <w:trPr>
          <w:cantSplit/>
          <w:trHeight w:val="455"/>
        </w:trPr>
        <w:tc>
          <w:tcPr>
            <w:tcW w:w="2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3819C2" w14:textId="7A3AB80E" w:rsidR="00B6075E" w:rsidRPr="00944618" w:rsidRDefault="00B305C7" w:rsidP="00B6075E">
            <w:pPr>
              <w:snapToGrid w:val="0"/>
              <w:spacing w:line="320" w:lineRule="exact"/>
              <w:ind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10330" w14:textId="7C1EAAFC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325,774,000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242EDE" w14:textId="730809BC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151,534,660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26B9BC" w14:textId="08A5DA76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B05F41" w14:textId="58F0F01D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151,534,660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430120" w14:textId="481980E5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- 174,239,340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58F1186" w14:textId="6B7CBF0D" w:rsidR="00B6075E" w:rsidRPr="00F653B4" w:rsidRDefault="00B6075E" w:rsidP="00B6075E">
            <w:pPr>
              <w:spacing w:line="32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- 53.48</w:t>
            </w:r>
          </w:p>
        </w:tc>
      </w:tr>
    </w:tbl>
    <w:p w14:paraId="15C6B0C6" w14:textId="77777777" w:rsidR="009E2FE0" w:rsidRPr="00944618" w:rsidRDefault="009E2FE0" w:rsidP="00E52A07">
      <w:pPr>
        <w:pStyle w:val="3T010216P"/>
        <w:spacing w:beforeLines="0" w:before="0" w:line="400" w:lineRule="exact"/>
        <w:ind w:left="0" w:right="45"/>
        <w:rPr>
          <w:color w:val="auto"/>
          <w:spacing w:val="0"/>
        </w:rPr>
      </w:pPr>
    </w:p>
    <w:p w14:paraId="6688D96F" w14:textId="77777777" w:rsidR="0048157E" w:rsidRPr="00944618" w:rsidRDefault="0048157E" w:rsidP="009E2FE0">
      <w:pPr>
        <w:pStyle w:val="3T010216P"/>
        <w:spacing w:beforeLines="0" w:before="0"/>
        <w:ind w:left="0" w:right="45"/>
        <w:rPr>
          <w:color w:val="auto"/>
          <w:spacing w:val="0"/>
        </w:rPr>
      </w:pPr>
      <w:r w:rsidRPr="00944618">
        <w:rPr>
          <w:rFonts w:hint="eastAsia"/>
          <w:color w:val="auto"/>
          <w:spacing w:val="0"/>
        </w:rPr>
        <w:t xml:space="preserve">　</w:t>
      </w:r>
      <w:r w:rsidRPr="002F6CDC">
        <w:rPr>
          <w:rFonts w:hint="eastAsia"/>
          <w:color w:val="auto"/>
          <w:spacing w:val="0"/>
        </w:rPr>
        <w:t>國立臺灣大學附設醫院作業基金所屬分預算收支餘</w:t>
      </w:r>
      <w:proofErr w:type="gramStart"/>
      <w:r w:rsidRPr="002F6CDC">
        <w:rPr>
          <w:rFonts w:hint="eastAsia"/>
          <w:color w:val="auto"/>
          <w:spacing w:val="0"/>
        </w:rPr>
        <w:t>絀</w:t>
      </w:r>
      <w:proofErr w:type="gramEnd"/>
      <w:r w:rsidRPr="002F6CDC">
        <w:rPr>
          <w:rFonts w:hint="eastAsia"/>
          <w:color w:val="auto"/>
          <w:spacing w:val="0"/>
        </w:rPr>
        <w:t>概況表</w:t>
      </w:r>
      <w:r w:rsidRPr="00944618">
        <w:rPr>
          <w:rFonts w:hint="eastAsia"/>
          <w:color w:val="auto"/>
          <w:spacing w:val="0"/>
        </w:rPr>
        <w:t xml:space="preserve">　</w:t>
      </w:r>
    </w:p>
    <w:p w14:paraId="2B0A75BB" w14:textId="5D9151C2" w:rsidR="0048157E" w:rsidRPr="00944618" w:rsidRDefault="0048157E" w:rsidP="00372402">
      <w:pPr>
        <w:pStyle w:val="3T0201"/>
        <w:tabs>
          <w:tab w:val="clear" w:pos="4560"/>
          <w:tab w:val="center" w:pos="5250"/>
        </w:tabs>
        <w:spacing w:beforeLines="0" w:before="0" w:afterLines="0" w:after="0"/>
        <w:ind w:rightChars="9" w:right="22"/>
        <w:rPr>
          <w:color w:val="auto"/>
          <w:spacing w:val="-20"/>
        </w:rPr>
      </w:pPr>
      <w:r w:rsidRPr="00944618">
        <w:rPr>
          <w:rFonts w:hint="eastAsia"/>
          <w:color w:val="auto"/>
        </w:rPr>
        <w:t>中華民國</w:t>
      </w:r>
      <w:proofErr w:type="gramStart"/>
      <w:r w:rsidR="00653699" w:rsidRPr="00944618">
        <w:rPr>
          <w:rFonts w:hint="eastAsia"/>
          <w:color w:val="auto"/>
        </w:rPr>
        <w:t>11</w:t>
      </w:r>
      <w:r w:rsidR="00B6075E">
        <w:rPr>
          <w:color w:val="auto"/>
        </w:rPr>
        <w:t>4</w:t>
      </w:r>
      <w:proofErr w:type="gramEnd"/>
      <w:r w:rsidRPr="00944618">
        <w:rPr>
          <w:rFonts w:hint="eastAsia"/>
          <w:color w:val="auto"/>
        </w:rPr>
        <w:t>年度</w:t>
      </w:r>
      <w:r w:rsidRPr="00944618">
        <w:rPr>
          <w:color w:val="auto"/>
        </w:rPr>
        <w:tab/>
      </w:r>
      <w:r w:rsidRPr="00944618">
        <w:rPr>
          <w:rFonts w:hint="eastAsia"/>
          <w:color w:val="auto"/>
          <w:spacing w:val="-20"/>
        </w:rPr>
        <w:t>單位：新臺幣千元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896"/>
        <w:gridCol w:w="896"/>
        <w:gridCol w:w="896"/>
        <w:gridCol w:w="896"/>
        <w:gridCol w:w="896"/>
        <w:gridCol w:w="896"/>
        <w:gridCol w:w="878"/>
        <w:gridCol w:w="879"/>
        <w:gridCol w:w="882"/>
        <w:gridCol w:w="574"/>
      </w:tblGrid>
      <w:tr w:rsidR="00944618" w:rsidRPr="00944618" w14:paraId="76C65902" w14:textId="77777777" w:rsidTr="00D3466E">
        <w:trPr>
          <w:trHeight w:hRule="exact" w:val="380"/>
        </w:trPr>
        <w:tc>
          <w:tcPr>
            <w:tcW w:w="1616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B534AD1" w14:textId="77777777" w:rsidR="0048157E" w:rsidRPr="00946362" w:rsidRDefault="0048157E" w:rsidP="00946362">
            <w:pPr>
              <w:ind w:left="113" w:right="113" w:firstLineChars="0" w:firstLine="0"/>
              <w:jc w:val="distribute"/>
            </w:pPr>
            <w:r w:rsidRPr="00946362">
              <w:rPr>
                <w:rFonts w:hint="eastAsia"/>
              </w:rPr>
              <w:t>分預算名稱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556A237E" w14:textId="77777777" w:rsidR="0048157E" w:rsidRPr="00944618" w:rsidRDefault="0048157E" w:rsidP="008D3ED7">
            <w:pPr>
              <w:snapToGrid w:val="0"/>
              <w:ind w:firstLineChars="0" w:firstLine="0"/>
              <w:jc w:val="distribute"/>
              <w:rPr>
                <w:spacing w:val="-6"/>
                <w:sz w:val="22"/>
              </w:rPr>
            </w:pPr>
            <w:r w:rsidRPr="00944618">
              <w:rPr>
                <w:rFonts w:hint="eastAsia"/>
                <w:spacing w:val="-6"/>
                <w:sz w:val="22"/>
              </w:rPr>
              <w:t>業務收入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63E0845E" w14:textId="77777777" w:rsidR="0048157E" w:rsidRPr="00944618" w:rsidRDefault="0048157E" w:rsidP="00427529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spacing w:val="-20"/>
                <w:sz w:val="22"/>
              </w:rPr>
            </w:pPr>
            <w:r w:rsidRPr="00944618">
              <w:rPr>
                <w:rFonts w:hint="eastAsia"/>
                <w:spacing w:val="-20"/>
                <w:sz w:val="22"/>
              </w:rPr>
              <w:t>業務成本與費用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3743040F" w14:textId="77777777" w:rsidR="0048157E" w:rsidRPr="00944618" w:rsidRDefault="0048157E" w:rsidP="00427529">
            <w:pPr>
              <w:spacing w:line="240" w:lineRule="exact"/>
              <w:ind w:rightChars="20" w:right="48" w:firstLineChars="0" w:firstLine="0"/>
              <w:jc w:val="distribute"/>
              <w:rPr>
                <w:spacing w:val="-10"/>
                <w:sz w:val="22"/>
              </w:rPr>
            </w:pPr>
            <w:r w:rsidRPr="00944618">
              <w:rPr>
                <w:rFonts w:hint="eastAsia"/>
                <w:spacing w:val="-10"/>
                <w:sz w:val="22"/>
              </w:rPr>
              <w:t>業務賸餘</w:t>
            </w:r>
          </w:p>
          <w:p w14:paraId="20FF7B3C" w14:textId="77777777" w:rsidR="0048157E" w:rsidRPr="00944618" w:rsidRDefault="0048157E" w:rsidP="00427529">
            <w:pPr>
              <w:spacing w:line="240" w:lineRule="exact"/>
              <w:ind w:firstLineChars="0" w:firstLine="0"/>
              <w:jc w:val="distribute"/>
              <w:rPr>
                <w:spacing w:val="-20"/>
                <w:sz w:val="22"/>
              </w:rPr>
            </w:pPr>
            <w:r w:rsidRPr="00944618">
              <w:rPr>
                <w:rFonts w:hint="eastAsia"/>
                <w:sz w:val="22"/>
              </w:rPr>
              <w:t>（短</w:t>
            </w:r>
            <w:proofErr w:type="gramStart"/>
            <w:r w:rsidRPr="00944618">
              <w:rPr>
                <w:rFonts w:hint="eastAsia"/>
                <w:sz w:val="22"/>
              </w:rPr>
              <w:t>絀</w:t>
            </w:r>
            <w:proofErr w:type="gramEnd"/>
            <w:r w:rsidRPr="00944618">
              <w:rPr>
                <w:rFonts w:hint="eastAsia"/>
                <w:sz w:val="22"/>
              </w:rPr>
              <w:t>）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042760BA" w14:textId="77777777" w:rsidR="0048157E" w:rsidRPr="00944618" w:rsidRDefault="0048157E" w:rsidP="00B33032">
            <w:pPr>
              <w:snapToGrid w:val="0"/>
              <w:ind w:leftChars="-10" w:left="-24" w:rightChars="20" w:right="48" w:firstLineChars="0" w:firstLine="0"/>
              <w:jc w:val="distribute"/>
              <w:rPr>
                <w:spacing w:val="-24"/>
                <w:sz w:val="22"/>
              </w:rPr>
            </w:pPr>
            <w:r w:rsidRPr="00944618">
              <w:rPr>
                <w:rFonts w:hint="eastAsia"/>
                <w:spacing w:val="-24"/>
                <w:sz w:val="22"/>
              </w:rPr>
              <w:t>業務外收入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75B66E53" w14:textId="77777777" w:rsidR="0048157E" w:rsidRPr="00944618" w:rsidRDefault="0048157E" w:rsidP="00427529">
            <w:pPr>
              <w:snapToGrid w:val="0"/>
              <w:ind w:rightChars="10" w:right="24" w:firstLineChars="0" w:firstLine="0"/>
              <w:jc w:val="distribute"/>
              <w:rPr>
                <w:spacing w:val="-24"/>
                <w:sz w:val="22"/>
              </w:rPr>
            </w:pPr>
            <w:r w:rsidRPr="00944618">
              <w:rPr>
                <w:rFonts w:hint="eastAsia"/>
                <w:spacing w:val="-24"/>
                <w:sz w:val="22"/>
              </w:rPr>
              <w:t>業務外費用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72B34D2D" w14:textId="77777777" w:rsidR="0048157E" w:rsidRPr="00944618" w:rsidRDefault="0048157E" w:rsidP="0045673E">
            <w:pPr>
              <w:spacing w:line="240" w:lineRule="exact"/>
              <w:ind w:leftChars="-10" w:left="-24" w:rightChars="30" w:right="72" w:firstLineChars="0" w:firstLine="0"/>
              <w:jc w:val="distribute"/>
              <w:rPr>
                <w:spacing w:val="-30"/>
                <w:sz w:val="22"/>
              </w:rPr>
            </w:pPr>
            <w:r w:rsidRPr="00944618">
              <w:rPr>
                <w:rFonts w:hint="eastAsia"/>
                <w:spacing w:val="-30"/>
                <w:sz w:val="22"/>
              </w:rPr>
              <w:t>業務外賸餘</w:t>
            </w:r>
          </w:p>
          <w:p w14:paraId="63A4AE42" w14:textId="77777777" w:rsidR="0048157E" w:rsidRPr="00944618" w:rsidRDefault="0048157E" w:rsidP="00427529">
            <w:pPr>
              <w:spacing w:line="240" w:lineRule="exact"/>
              <w:ind w:firstLineChars="0" w:firstLine="0"/>
              <w:jc w:val="distribute"/>
              <w:rPr>
                <w:spacing w:val="-12"/>
                <w:sz w:val="22"/>
              </w:rPr>
            </w:pPr>
            <w:r w:rsidRPr="00944618">
              <w:rPr>
                <w:rFonts w:hint="eastAsia"/>
                <w:sz w:val="22"/>
              </w:rPr>
              <w:t>（短</w:t>
            </w:r>
            <w:proofErr w:type="gramStart"/>
            <w:r w:rsidRPr="00944618">
              <w:rPr>
                <w:rFonts w:hint="eastAsia"/>
                <w:sz w:val="22"/>
              </w:rPr>
              <w:t>絀</w:t>
            </w:r>
            <w:proofErr w:type="gramEnd"/>
            <w:r w:rsidRPr="00944618">
              <w:rPr>
                <w:rFonts w:hint="eastAsia"/>
                <w:sz w:val="22"/>
              </w:rPr>
              <w:t>）</w:t>
            </w:r>
          </w:p>
        </w:tc>
        <w:tc>
          <w:tcPr>
            <w:tcW w:w="3213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FBDFE02" w14:textId="77777777" w:rsidR="0048157E" w:rsidRPr="00944618" w:rsidRDefault="0048157E" w:rsidP="00E52A07">
            <w:pPr>
              <w:snapToGrid w:val="0"/>
              <w:ind w:leftChars="20" w:left="48" w:rightChars="-46" w:right="-110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本期賸餘（短</w:t>
            </w:r>
            <w:proofErr w:type="gramStart"/>
            <w:r w:rsidRPr="00944618">
              <w:rPr>
                <w:rFonts w:hint="eastAsia"/>
                <w:sz w:val="22"/>
              </w:rPr>
              <w:t>絀</w:t>
            </w:r>
            <w:proofErr w:type="gramEnd"/>
            <w:r w:rsidRPr="00944618">
              <w:rPr>
                <w:rFonts w:hint="eastAsia"/>
                <w:sz w:val="22"/>
              </w:rPr>
              <w:t>）</w:t>
            </w:r>
          </w:p>
        </w:tc>
      </w:tr>
      <w:tr w:rsidR="00944618" w:rsidRPr="00944618" w14:paraId="363C9BB8" w14:textId="77777777" w:rsidTr="009133EA">
        <w:trPr>
          <w:trHeight w:hRule="exact" w:val="340"/>
        </w:trPr>
        <w:tc>
          <w:tcPr>
            <w:tcW w:w="1616" w:type="dxa"/>
            <w:vMerge/>
            <w:tcBorders>
              <w:left w:val="nil"/>
            </w:tcBorders>
            <w:vAlign w:val="center"/>
          </w:tcPr>
          <w:p w14:paraId="32518A1A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7D2BE254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1796BD62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0CEC1EAA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59610CDD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7B376175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16A2CA48" w14:textId="77777777" w:rsidR="0048157E" w:rsidRPr="00944618" w:rsidRDefault="0048157E" w:rsidP="00427529">
            <w:pPr>
              <w:snapToGrid w:val="0"/>
              <w:ind w:rightChars="20" w:right="48"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36DA89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預算數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AA452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審定數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2E9CA8" w14:textId="77777777" w:rsidR="0048157E" w:rsidRPr="00944618" w:rsidRDefault="0048157E" w:rsidP="00E52A07">
            <w:pPr>
              <w:snapToGrid w:val="0"/>
              <w:ind w:leftChars="20" w:lef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比較增減</w:t>
            </w:r>
          </w:p>
        </w:tc>
      </w:tr>
      <w:tr w:rsidR="009133EA" w:rsidRPr="00944618" w14:paraId="54476424" w14:textId="77777777" w:rsidTr="009133EA">
        <w:trPr>
          <w:trHeight w:hRule="exact" w:val="340"/>
        </w:trPr>
        <w:tc>
          <w:tcPr>
            <w:tcW w:w="1616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E2EAEA5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6FEED0BF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37CB234D" w14:textId="77777777" w:rsidR="0048157E" w:rsidRPr="00944618" w:rsidRDefault="0048157E" w:rsidP="00427529">
            <w:pPr>
              <w:snapToGrid w:val="0"/>
              <w:ind w:leftChars="20" w:left="48" w:rightChars="20" w:right="48"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07161AD1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760F6F3B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492B2A30" w14:textId="77777777" w:rsidR="0048157E" w:rsidRPr="00944618" w:rsidRDefault="0048157E" w:rsidP="00427529">
            <w:pPr>
              <w:snapToGrid w:val="0"/>
              <w:ind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17FE41BE" w14:textId="77777777" w:rsidR="0048157E" w:rsidRPr="00944618" w:rsidRDefault="0048157E" w:rsidP="00427529">
            <w:pPr>
              <w:snapToGrid w:val="0"/>
              <w:ind w:rightChars="20" w:right="48" w:firstLineChars="0" w:firstLine="0"/>
              <w:jc w:val="center"/>
              <w:rPr>
                <w:spacing w:val="-20"/>
                <w:sz w:val="2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02CC262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center"/>
              <w:rPr>
                <w:sz w:val="22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029F176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center"/>
              <w:rPr>
                <w:sz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420F6C4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金額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FA767D5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％</w:t>
            </w:r>
          </w:p>
        </w:tc>
      </w:tr>
      <w:tr w:rsidR="00B6075E" w:rsidRPr="00944618" w14:paraId="06533714" w14:textId="77777777" w:rsidTr="009133EA">
        <w:trPr>
          <w:trHeight w:val="964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D9AC64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國立臺灣大學</w:t>
            </w:r>
          </w:p>
          <w:p w14:paraId="26B76713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附設醫院雲林</w:t>
            </w:r>
          </w:p>
          <w:p w14:paraId="64FA0936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分院作業基金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03721" w14:textId="2F44E4E4" w:rsidR="00B6075E" w:rsidRPr="00C43F43" w:rsidRDefault="00B6075E" w:rsidP="008B5A33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7,166,309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FD704" w14:textId="08EDC470" w:rsidR="00B6075E" w:rsidRPr="00C43F43" w:rsidRDefault="00B6075E" w:rsidP="008B5A33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7,048,845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868C1" w14:textId="1E4090AD" w:rsidR="00B6075E" w:rsidRPr="00C43F43" w:rsidRDefault="00B6075E" w:rsidP="008B5A33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117,464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785B7" w14:textId="0E73C6CE" w:rsidR="00B6075E" w:rsidRPr="00C43F43" w:rsidRDefault="00B6075E" w:rsidP="008B5A33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489,662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16989" w14:textId="1A4F3BC2" w:rsidR="00B6075E" w:rsidRPr="00C43F43" w:rsidRDefault="00B6075E" w:rsidP="008B5A33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31,623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AA57B" w14:textId="5968BA6A" w:rsidR="00B6075E" w:rsidRPr="00C43F43" w:rsidRDefault="00B6689A" w:rsidP="008B5A33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22"/>
              </w:rPr>
              <w:t>4</w:t>
            </w:r>
            <w:r w:rsidR="00B6075E" w:rsidRPr="00AF6093">
              <w:rPr>
                <w:rFonts w:ascii="新細明體" w:hAnsi="新細明體"/>
                <w:noProof/>
                <w:sz w:val="18"/>
                <w:szCs w:val="22"/>
              </w:rPr>
              <w:t>58,039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DB36AD" w14:textId="7C0D3BD2" w:rsidR="00B6075E" w:rsidRPr="00C43F43" w:rsidRDefault="00B6075E" w:rsidP="008B5A33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292,098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CD6044" w14:textId="039F76C4" w:rsidR="00B6075E" w:rsidRPr="00C43F43" w:rsidRDefault="00B6689A" w:rsidP="008B5A33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22"/>
              </w:rPr>
              <w:t>5</w:t>
            </w:r>
            <w:r w:rsidR="00B6075E" w:rsidRPr="00AF6093">
              <w:rPr>
                <w:rFonts w:ascii="新細明體" w:hAnsi="新細明體"/>
                <w:noProof/>
                <w:sz w:val="18"/>
                <w:szCs w:val="22"/>
              </w:rPr>
              <w:t>75,503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F2ED3D" w14:textId="6536B3A8" w:rsidR="00B6075E" w:rsidRPr="00C43F43" w:rsidRDefault="00B6689A" w:rsidP="008B5A33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22"/>
              </w:rPr>
              <w:t>283</w:t>
            </w:r>
            <w:r w:rsidR="00B6075E" w:rsidRPr="00AF6093">
              <w:rPr>
                <w:rFonts w:ascii="新細明體" w:hAnsi="新細明體"/>
                <w:noProof/>
                <w:sz w:val="18"/>
                <w:szCs w:val="22"/>
              </w:rPr>
              <w:t>,</w:t>
            </w:r>
            <w:r>
              <w:rPr>
                <w:rFonts w:ascii="新細明體" w:hAnsi="新細明體" w:hint="eastAsia"/>
                <w:noProof/>
                <w:sz w:val="18"/>
                <w:szCs w:val="22"/>
              </w:rPr>
              <w:t>405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842383" w14:textId="71B77F9D" w:rsidR="00B6075E" w:rsidRPr="00C43F43" w:rsidRDefault="00B6689A" w:rsidP="008B5A33">
            <w:pPr>
              <w:spacing w:afterLines="10" w:after="36" w:line="240" w:lineRule="exact"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22"/>
              </w:rPr>
              <w:t>97</w:t>
            </w:r>
            <w:r w:rsidR="00B6075E" w:rsidRPr="00AF6093">
              <w:rPr>
                <w:rFonts w:ascii="新細明體" w:hAnsi="新細明體"/>
                <w:noProof/>
                <w:sz w:val="18"/>
                <w:szCs w:val="22"/>
              </w:rPr>
              <w:t>.</w:t>
            </w:r>
            <w:r>
              <w:rPr>
                <w:rFonts w:ascii="新細明體" w:hAnsi="新細明體" w:hint="eastAsia"/>
                <w:noProof/>
                <w:sz w:val="18"/>
                <w:szCs w:val="22"/>
              </w:rPr>
              <w:t>02</w:t>
            </w:r>
          </w:p>
        </w:tc>
      </w:tr>
      <w:tr w:rsidR="00B6075E" w:rsidRPr="00944618" w14:paraId="528A02FA" w14:textId="77777777" w:rsidTr="009133EA">
        <w:trPr>
          <w:trHeight w:val="964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4AF9D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國立臺灣大學</w:t>
            </w:r>
          </w:p>
          <w:p w14:paraId="34820077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附設醫院北護</w:t>
            </w:r>
          </w:p>
          <w:p w14:paraId="7A589451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分院作業基金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EE562" w14:textId="189AA047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895,658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2A11E" w14:textId="44D7EEA8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822,564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BBE70" w14:textId="29E568DF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73,094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58D8D" w14:textId="3176F5D6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35,991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44345" w14:textId="19E89E71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2,462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5A161" w14:textId="525A67C8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33,528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CCF4FB" w14:textId="164A3284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34,235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DF2CDC" w14:textId="5FF220A1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106,622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C8A813" w14:textId="6BC115CA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72,387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E4A491" w14:textId="34628636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211.44</w:t>
            </w:r>
          </w:p>
        </w:tc>
      </w:tr>
      <w:tr w:rsidR="00B6075E" w:rsidRPr="00944618" w14:paraId="122BCCF4" w14:textId="77777777" w:rsidTr="009133EA">
        <w:trPr>
          <w:trHeight w:val="964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1026C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國立臺灣大學</w:t>
            </w:r>
          </w:p>
          <w:p w14:paraId="22E6954B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附設醫院金山</w:t>
            </w:r>
          </w:p>
          <w:p w14:paraId="02FA3099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分院作業基金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70299" w14:textId="6405D17A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406,869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B7716" w14:textId="5C34910D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431,806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46C1" w14:textId="055F7804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- 24,937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B4A0E" w14:textId="21145014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16,338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4E32A" w14:textId="6F4B422A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5,097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B8132" w14:textId="7A171F72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11,240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884B30" w14:textId="7BEF8F12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- 39,851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B912C1" w14:textId="1E8EF765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- 13,696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11574C" w14:textId="6AE500E7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26,154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4ED41A" w14:textId="070FD185" w:rsidR="00B6075E" w:rsidRPr="00C43F43" w:rsidRDefault="00B6075E" w:rsidP="008B5A33">
            <w:pPr>
              <w:spacing w:afterLines="10" w:after="36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- 65.63</w:t>
            </w:r>
          </w:p>
        </w:tc>
      </w:tr>
      <w:tr w:rsidR="00B6075E" w:rsidRPr="00944618" w14:paraId="1749B2DE" w14:textId="77777777" w:rsidTr="009133EA">
        <w:trPr>
          <w:trHeight w:val="964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43729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國立臺灣大學</w:t>
            </w:r>
          </w:p>
          <w:p w14:paraId="72251F0C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附設醫院新竹</w:t>
            </w:r>
          </w:p>
          <w:p w14:paraId="1524F2A4" w14:textId="77777777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臺大分院</w:t>
            </w:r>
          </w:p>
          <w:p w14:paraId="6D43F617" w14:textId="457D4AFB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sz w:val="22"/>
              </w:rPr>
              <w:t>作業基金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4B6A1" w14:textId="7467A1A4" w:rsidR="00B6075E" w:rsidRPr="00C43F43" w:rsidRDefault="00B6075E" w:rsidP="008B5A33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10,317,574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F3C71" w14:textId="10BE2757" w:rsidR="00B6075E" w:rsidRPr="00C43F43" w:rsidRDefault="00B6075E" w:rsidP="008B5A33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10,625,853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EA1DA" w14:textId="660DE51E" w:rsidR="00B6075E" w:rsidRPr="00C43F43" w:rsidRDefault="00B6075E" w:rsidP="008B5A33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- 308,279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40A21" w14:textId="463A12E3" w:rsidR="00B6075E" w:rsidRPr="00C43F43" w:rsidRDefault="00B6075E" w:rsidP="008B5A33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437,965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5570D" w14:textId="5F9979A8" w:rsidR="00B6075E" w:rsidRPr="00C43F43" w:rsidRDefault="00B6075E" w:rsidP="008B5A33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26,858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95702" w14:textId="41A34C97" w:rsidR="00B6075E" w:rsidRPr="00C43F43" w:rsidRDefault="00B6075E" w:rsidP="008B5A33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411,107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EB8D90" w14:textId="05FB2D8A" w:rsidR="00B6075E" w:rsidRPr="00C43F43" w:rsidRDefault="00B6075E" w:rsidP="008B5A33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- 128,101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A2C319" w14:textId="21AF121C" w:rsidR="00B6075E" w:rsidRPr="00C43F43" w:rsidRDefault="00B6075E" w:rsidP="008B5A33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102,828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23849A" w14:textId="17DCED3D" w:rsidR="00B6075E" w:rsidRPr="00C43F43" w:rsidRDefault="00B6075E" w:rsidP="008B5A33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230,929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A2DECA" w14:textId="5E64213C" w:rsidR="00B6075E" w:rsidRPr="00C43F43" w:rsidRDefault="00B6075E" w:rsidP="008B5A33">
            <w:pPr>
              <w:spacing w:afterLines="30" w:after="10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--</w:t>
            </w:r>
          </w:p>
        </w:tc>
      </w:tr>
      <w:tr w:rsidR="00B6075E" w:rsidRPr="00944618" w14:paraId="3BC5E21E" w14:textId="77777777" w:rsidTr="009133EA">
        <w:trPr>
          <w:trHeight w:val="964"/>
        </w:trPr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CE174A" w14:textId="1FBBFB31" w:rsidR="00B6075E" w:rsidRPr="00944618" w:rsidRDefault="00B6075E" w:rsidP="00B6075E">
            <w:pPr>
              <w:spacing w:line="240" w:lineRule="exact"/>
              <w:ind w:rightChars="20" w:right="48" w:firstLineChars="0" w:firstLine="0"/>
              <w:jc w:val="distribute"/>
              <w:rPr>
                <w:sz w:val="22"/>
              </w:rPr>
            </w:pPr>
            <w:r w:rsidRPr="00944618">
              <w:rPr>
                <w:rFonts w:hint="eastAsia"/>
                <w:noProof/>
                <w:spacing w:val="-10"/>
                <w:sz w:val="22"/>
              </w:rPr>
              <w:t>國立臺灣大學附設醫院癌醫中心分院作業基金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605B02" w14:textId="585DDE5C" w:rsidR="00B6075E" w:rsidRPr="00C43F43" w:rsidRDefault="00B6075E" w:rsidP="008B5A33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5,637,529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02F7F" w14:textId="39DFB1E2" w:rsidR="00B6075E" w:rsidRPr="00C43F43" w:rsidRDefault="00B6075E" w:rsidP="008B5A33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5,748,757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7AF7D2" w14:textId="0C4CA9A3" w:rsidR="00B6075E" w:rsidRPr="00C43F43" w:rsidRDefault="00B6075E" w:rsidP="008B5A33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- 111,227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22794" w14:textId="51BB9016" w:rsidR="00B6075E" w:rsidRPr="00C43F43" w:rsidRDefault="00B6075E" w:rsidP="008B5A33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721,700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52F02" w14:textId="6A86C4C6" w:rsidR="00B6075E" w:rsidRPr="00C43F43" w:rsidRDefault="00B6075E" w:rsidP="008B5A33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34,756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593C31" w14:textId="2B2BA638" w:rsidR="00B6075E" w:rsidRPr="00C43F43" w:rsidRDefault="00B6075E" w:rsidP="008B5A33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686,943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866DCD2" w14:textId="0E68E011" w:rsidR="00B6075E" w:rsidRPr="00C43F43" w:rsidRDefault="00B6075E" w:rsidP="008B5A33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373,858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3246E5" w14:textId="0EB672E1" w:rsidR="00B6075E" w:rsidRPr="00C43F43" w:rsidRDefault="00B6075E" w:rsidP="008B5A33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575,715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CD69A87" w14:textId="2F56CCF6" w:rsidR="00B6075E" w:rsidRPr="00C43F43" w:rsidRDefault="00B6075E" w:rsidP="008B5A33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201,857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FF316FE" w14:textId="4D44D5A3" w:rsidR="00B6075E" w:rsidRPr="00C43F43" w:rsidRDefault="00B6075E" w:rsidP="008B5A33">
            <w:pPr>
              <w:spacing w:afterLines="5" w:after="18" w:line="240" w:lineRule="exact"/>
              <w:ind w:rightChars="5" w:right="12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F6093">
              <w:rPr>
                <w:rFonts w:ascii="新細明體" w:hAnsi="新細明體"/>
                <w:noProof/>
                <w:sz w:val="18"/>
                <w:szCs w:val="22"/>
              </w:rPr>
              <w:t>53.99</w:t>
            </w:r>
          </w:p>
        </w:tc>
      </w:tr>
    </w:tbl>
    <w:p w14:paraId="31807C8E" w14:textId="49E67EA5" w:rsidR="00D249DD" w:rsidRPr="00944618" w:rsidRDefault="0048157E" w:rsidP="009C0F13">
      <w:pPr>
        <w:pStyle w:val="3T0301110P"/>
        <w:ind w:left="360" w:right="48" w:hanging="360"/>
        <w:rPr>
          <w:color w:val="auto"/>
          <w:sz w:val="18"/>
        </w:rPr>
      </w:pPr>
      <w:proofErr w:type="gramStart"/>
      <w:r w:rsidRPr="00944618">
        <w:rPr>
          <w:rFonts w:hint="eastAsia"/>
          <w:color w:val="auto"/>
          <w:sz w:val="18"/>
        </w:rPr>
        <w:t>註</w:t>
      </w:r>
      <w:proofErr w:type="gramEnd"/>
      <w:r w:rsidRPr="00944618">
        <w:rPr>
          <w:rFonts w:hint="eastAsia"/>
          <w:color w:val="auto"/>
          <w:sz w:val="18"/>
        </w:rPr>
        <w:t>：本表係依本部審定該基金決算數額編列。</w:t>
      </w:r>
    </w:p>
    <w:p w14:paraId="29371D64" w14:textId="77777777" w:rsidR="0048157E" w:rsidRPr="00944618" w:rsidRDefault="0048157E" w:rsidP="001F71E1">
      <w:pPr>
        <w:pStyle w:val="3T010116P"/>
        <w:ind w:left="198" w:hanging="198"/>
        <w:rPr>
          <w:color w:val="auto"/>
          <w:spacing w:val="0"/>
        </w:rPr>
      </w:pPr>
      <w:r w:rsidRPr="00944618">
        <w:rPr>
          <w:rFonts w:hint="eastAsia"/>
          <w:color w:val="auto"/>
          <w:spacing w:val="0"/>
        </w:rPr>
        <w:lastRenderedPageBreak/>
        <w:t xml:space="preserve">　國立臺灣大學附設醫院作業基金餘</w:t>
      </w:r>
      <w:proofErr w:type="gramStart"/>
      <w:r w:rsidRPr="00944618">
        <w:rPr>
          <w:rFonts w:hint="eastAsia"/>
          <w:color w:val="auto"/>
          <w:spacing w:val="0"/>
        </w:rPr>
        <w:t>絀</w:t>
      </w:r>
      <w:proofErr w:type="gramEnd"/>
      <w:r w:rsidRPr="00944618">
        <w:rPr>
          <w:rFonts w:hint="eastAsia"/>
          <w:color w:val="auto"/>
          <w:spacing w:val="0"/>
        </w:rPr>
        <w:t xml:space="preserve">審定後現金流量表　</w:t>
      </w:r>
    </w:p>
    <w:p w14:paraId="426F5BF2" w14:textId="541FFD54" w:rsidR="0048157E" w:rsidRPr="00944618" w:rsidRDefault="0048157E" w:rsidP="00372402">
      <w:pPr>
        <w:pStyle w:val="3T0201"/>
        <w:tabs>
          <w:tab w:val="clear" w:pos="4560"/>
          <w:tab w:val="left" w:pos="4634"/>
        </w:tabs>
        <w:spacing w:beforeLines="0" w:before="0" w:afterLines="0" w:after="0"/>
        <w:ind w:rightChars="17" w:right="41"/>
        <w:rPr>
          <w:color w:val="auto"/>
        </w:rPr>
      </w:pPr>
      <w:r w:rsidRPr="00944618">
        <w:rPr>
          <w:rFonts w:hint="eastAsia"/>
          <w:color w:val="auto"/>
        </w:rPr>
        <w:t>中華民國</w:t>
      </w:r>
      <w:proofErr w:type="gramStart"/>
      <w:r w:rsidRPr="00944618">
        <w:rPr>
          <w:rFonts w:hint="eastAsia"/>
          <w:color w:val="auto"/>
        </w:rPr>
        <w:t>1</w:t>
      </w:r>
      <w:r w:rsidR="00653699" w:rsidRPr="00944618">
        <w:rPr>
          <w:rFonts w:hint="eastAsia"/>
          <w:color w:val="auto"/>
        </w:rPr>
        <w:t>1</w:t>
      </w:r>
      <w:r w:rsidR="00B11A61">
        <w:rPr>
          <w:color w:val="auto"/>
        </w:rPr>
        <w:t>4</w:t>
      </w:r>
      <w:proofErr w:type="gramEnd"/>
      <w:r w:rsidRPr="00944618">
        <w:rPr>
          <w:rFonts w:hint="eastAsia"/>
          <w:color w:val="auto"/>
        </w:rPr>
        <w:t>年度</w:t>
      </w:r>
      <w:r w:rsidRPr="00944618">
        <w:rPr>
          <w:color w:val="auto"/>
        </w:rPr>
        <w:tab/>
      </w:r>
      <w:r w:rsidRPr="00944618">
        <w:rPr>
          <w:rFonts w:hint="eastAsia"/>
          <w:color w:val="auto"/>
          <w:spacing w:val="-20"/>
        </w:rPr>
        <w:t>單位：新臺幣元</w:t>
      </w:r>
    </w:p>
    <w:tbl>
      <w:tblPr>
        <w:tblW w:w="1017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1107"/>
      </w:tblGrid>
      <w:tr w:rsidR="00944618" w:rsidRPr="00944618" w14:paraId="196766D7" w14:textId="77777777" w:rsidTr="00D3466E">
        <w:trPr>
          <w:cantSplit/>
          <w:trHeight w:val="38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5272BDB" w14:textId="37376A83" w:rsidR="0048157E" w:rsidRPr="00944618" w:rsidRDefault="0048157E" w:rsidP="00946362">
            <w:pPr>
              <w:ind w:left="113" w:right="113" w:firstLineChars="0" w:firstLine="0"/>
              <w:jc w:val="distribute"/>
            </w:pPr>
            <w:r w:rsidRPr="00944618">
              <w:rPr>
                <w:rFonts w:hint="eastAsia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ACA3B57" w14:textId="45A4728C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0B5336B9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決算數</w:t>
            </w:r>
          </w:p>
        </w:tc>
        <w:tc>
          <w:tcPr>
            <w:tcW w:w="257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26720F1" w14:textId="77777777" w:rsidR="0048157E" w:rsidRPr="00944618" w:rsidRDefault="0048157E" w:rsidP="00E52A07">
            <w:pPr>
              <w:snapToGrid w:val="0"/>
              <w:ind w:leftChars="20" w:left="48" w:rightChars="-10" w:right="-24" w:firstLineChars="0" w:firstLine="0"/>
              <w:jc w:val="distribute"/>
            </w:pPr>
            <w:r w:rsidRPr="00944618">
              <w:rPr>
                <w:rFonts w:hint="eastAsia"/>
              </w:rPr>
              <w:t>比較增減</w:t>
            </w:r>
          </w:p>
        </w:tc>
      </w:tr>
      <w:tr w:rsidR="00944618" w:rsidRPr="00944618" w14:paraId="1C5FACED" w14:textId="77777777" w:rsidTr="00D3466E">
        <w:trPr>
          <w:cantSplit/>
          <w:trHeight w:val="459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EE0FCCE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84F353E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61BA4D29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32EFC3B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金額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C8F3135" w14:textId="77777777" w:rsidR="0048157E" w:rsidRPr="00944618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944618">
              <w:rPr>
                <w:rFonts w:hint="eastAsia"/>
              </w:rPr>
              <w:t>％</w:t>
            </w:r>
          </w:p>
        </w:tc>
      </w:tr>
      <w:tr w:rsidR="00944618" w:rsidRPr="00944618" w14:paraId="32235070" w14:textId="77777777" w:rsidTr="008D3ED7">
        <w:trPr>
          <w:cantSplit/>
          <w:trHeight w:val="415"/>
        </w:trPr>
        <w:tc>
          <w:tcPr>
            <w:tcW w:w="42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79BE84" w14:textId="77777777" w:rsidR="00EA2E03" w:rsidRPr="00944618" w:rsidRDefault="00EA2E03" w:rsidP="0050173A">
            <w:pPr>
              <w:snapToGrid w:val="0"/>
              <w:spacing w:line="240" w:lineRule="exact"/>
              <w:ind w:rightChars="30" w:right="72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業務活動之現金流量</w:t>
            </w:r>
          </w:p>
        </w:tc>
        <w:tc>
          <w:tcPr>
            <w:tcW w:w="16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E8D31" w14:textId="131B0FE8" w:rsidR="00EA2E03" w:rsidRPr="00944618" w:rsidRDefault="00EA2E03" w:rsidP="008B5A33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B7655" w14:textId="77777777" w:rsidR="00EA2E03" w:rsidRPr="00944618" w:rsidRDefault="00EA2E03" w:rsidP="008B5A33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75313" w14:textId="77777777" w:rsidR="00EA2E03" w:rsidRPr="00944618" w:rsidRDefault="00EA2E03" w:rsidP="008B5A33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8AE295" w14:textId="77777777" w:rsidR="00EA2E03" w:rsidRPr="00944618" w:rsidRDefault="00EA2E03" w:rsidP="008B5A33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</w:tr>
      <w:tr w:rsidR="00B11A61" w:rsidRPr="00944618" w14:paraId="0205CAD0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19828" w14:textId="77777777" w:rsidR="00B11A61" w:rsidRPr="00944618" w:rsidRDefault="00B11A61" w:rsidP="008B5A33">
            <w:pPr>
              <w:snapToGrid w:val="0"/>
              <w:spacing w:line="240" w:lineRule="exact"/>
              <w:ind w:leftChars="200" w:left="480" w:right="2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本期賸餘（短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kern w:val="0"/>
                <w:sz w:val="22"/>
                <w:szCs w:val="20"/>
              </w:rPr>
              <w:t>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6E43C" w14:textId="10A7713F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1,420,687,000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ECA5B" w14:textId="3E0BFB51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3,841,143,761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5E8F0" w14:textId="7DF44F6D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2,420,456,761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961DE7" w14:textId="02827EA4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170.37</w:t>
            </w:r>
          </w:p>
        </w:tc>
      </w:tr>
      <w:tr w:rsidR="00B11A61" w:rsidRPr="00944618" w14:paraId="05F8913D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24144" w14:textId="77777777" w:rsidR="00B11A61" w:rsidRPr="00944618" w:rsidRDefault="00B11A61" w:rsidP="0050173A">
            <w:pPr>
              <w:snapToGrid w:val="0"/>
              <w:spacing w:line="240" w:lineRule="exact"/>
              <w:ind w:leftChars="200" w:left="480" w:rightChars="30" w:right="72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E8DEC" w14:textId="4EA4E608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- 495,066,000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75468" w14:textId="1CA2DF71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- 734,160,855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DB9B4" w14:textId="76583F01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- 239,094,855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9F069" w14:textId="75B5CD48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48.30</w:t>
            </w:r>
          </w:p>
        </w:tc>
      </w:tr>
      <w:tr w:rsidR="00B11A61" w:rsidRPr="00944618" w14:paraId="14D6B11F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E88144" w14:textId="77777777" w:rsidR="00B11A61" w:rsidRPr="00944618" w:rsidRDefault="00B11A61" w:rsidP="008B5A33">
            <w:pPr>
              <w:snapToGrid w:val="0"/>
              <w:spacing w:line="240" w:lineRule="exact"/>
              <w:ind w:leftChars="200" w:left="480" w:right="2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未計利息股利之本期賸餘（短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  <w:r w:rsidRPr="00944618">
              <w:rPr>
                <w:rFonts w:hint="eastAsia"/>
                <w:kern w:val="0"/>
                <w:sz w:val="22"/>
                <w:szCs w:val="20"/>
              </w:rPr>
              <w:t>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3D8B6" w14:textId="104823F7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925,621,000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D6AC6" w14:textId="052D5467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3,106,982,906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611A9" w14:textId="565EC1BB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2,181,361,906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0512C" w14:textId="506A0DCC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235.66</w:t>
            </w:r>
          </w:p>
        </w:tc>
      </w:tr>
      <w:tr w:rsidR="00B11A61" w:rsidRPr="00944618" w14:paraId="4694306A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5A537" w14:textId="77777777" w:rsidR="00B11A61" w:rsidRPr="00944618" w:rsidRDefault="00B11A61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調整項目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FF63C" w14:textId="0D183711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2,568,416,000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65209" w14:textId="640F9131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3,044,095,305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5EF05" w14:textId="31F51DFD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475,679,305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AF8527" w14:textId="54E85BC5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18.52</w:t>
            </w:r>
          </w:p>
        </w:tc>
      </w:tr>
      <w:tr w:rsidR="00B11A61" w:rsidRPr="00944618" w14:paraId="1E4813F3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12271A" w14:textId="77777777" w:rsidR="00B11A61" w:rsidRPr="00944618" w:rsidRDefault="00B11A61" w:rsidP="008B5A33">
            <w:pPr>
              <w:snapToGrid w:val="0"/>
              <w:spacing w:line="240" w:lineRule="exact"/>
              <w:ind w:leftChars="200" w:left="480" w:right="2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2ED0E" w14:textId="611EFC16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3,494,037,000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1F68" w14:textId="7C7A77F1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6,151,078,211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AB326" w14:textId="350CB8F7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2,657,041,211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A76E87" w14:textId="346FAFE5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76.05</w:t>
            </w:r>
          </w:p>
        </w:tc>
      </w:tr>
      <w:tr w:rsidR="00B11A61" w:rsidRPr="00944618" w14:paraId="0432F4E6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322220" w14:textId="78D650FC" w:rsidR="00B11A61" w:rsidRPr="00944618" w:rsidRDefault="00B11A61" w:rsidP="0050173A">
            <w:pPr>
              <w:snapToGrid w:val="0"/>
              <w:spacing w:line="240" w:lineRule="exact"/>
              <w:ind w:leftChars="200" w:left="480" w:rightChars="30" w:right="72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3FF16" w14:textId="2DC65B73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489,763,000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DEA8C" w14:textId="2FC6D97B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714,284,325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BEAED" w14:textId="51E55677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224,521,325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007FC8" w14:textId="4A2823F0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45.84</w:t>
            </w:r>
          </w:p>
        </w:tc>
      </w:tr>
      <w:tr w:rsidR="00B11A61" w:rsidRPr="00944618" w14:paraId="381E0334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13766A" w14:textId="6DD550D2" w:rsidR="00B11A61" w:rsidRPr="00944618" w:rsidRDefault="00B11A61" w:rsidP="0050173A">
            <w:pPr>
              <w:snapToGrid w:val="0"/>
              <w:spacing w:line="240" w:lineRule="exact"/>
              <w:ind w:leftChars="200" w:left="480" w:rightChars="30" w:right="72" w:firstLineChars="0" w:firstLine="0"/>
              <w:jc w:val="distribute"/>
              <w:rPr>
                <w:kern w:val="0"/>
                <w:sz w:val="22"/>
                <w:szCs w:val="20"/>
              </w:rPr>
            </w:pPr>
            <w:r>
              <w:rPr>
                <w:rFonts w:hint="eastAsia"/>
                <w:kern w:val="0"/>
                <w:sz w:val="22"/>
                <w:szCs w:val="20"/>
              </w:rPr>
              <w:t>支付利息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6706" w14:textId="30B7A269" w:rsidR="00B11A61" w:rsidRPr="00412AFD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71298" w14:textId="60111B09" w:rsidR="00B11A61" w:rsidRPr="00412AFD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- 1,658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1284D" w14:textId="3E4F8C23" w:rsidR="00B11A61" w:rsidRPr="00412AFD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- 1,658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740CDC" w14:textId="38F395D5" w:rsidR="00B11A61" w:rsidRPr="00412AFD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11A61" w:rsidRPr="00944618" w14:paraId="629C1048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9DBD8" w14:textId="77777777" w:rsidR="00B11A61" w:rsidRPr="00944618" w:rsidRDefault="00B11A61" w:rsidP="008B5A33">
            <w:pPr>
              <w:snapToGrid w:val="0"/>
              <w:spacing w:line="240" w:lineRule="exact"/>
              <w:ind w:leftChars="100" w:left="240" w:right="20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3C176" w14:textId="53626BD9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3,983,800,000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1BD75" w14:textId="2D4DBBFC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6,865,360,878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E196E" w14:textId="781D6F12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2,881,560,878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F26868" w14:textId="1DC2CE15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72.33</w:t>
            </w:r>
          </w:p>
        </w:tc>
      </w:tr>
      <w:tr w:rsidR="00B11A61" w:rsidRPr="00944618" w14:paraId="6A5295AE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298455" w14:textId="35EE6EBF" w:rsidR="00B11A61" w:rsidRPr="00944618" w:rsidRDefault="00B11A61" w:rsidP="008B5A33">
            <w:pPr>
              <w:snapToGrid w:val="0"/>
              <w:spacing w:line="240" w:lineRule="exact"/>
              <w:ind w:rightChars="30" w:right="72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6731E" w14:textId="77777777" w:rsidR="00B11A61" w:rsidRPr="00944618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B0F41" w14:textId="77777777" w:rsidR="00B11A61" w:rsidRPr="00944618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503C9" w14:textId="77777777" w:rsidR="00B11A61" w:rsidRPr="00944618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2F0153" w14:textId="77777777" w:rsidR="00B11A61" w:rsidRPr="00944618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</w:tr>
      <w:tr w:rsidR="000C49EF" w:rsidRPr="00944618" w14:paraId="5668F3C6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452DD1" w14:textId="7B56E69C" w:rsidR="000C49EF" w:rsidRPr="00944618" w:rsidRDefault="000C49EF" w:rsidP="00E52A07">
            <w:pPr>
              <w:snapToGrid w:val="0"/>
              <w:spacing w:line="240" w:lineRule="exact"/>
              <w:ind w:leftChars="200" w:left="480" w:rightChars="53" w:right="127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BA38F" w14:textId="2EEF6F81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463,757,000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E8FE0" w14:textId="2A4AA2D6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1,550,247,335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23F91" w14:textId="4D148A25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1,086,490,335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6D8A8D" w14:textId="4EAD1F03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234.28</w:t>
            </w:r>
          </w:p>
        </w:tc>
      </w:tr>
      <w:tr w:rsidR="000C49EF" w:rsidRPr="00944618" w14:paraId="61A0B397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5CE7BF" w14:textId="732D0178" w:rsidR="000C49EF" w:rsidRPr="008D3ED7" w:rsidRDefault="000C49EF" w:rsidP="0050173A">
            <w:pPr>
              <w:snapToGrid w:val="0"/>
              <w:spacing w:line="240" w:lineRule="exact"/>
              <w:ind w:leftChars="200" w:left="480" w:rightChars="47" w:right="113" w:firstLineChars="0" w:firstLine="0"/>
              <w:jc w:val="distribute"/>
              <w:rPr>
                <w:spacing w:val="-12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344AE" w14:textId="7775338F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338,000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EAD30" w14:textId="15233329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542,289,781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6EC84" w14:textId="5F9B2DB1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541,951,781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CC7B3E" w14:textId="0530DCF0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160,340.76</w:t>
            </w:r>
          </w:p>
        </w:tc>
      </w:tr>
      <w:tr w:rsidR="000C49EF" w:rsidRPr="00944618" w14:paraId="5AD10233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04EE21" w14:textId="73F290C0" w:rsidR="000C49EF" w:rsidRPr="00944618" w:rsidRDefault="000C49EF" w:rsidP="0050173A">
            <w:pPr>
              <w:snapToGrid w:val="0"/>
              <w:spacing w:line="240" w:lineRule="exact"/>
              <w:ind w:leftChars="200" w:left="480" w:rightChars="30" w:right="72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020DB" w14:textId="7148CDCE" w:rsidR="000C49EF" w:rsidRPr="00412AFD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8,934,000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96C98" w14:textId="6075D47A" w:rsidR="000C49EF" w:rsidRPr="00412AFD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1,010,373,025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7C096" w14:textId="7E4FB834" w:rsidR="000C49EF" w:rsidRPr="00412AFD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1,001,439,025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240B44" w14:textId="580177F3" w:rsidR="000C49EF" w:rsidRPr="00412AFD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11,209.30</w:t>
            </w:r>
          </w:p>
        </w:tc>
      </w:tr>
      <w:tr w:rsidR="000C49EF" w:rsidRPr="00944618" w14:paraId="74824B0A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169F4A" w14:textId="3856BADF" w:rsidR="000C49EF" w:rsidRPr="008D3ED7" w:rsidRDefault="000C49EF" w:rsidP="005255A6">
            <w:pPr>
              <w:snapToGrid w:val="0"/>
              <w:spacing w:line="240" w:lineRule="exact"/>
              <w:ind w:leftChars="200" w:left="480" w:rightChars="36" w:right="86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9C841" w14:textId="73A2FD8D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42E84" w14:textId="2F83A665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18,418,892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9740A" w14:textId="742C45C2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18,418,892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9587AA" w14:textId="17EB861A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0C49EF" w:rsidRPr="00944618" w14:paraId="1560843F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85A702" w14:textId="61506872" w:rsidR="000C49EF" w:rsidRPr="008D3ED7" w:rsidRDefault="000C49EF" w:rsidP="00E52A07">
            <w:pPr>
              <w:snapToGrid w:val="0"/>
              <w:spacing w:line="240" w:lineRule="exact"/>
              <w:ind w:leftChars="200" w:left="480" w:rightChars="53" w:right="127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4D29E" w14:textId="0FFABDFB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- 452,435,000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0B78A" w14:textId="1B1F1F7C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- 2,317,823,327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DEF31" w14:textId="02606FC2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- 1,865,388,327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8DFE45" w14:textId="0D8DF716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412.30</w:t>
            </w:r>
          </w:p>
        </w:tc>
      </w:tr>
      <w:tr w:rsidR="000C49EF" w:rsidRPr="00944618" w14:paraId="5DD0C065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BE1CEF" w14:textId="44E6B870" w:rsidR="000C49EF" w:rsidRPr="008D3ED7" w:rsidRDefault="000C49EF" w:rsidP="0050173A">
            <w:pPr>
              <w:snapToGrid w:val="0"/>
              <w:spacing w:line="240" w:lineRule="exact"/>
              <w:ind w:leftChars="200" w:left="480" w:rightChars="47" w:right="113" w:firstLineChars="0" w:firstLine="0"/>
              <w:jc w:val="distribute"/>
              <w:rPr>
                <w:spacing w:val="-12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8D191" w14:textId="7BCC8D20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- 7,194,000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9239" w14:textId="775AF5CD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- 215,891,595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279CA" w14:textId="20EBA4DA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- 208,697,595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C6EF23" w14:textId="690004DB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2,901.00</w:t>
            </w:r>
          </w:p>
        </w:tc>
      </w:tr>
      <w:tr w:rsidR="000C49EF" w:rsidRPr="00944618" w14:paraId="2EB31026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71C2C0" w14:textId="12E0D3DB" w:rsidR="000C49EF" w:rsidRPr="00944618" w:rsidRDefault="000C49EF" w:rsidP="00E52A07">
            <w:pPr>
              <w:snapToGrid w:val="0"/>
              <w:spacing w:line="240" w:lineRule="exact"/>
              <w:ind w:leftChars="200" w:left="480" w:rightChars="53" w:right="127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91459" w14:textId="256D5822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- 5,045,711,000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E5095" w14:textId="4A65CFE4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- 4,884,841,101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62B16" w14:textId="7C785710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160,869,899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2FC55B" w14:textId="342A8C15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- 3.19</w:t>
            </w:r>
          </w:p>
        </w:tc>
      </w:tr>
      <w:tr w:rsidR="000C49EF" w:rsidRPr="00944618" w14:paraId="00139C20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7F3E59" w14:textId="776E6944" w:rsidR="000C49EF" w:rsidRPr="008D3ED7" w:rsidRDefault="000C49EF" w:rsidP="005255A6">
            <w:pPr>
              <w:snapToGrid w:val="0"/>
              <w:spacing w:line="240" w:lineRule="exact"/>
              <w:ind w:leftChars="200" w:left="480" w:rightChars="36" w:right="86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7AD2D" w14:textId="5CB0CBA8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- 61,737,000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B972D" w14:textId="4055D5E2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- 1,115,176,089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36EB1" w14:textId="3803FB32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- 1,053,439,089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AA51DE" w14:textId="26ED232B" w:rsidR="000C49EF" w:rsidRPr="00411752" w:rsidRDefault="000C49EF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1,706.33</w:t>
            </w:r>
          </w:p>
        </w:tc>
      </w:tr>
      <w:tr w:rsidR="00B11A61" w:rsidRPr="00944618" w14:paraId="61766EE9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92F73" w14:textId="67613075" w:rsidR="00B11A61" w:rsidRPr="00944618" w:rsidRDefault="00B11A61" w:rsidP="008B5A33">
            <w:pPr>
              <w:snapToGrid w:val="0"/>
              <w:spacing w:line="240" w:lineRule="exact"/>
              <w:ind w:leftChars="100" w:left="240" w:right="2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E0E9D" w14:textId="0917566C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- 5,094,048,000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3A19A" w14:textId="447049E5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- 5,412,403,079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B6F6E" w14:textId="14C932C5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- 318,355,079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CEAAAD" w14:textId="6A864E98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6.25</w:t>
            </w:r>
          </w:p>
        </w:tc>
      </w:tr>
      <w:tr w:rsidR="00B11A61" w:rsidRPr="00944618" w14:paraId="5F032C4C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89C61A" w14:textId="696B2FD6" w:rsidR="00B11A61" w:rsidRPr="00944618" w:rsidRDefault="00B11A61" w:rsidP="008B5A33">
            <w:pPr>
              <w:snapToGrid w:val="0"/>
              <w:spacing w:line="240" w:lineRule="exact"/>
              <w:ind w:rightChars="30" w:right="72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184AD" w14:textId="61549B49" w:rsidR="00B11A61" w:rsidRPr="00944618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BA149" w14:textId="05D63BFB" w:rsidR="00B11A61" w:rsidRPr="00944618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74F73" w14:textId="06C7B459" w:rsidR="00B11A61" w:rsidRPr="00944618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AFD820" w14:textId="365E7B98" w:rsidR="00B11A61" w:rsidRPr="00944618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</w:tr>
      <w:tr w:rsidR="00B11A61" w:rsidRPr="00944618" w14:paraId="185D3A1A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75660" w14:textId="7817B348" w:rsidR="00B11A61" w:rsidRPr="008D3ED7" w:rsidRDefault="00B11A61" w:rsidP="0050173A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2"/>
                <w:kern w:val="0"/>
                <w:sz w:val="22"/>
                <w:szCs w:val="20"/>
              </w:rPr>
            </w:pPr>
            <w:r w:rsidRPr="008D3ED7">
              <w:rPr>
                <w:rFonts w:hint="eastAsia"/>
                <w:spacing w:val="-12"/>
                <w:kern w:val="0"/>
                <w:sz w:val="22"/>
                <w:szCs w:val="2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95087" w14:textId="3FEF751A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1,174,666,000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338F6" w14:textId="33278AFD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2,458,735,166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D211E" w14:textId="5269373D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1,284,069,166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7C372A" w14:textId="203D4EF3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109.31</w:t>
            </w:r>
          </w:p>
        </w:tc>
      </w:tr>
      <w:tr w:rsidR="00B11A61" w:rsidRPr="00944618" w14:paraId="251CF049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AA3E1" w14:textId="0CD0A669" w:rsidR="00B11A61" w:rsidRPr="00944618" w:rsidRDefault="00B11A61" w:rsidP="006B5DFB">
            <w:pPr>
              <w:snapToGrid w:val="0"/>
              <w:spacing w:line="240" w:lineRule="exact"/>
              <w:ind w:leftChars="200" w:left="480" w:rightChars="42" w:right="101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spacing w:val="-10"/>
                <w:kern w:val="0"/>
                <w:sz w:val="22"/>
                <w:szCs w:val="20"/>
              </w:rPr>
              <w:t>增加基金、公積及填補短</w:t>
            </w:r>
            <w:proofErr w:type="gramStart"/>
            <w:r w:rsidRPr="00944618">
              <w:rPr>
                <w:rFonts w:hint="eastAsia"/>
                <w:spacing w:val="-10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DBD91" w14:textId="0FFE0BA0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255,700,000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E1A73" w14:textId="3DA5BFFE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271,312,418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97F26" w14:textId="51C85F54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15,612,418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BFB8B0" w14:textId="3E14CB40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6.11</w:t>
            </w:r>
          </w:p>
        </w:tc>
      </w:tr>
      <w:tr w:rsidR="00B11A61" w:rsidRPr="00944618" w14:paraId="5142EFA3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AEAC6" w14:textId="461366EE" w:rsidR="00B11A61" w:rsidRPr="008D3ED7" w:rsidRDefault="00B11A61" w:rsidP="0050173A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2"/>
                <w:kern w:val="0"/>
                <w:sz w:val="22"/>
                <w:szCs w:val="20"/>
              </w:rPr>
            </w:pPr>
            <w:r w:rsidRPr="008D3ED7">
              <w:rPr>
                <w:rFonts w:hint="eastAsia"/>
                <w:spacing w:val="-12"/>
                <w:kern w:val="0"/>
                <w:sz w:val="22"/>
                <w:szCs w:val="2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D87FF" w14:textId="537D7C0B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- 1,315,473,000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701D9" w14:textId="5017B77A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- 1,164,765,779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ED539" w14:textId="04052A1A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150,707,221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06BB0E" w14:textId="35BD5710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- 11.46</w:t>
            </w:r>
          </w:p>
        </w:tc>
      </w:tr>
      <w:tr w:rsidR="00B11A61" w:rsidRPr="00944618" w14:paraId="2AE204A8" w14:textId="77777777" w:rsidTr="008D3ED7">
        <w:trPr>
          <w:cantSplit/>
          <w:trHeight w:val="41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F01B1B" w14:textId="676A140C" w:rsidR="00B11A61" w:rsidRPr="00944618" w:rsidRDefault="00B11A61" w:rsidP="0050173A">
            <w:pPr>
              <w:snapToGrid w:val="0"/>
              <w:spacing w:line="240" w:lineRule="exact"/>
              <w:ind w:leftChars="200" w:left="480" w:rightChars="35" w:right="84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spacing w:val="-10"/>
                <w:kern w:val="0"/>
                <w:sz w:val="22"/>
                <w:szCs w:val="20"/>
              </w:rPr>
              <w:t>減少長期負債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C9AF3" w14:textId="1372F26F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- 43,000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12255" w14:textId="0104DA02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F10B7" w14:textId="6513009D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43,000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60FD4B" w14:textId="428E7C21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B11A61" w:rsidRPr="00944618" w14:paraId="1E7849E5" w14:textId="77777777" w:rsidTr="00377A4A">
        <w:trPr>
          <w:cantSplit/>
          <w:trHeight w:val="425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69314" w14:textId="091487CA" w:rsidR="00B11A61" w:rsidRPr="00944618" w:rsidRDefault="00B11A61" w:rsidP="008B5A33">
            <w:pPr>
              <w:snapToGrid w:val="0"/>
              <w:spacing w:line="240" w:lineRule="exact"/>
              <w:ind w:leftChars="100" w:left="240" w:right="20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5540A" w14:textId="0C41F0EA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114,850,000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5BB14" w14:textId="7280F3F4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1,565,281,805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6D7FD" w14:textId="3FAD05C9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1,450,431,805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38EA11" w14:textId="4F2CC53A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1,262.89</w:t>
            </w:r>
          </w:p>
        </w:tc>
      </w:tr>
      <w:tr w:rsidR="00B11A61" w:rsidRPr="00944618" w14:paraId="6356B3D0" w14:textId="77777777" w:rsidTr="00727167">
        <w:trPr>
          <w:cantSplit/>
          <w:trHeight w:val="414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D975C7" w14:textId="1D21CD25" w:rsidR="00B11A61" w:rsidRPr="00944618" w:rsidRDefault="00B11A61" w:rsidP="008B5A33">
            <w:pPr>
              <w:snapToGrid w:val="0"/>
              <w:spacing w:line="240" w:lineRule="exact"/>
              <w:ind w:right="20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8177B" w14:textId="55E01948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- 995,398,000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8867" w14:textId="7EC7F940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3,018,239,604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28C2B" w14:textId="3EF9ADE4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4,013,637,604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F822AA" w14:textId="501BD4B7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B11A61" w:rsidRPr="00944618" w14:paraId="615A1ED1" w14:textId="77777777" w:rsidTr="00727167">
        <w:trPr>
          <w:cantSplit/>
          <w:trHeight w:val="414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3D2DAC" w14:textId="22219458" w:rsidR="00B11A61" w:rsidRPr="00944618" w:rsidRDefault="00B11A61" w:rsidP="0050173A">
            <w:pPr>
              <w:snapToGrid w:val="0"/>
              <w:spacing w:line="240" w:lineRule="exact"/>
              <w:ind w:rightChars="35" w:right="84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E3AC" w14:textId="1022E179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12,003,674,000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3FC33" w14:textId="554308EA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13,740,141,061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F0BA4" w14:textId="019AE0D3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1,736,467,061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7E679F" w14:textId="466BA384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14.47</w:t>
            </w:r>
          </w:p>
        </w:tc>
      </w:tr>
      <w:tr w:rsidR="00B11A61" w:rsidRPr="00944618" w14:paraId="4958DC1B" w14:textId="77777777" w:rsidTr="00727167">
        <w:trPr>
          <w:cantSplit/>
          <w:trHeight w:val="414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5D32E2" w14:textId="68B80DB5" w:rsidR="00B11A61" w:rsidRPr="00944618" w:rsidRDefault="00B11A61" w:rsidP="0050173A">
            <w:pPr>
              <w:snapToGrid w:val="0"/>
              <w:spacing w:line="240" w:lineRule="exact"/>
              <w:ind w:rightChars="35" w:right="84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b/>
                <w:kern w:val="0"/>
                <w:sz w:val="22"/>
                <w:szCs w:val="2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75E4B6" w14:textId="2F50C817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11,008,276,000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D40770" w14:textId="5ADED08C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16,758,380,665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2E2E0D" w14:textId="03798391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5,750,104,665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3A984CF" w14:textId="4018BA10" w:rsidR="00B11A61" w:rsidRPr="00411752" w:rsidRDefault="00B11A61" w:rsidP="008B5A33">
            <w:pPr>
              <w:autoSpaceDE w:val="0"/>
              <w:autoSpaceDN w:val="0"/>
              <w:adjustRightInd w:val="0"/>
              <w:spacing w:line="240" w:lineRule="exact"/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52.23</w:t>
            </w:r>
          </w:p>
        </w:tc>
      </w:tr>
    </w:tbl>
    <w:p w14:paraId="6E03FDA8" w14:textId="77777777" w:rsidR="0048157E" w:rsidRPr="00944618" w:rsidRDefault="0048157E" w:rsidP="00727167">
      <w:pPr>
        <w:pStyle w:val="3T0301110P"/>
        <w:ind w:left="360" w:right="48" w:hanging="360"/>
        <w:rPr>
          <w:color w:val="auto"/>
          <w:sz w:val="18"/>
        </w:rPr>
      </w:pPr>
      <w:proofErr w:type="gramStart"/>
      <w:r w:rsidRPr="00944618">
        <w:rPr>
          <w:rFonts w:hint="eastAsia"/>
          <w:color w:val="auto"/>
          <w:sz w:val="18"/>
        </w:rPr>
        <w:t>註</w:t>
      </w:r>
      <w:proofErr w:type="gramEnd"/>
      <w:r w:rsidRPr="00944618">
        <w:rPr>
          <w:rFonts w:hint="eastAsia"/>
          <w:color w:val="auto"/>
          <w:sz w:val="18"/>
        </w:rPr>
        <w:t>：1.本表係</w:t>
      </w:r>
      <w:proofErr w:type="gramStart"/>
      <w:r w:rsidRPr="00944618">
        <w:rPr>
          <w:rFonts w:hint="eastAsia"/>
          <w:color w:val="auto"/>
          <w:sz w:val="18"/>
        </w:rPr>
        <w:t>採</w:t>
      </w:r>
      <w:proofErr w:type="gramEnd"/>
      <w:r w:rsidRPr="00944618">
        <w:rPr>
          <w:rFonts w:hint="eastAsia"/>
          <w:color w:val="auto"/>
          <w:sz w:val="18"/>
        </w:rPr>
        <w:t>現金及約當現金基礎，包括現金及自投資日起3個月內到期或清償之債權證券。</w:t>
      </w:r>
    </w:p>
    <w:p w14:paraId="4B135982" w14:textId="3492317F" w:rsidR="001C74B6" w:rsidRPr="00944618" w:rsidRDefault="0048157E" w:rsidP="00727167">
      <w:pPr>
        <w:pStyle w:val="3T0301110P"/>
        <w:ind w:leftChars="152" w:left="545" w:right="-6" w:hangingChars="100" w:hanging="180"/>
        <w:rPr>
          <w:color w:val="auto"/>
        </w:rPr>
      </w:pPr>
      <w:r w:rsidRPr="00944618">
        <w:rPr>
          <w:rFonts w:hint="eastAsia"/>
          <w:color w:val="auto"/>
          <w:sz w:val="18"/>
        </w:rPr>
        <w:t>2.本表「調整項目」欄所列，包括提存呆帳、</w:t>
      </w:r>
      <w:proofErr w:type="gramStart"/>
      <w:r w:rsidRPr="00944618">
        <w:rPr>
          <w:rFonts w:hint="eastAsia"/>
          <w:color w:val="auto"/>
          <w:sz w:val="18"/>
        </w:rPr>
        <w:t>醫療折</w:t>
      </w:r>
      <w:proofErr w:type="gramEnd"/>
      <w:r w:rsidRPr="00944618">
        <w:rPr>
          <w:rFonts w:hint="eastAsia"/>
          <w:color w:val="auto"/>
          <w:sz w:val="18"/>
        </w:rPr>
        <w:t>讓及評價短</w:t>
      </w:r>
      <w:proofErr w:type="gramStart"/>
      <w:r w:rsidRPr="00944618">
        <w:rPr>
          <w:rFonts w:hint="eastAsia"/>
          <w:color w:val="auto"/>
          <w:sz w:val="18"/>
        </w:rPr>
        <w:t>絀</w:t>
      </w:r>
      <w:proofErr w:type="gramEnd"/>
      <w:r w:rsidRPr="00944618">
        <w:rPr>
          <w:rFonts w:hint="eastAsia"/>
          <w:color w:val="auto"/>
          <w:sz w:val="18"/>
        </w:rPr>
        <w:t>、提存各項準備、折舊、減損及折耗、攤銷、兌換短</w:t>
      </w:r>
      <w:proofErr w:type="gramStart"/>
      <w:r w:rsidRPr="00944618">
        <w:rPr>
          <w:rFonts w:hint="eastAsia"/>
          <w:color w:val="auto"/>
          <w:sz w:val="18"/>
        </w:rPr>
        <w:t>絀</w:t>
      </w:r>
      <w:proofErr w:type="gramEnd"/>
      <w:r w:rsidRPr="00944618">
        <w:rPr>
          <w:rFonts w:hint="eastAsia"/>
          <w:color w:val="auto"/>
          <w:sz w:val="18"/>
        </w:rPr>
        <w:t>（賸餘）、處理資產短</w:t>
      </w:r>
      <w:proofErr w:type="gramStart"/>
      <w:r w:rsidRPr="00944618">
        <w:rPr>
          <w:rFonts w:hint="eastAsia"/>
          <w:color w:val="auto"/>
          <w:sz w:val="18"/>
        </w:rPr>
        <w:t>絀</w:t>
      </w:r>
      <w:proofErr w:type="gramEnd"/>
      <w:r w:rsidRPr="00944618">
        <w:rPr>
          <w:rFonts w:hint="eastAsia"/>
          <w:color w:val="auto"/>
          <w:sz w:val="18"/>
        </w:rPr>
        <w:t>（賸餘）、債務整理短</w:t>
      </w:r>
      <w:proofErr w:type="gramStart"/>
      <w:r w:rsidRPr="00944618">
        <w:rPr>
          <w:rFonts w:hint="eastAsia"/>
          <w:color w:val="auto"/>
          <w:sz w:val="18"/>
        </w:rPr>
        <w:t>絀</w:t>
      </w:r>
      <w:proofErr w:type="gramEnd"/>
      <w:r w:rsidRPr="00944618">
        <w:rPr>
          <w:rFonts w:hint="eastAsia"/>
          <w:color w:val="auto"/>
          <w:sz w:val="18"/>
        </w:rPr>
        <w:t>（賸餘）、其他、</w:t>
      </w:r>
      <w:proofErr w:type="gramStart"/>
      <w:r w:rsidRPr="00944618">
        <w:rPr>
          <w:rFonts w:hint="eastAsia"/>
          <w:color w:val="auto"/>
          <w:sz w:val="18"/>
        </w:rPr>
        <w:t>流動資產淨減</w:t>
      </w:r>
      <w:proofErr w:type="gramEnd"/>
      <w:r w:rsidRPr="00944618">
        <w:rPr>
          <w:rFonts w:hint="eastAsia"/>
          <w:color w:val="auto"/>
          <w:sz w:val="18"/>
        </w:rPr>
        <w:t>（淨增）及流動負債淨增（淨減）。</w:t>
      </w:r>
    </w:p>
    <w:p w14:paraId="37C6768B" w14:textId="6AA7221D" w:rsidR="0048157E" w:rsidRPr="00944618" w:rsidRDefault="0048157E" w:rsidP="00740371">
      <w:pPr>
        <w:pStyle w:val="3T010116P"/>
        <w:ind w:left="198" w:hanging="198"/>
        <w:rPr>
          <w:color w:val="auto"/>
          <w:spacing w:val="0"/>
        </w:rPr>
      </w:pPr>
      <w:r w:rsidRPr="00944618">
        <w:rPr>
          <w:rFonts w:hint="eastAsia"/>
          <w:color w:val="auto"/>
          <w:spacing w:val="0"/>
        </w:rPr>
        <w:lastRenderedPageBreak/>
        <w:t xml:space="preserve">　國立臺灣大學附設醫院作業基金餘</w:t>
      </w:r>
      <w:proofErr w:type="gramStart"/>
      <w:r w:rsidRPr="00944618">
        <w:rPr>
          <w:rFonts w:hint="eastAsia"/>
          <w:color w:val="auto"/>
          <w:spacing w:val="0"/>
        </w:rPr>
        <w:t>絀</w:t>
      </w:r>
      <w:proofErr w:type="gramEnd"/>
      <w:r w:rsidRPr="00944618">
        <w:rPr>
          <w:rFonts w:hint="eastAsia"/>
          <w:color w:val="auto"/>
          <w:spacing w:val="0"/>
        </w:rPr>
        <w:t xml:space="preserve">審定後平衡表　</w:t>
      </w:r>
    </w:p>
    <w:p w14:paraId="53BE8345" w14:textId="246BD3D1" w:rsidR="0048157E" w:rsidRPr="00944618" w:rsidRDefault="0048157E" w:rsidP="00372402">
      <w:pPr>
        <w:pStyle w:val="3T0202"/>
        <w:tabs>
          <w:tab w:val="clear" w:pos="4968"/>
          <w:tab w:val="clear" w:pos="5088"/>
          <w:tab w:val="left" w:pos="5152"/>
        </w:tabs>
        <w:spacing w:beforeLines="0" w:before="0" w:afterLines="0" w:after="0"/>
        <w:rPr>
          <w:color w:val="auto"/>
        </w:rPr>
      </w:pPr>
      <w:r w:rsidRPr="00944618">
        <w:rPr>
          <w:rFonts w:hint="eastAsia"/>
          <w:color w:val="auto"/>
        </w:rPr>
        <w:t>中華民國1</w:t>
      </w:r>
      <w:r w:rsidR="00D249DD" w:rsidRPr="00944618">
        <w:rPr>
          <w:rFonts w:hint="eastAsia"/>
          <w:color w:val="auto"/>
        </w:rPr>
        <w:t>1</w:t>
      </w:r>
      <w:r w:rsidR="00D4751A">
        <w:rPr>
          <w:color w:val="auto"/>
        </w:rPr>
        <w:t>4</w:t>
      </w:r>
      <w:r w:rsidRPr="00944618">
        <w:rPr>
          <w:rFonts w:hint="eastAsia"/>
          <w:color w:val="auto"/>
        </w:rPr>
        <w:t>年12月31日</w:t>
      </w:r>
      <w:r w:rsidRPr="00944618">
        <w:rPr>
          <w:rFonts w:hint="eastAsia"/>
          <w:color w:val="auto"/>
        </w:rPr>
        <w:tab/>
      </w:r>
      <w:r w:rsidRPr="00944618">
        <w:rPr>
          <w:rFonts w:hint="eastAsia"/>
          <w:color w:val="auto"/>
          <w:spacing w:val="-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5"/>
        <w:gridCol w:w="1549"/>
        <w:gridCol w:w="763"/>
        <w:gridCol w:w="1546"/>
        <w:gridCol w:w="767"/>
        <w:gridCol w:w="1543"/>
        <w:gridCol w:w="770"/>
      </w:tblGrid>
      <w:tr w:rsidR="00944618" w:rsidRPr="00944618" w14:paraId="53F16917" w14:textId="77777777" w:rsidTr="00372402">
        <w:trPr>
          <w:cantSplit/>
          <w:trHeight w:val="397"/>
        </w:trPr>
        <w:tc>
          <w:tcPr>
            <w:tcW w:w="32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EBEC090" w14:textId="77777777" w:rsidR="0048157E" w:rsidRPr="008B5A33" w:rsidRDefault="0048157E" w:rsidP="00946362">
            <w:pPr>
              <w:ind w:left="113" w:right="113" w:firstLineChars="0" w:firstLine="0"/>
              <w:jc w:val="distribute"/>
            </w:pPr>
            <w:r w:rsidRPr="008B5A33">
              <w:rPr>
                <w:rFonts w:hint="eastAsia"/>
              </w:rPr>
              <w:t>科目</w:t>
            </w:r>
          </w:p>
        </w:tc>
        <w:tc>
          <w:tcPr>
            <w:tcW w:w="231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6EE2DA1" w14:textId="24924E38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1</w:t>
            </w:r>
            <w:r w:rsidR="00D249DD" w:rsidRPr="008B5A33">
              <w:rPr>
                <w:rFonts w:hint="eastAsia"/>
              </w:rPr>
              <w:t>1</w:t>
            </w:r>
            <w:r w:rsidR="00D4751A" w:rsidRPr="008B5A33">
              <w:t>4</w:t>
            </w:r>
            <w:r w:rsidRPr="008B5A33">
              <w:rPr>
                <w:rFonts w:hint="eastAsia"/>
              </w:rPr>
              <w:t>年12月31日</w:t>
            </w:r>
          </w:p>
        </w:tc>
        <w:tc>
          <w:tcPr>
            <w:tcW w:w="231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A5940BE" w14:textId="035B18EF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1</w:t>
            </w:r>
            <w:r w:rsidR="00385608" w:rsidRPr="008B5A33">
              <w:rPr>
                <w:rFonts w:hint="eastAsia"/>
              </w:rPr>
              <w:t>1</w:t>
            </w:r>
            <w:r w:rsidR="00D4751A" w:rsidRPr="008B5A33">
              <w:t>3</w:t>
            </w:r>
            <w:r w:rsidRPr="008B5A33">
              <w:rPr>
                <w:rFonts w:hint="eastAsia"/>
              </w:rPr>
              <w:t>年12月31日</w:t>
            </w:r>
          </w:p>
        </w:tc>
        <w:tc>
          <w:tcPr>
            <w:tcW w:w="231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D15AF43" w14:textId="77777777" w:rsidR="0048157E" w:rsidRPr="008B5A33" w:rsidRDefault="0048157E" w:rsidP="00E52A07">
            <w:pPr>
              <w:snapToGrid w:val="0"/>
              <w:ind w:leftChars="20" w:left="48" w:rightChars="-17" w:right="-41" w:firstLineChars="0" w:firstLine="0"/>
              <w:jc w:val="distribute"/>
            </w:pPr>
            <w:r w:rsidRPr="008B5A33">
              <w:rPr>
                <w:rFonts w:hint="eastAsia"/>
              </w:rPr>
              <w:t>比較增減</w:t>
            </w:r>
          </w:p>
        </w:tc>
      </w:tr>
      <w:tr w:rsidR="00944618" w:rsidRPr="00944618" w14:paraId="5AA10944" w14:textId="77777777" w:rsidTr="00372402">
        <w:trPr>
          <w:cantSplit/>
          <w:trHeight w:val="397"/>
        </w:trPr>
        <w:tc>
          <w:tcPr>
            <w:tcW w:w="32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5989B2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549" w:type="dxa"/>
            <w:tcBorders>
              <w:bottom w:val="single" w:sz="8" w:space="0" w:color="auto"/>
            </w:tcBorders>
            <w:vAlign w:val="center"/>
          </w:tcPr>
          <w:p w14:paraId="5904528C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金額</w:t>
            </w:r>
          </w:p>
        </w:tc>
        <w:tc>
          <w:tcPr>
            <w:tcW w:w="763" w:type="dxa"/>
            <w:tcBorders>
              <w:bottom w:val="single" w:sz="8" w:space="0" w:color="auto"/>
            </w:tcBorders>
            <w:vAlign w:val="center"/>
          </w:tcPr>
          <w:p w14:paraId="15DF9975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％</w:t>
            </w:r>
          </w:p>
        </w:tc>
        <w:tc>
          <w:tcPr>
            <w:tcW w:w="1546" w:type="dxa"/>
            <w:tcBorders>
              <w:bottom w:val="single" w:sz="8" w:space="0" w:color="auto"/>
            </w:tcBorders>
            <w:vAlign w:val="center"/>
          </w:tcPr>
          <w:p w14:paraId="3E0ED3C1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金額</w:t>
            </w:r>
          </w:p>
        </w:tc>
        <w:tc>
          <w:tcPr>
            <w:tcW w:w="767" w:type="dxa"/>
            <w:tcBorders>
              <w:bottom w:val="single" w:sz="8" w:space="0" w:color="auto"/>
            </w:tcBorders>
            <w:vAlign w:val="center"/>
          </w:tcPr>
          <w:p w14:paraId="59DE5A12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％</w:t>
            </w:r>
          </w:p>
        </w:tc>
        <w:tc>
          <w:tcPr>
            <w:tcW w:w="1543" w:type="dxa"/>
            <w:tcBorders>
              <w:bottom w:val="single" w:sz="8" w:space="0" w:color="auto"/>
            </w:tcBorders>
            <w:vAlign w:val="center"/>
          </w:tcPr>
          <w:p w14:paraId="42323EE7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1CA40002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％</w:t>
            </w:r>
          </w:p>
        </w:tc>
      </w:tr>
      <w:tr w:rsidR="00D4751A" w:rsidRPr="00944618" w14:paraId="3840E87A" w14:textId="77777777" w:rsidTr="006359D3">
        <w:trPr>
          <w:cantSplit/>
          <w:trHeight w:val="450"/>
        </w:trPr>
        <w:tc>
          <w:tcPr>
            <w:tcW w:w="3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ED6CE9" w14:textId="77777777" w:rsidR="00D4751A" w:rsidRPr="00944618" w:rsidRDefault="00D4751A" w:rsidP="008B5A33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Cs w:val="20"/>
              </w:rPr>
            </w:pPr>
            <w:r w:rsidRPr="00944618">
              <w:rPr>
                <w:rFonts w:hint="eastAsia"/>
                <w:b/>
                <w:kern w:val="0"/>
                <w:szCs w:val="20"/>
              </w:rPr>
              <w:t>資產</w:t>
            </w:r>
          </w:p>
        </w:tc>
        <w:tc>
          <w:tcPr>
            <w:tcW w:w="154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82679" w14:textId="1FE4A8A9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108,980,023,325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8C54E" w14:textId="5399E2D5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5F08B" w14:textId="7EA7A8F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99,653,288,895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9C89A" w14:textId="08CF30E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1C06C" w14:textId="462999A4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9,326,734,430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DFA81A" w14:textId="7760DD0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9.36</w:t>
            </w:r>
          </w:p>
        </w:tc>
      </w:tr>
      <w:tr w:rsidR="00D4751A" w:rsidRPr="00944618" w14:paraId="58A22BEA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23740D" w14:textId="77777777" w:rsidR="00D4751A" w:rsidRPr="00944618" w:rsidRDefault="00D4751A" w:rsidP="008B5A33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7E77F" w14:textId="0AF94C66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33,480,732,043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8C5A2" w14:textId="7BBA3D7F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30.72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2B12C" w14:textId="5C835BB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28,892,385,437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385E0" w14:textId="5ABF4FDE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28.99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3D89E" w14:textId="43C2443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4,588,346,606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89E1A5" w14:textId="7F48CD2D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15.88</w:t>
            </w:r>
          </w:p>
        </w:tc>
      </w:tr>
      <w:tr w:rsidR="00D4751A" w:rsidRPr="00944618" w14:paraId="1A7B3D1C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7B99F4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現金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E1FB4" w14:textId="02152D3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16,758,380,665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2EBBE" w14:textId="4B9FC477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15.38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AD06F" w14:textId="118D962D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13,740,141,061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B13CF" w14:textId="119CF8C7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13.79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3ABBE" w14:textId="0C6BB54E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3,018,239,604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B04CB3" w14:textId="63C93BC4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21.97</w:t>
            </w:r>
          </w:p>
        </w:tc>
      </w:tr>
      <w:tr w:rsidR="00D4751A" w:rsidRPr="00944618" w14:paraId="6510592C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E409A2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230A4" w14:textId="2D4F755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7,619,802,800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0E489" w14:textId="38812C09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6.99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C3742" w14:textId="1B5C83B5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6,893,751,000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0B07F" w14:textId="67BD652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6.92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FE9F5" w14:textId="5F8DD014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726,051,800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CF0C1C" w14:textId="354CA75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10.53</w:t>
            </w:r>
          </w:p>
        </w:tc>
      </w:tr>
      <w:tr w:rsidR="00D4751A" w:rsidRPr="00944618" w14:paraId="069C4A8C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39E65E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787E1" w14:textId="3A6B2BB6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6,156,998,811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49382" w14:textId="7B8DF95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5.65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BDB15" w14:textId="7947FB8B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5,800,364,475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0B461" w14:textId="1F5AD4BD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5.82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4E1D4" w14:textId="6B3E3507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356,634,336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084DC5" w14:textId="2EBFC44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6.15</w:t>
            </w:r>
          </w:p>
        </w:tc>
      </w:tr>
      <w:tr w:rsidR="00D4751A" w:rsidRPr="00944618" w14:paraId="409A6D61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E49761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存貨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038C2" w14:textId="5601194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1,959,708,098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E401E" w14:textId="569F3F19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1.80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EB058" w14:textId="7B13E3C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1,570,632,913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FD3BE" w14:textId="6A323D35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1.58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B0D92" w14:textId="08FDAC0D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389,075,185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446319" w14:textId="46837817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24.77</w:t>
            </w:r>
          </w:p>
        </w:tc>
      </w:tr>
      <w:tr w:rsidR="00D4751A" w:rsidRPr="00944618" w14:paraId="3670970C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62FE06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81994" w14:textId="4D75A23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751,423,478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9FDBD" w14:textId="2DCB20EE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0.69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7ED44" w14:textId="75DA8447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705,742,229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606A0" w14:textId="4B5496B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0.71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8CF17" w14:textId="08939127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45,681,249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CD6A36" w14:textId="1053ADC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6.47</w:t>
            </w:r>
          </w:p>
        </w:tc>
      </w:tr>
      <w:tr w:rsidR="00D4751A" w:rsidRPr="00944618" w14:paraId="2558D4D3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5F83E6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短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期貸</w:t>
            </w:r>
            <w:proofErr w:type="gramEnd"/>
            <w:r w:rsidRPr="00944618">
              <w:rPr>
                <w:rFonts w:hint="eastAsia"/>
                <w:kern w:val="0"/>
                <w:sz w:val="22"/>
                <w:szCs w:val="20"/>
              </w:rPr>
              <w:t>墊款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3CE8C" w14:textId="5299871E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234,418,191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788FB" w14:textId="37F89CD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EE0E5" w14:textId="6BD93625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181,753,759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6979E" w14:textId="0597349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36DDB" w14:textId="6C05F7A1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52,664,432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8A1BCA" w14:textId="77F5AF15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28.98</w:t>
            </w:r>
          </w:p>
        </w:tc>
      </w:tr>
      <w:tr w:rsidR="00D4751A" w:rsidRPr="00944618" w14:paraId="70DE1067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E97539" w14:textId="467FF003" w:rsidR="00D4751A" w:rsidRPr="00944618" w:rsidRDefault="00D4751A" w:rsidP="006B5DFB">
            <w:pPr>
              <w:snapToGrid w:val="0"/>
              <w:spacing w:line="240" w:lineRule="exact"/>
              <w:ind w:leftChars="100" w:left="240" w:rightChars="31" w:right="74" w:firstLineChars="0" w:firstLine="0"/>
              <w:jc w:val="distribute"/>
              <w:rPr>
                <w:spacing w:val="-20"/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spacing w:val="-20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2EBFE" w14:textId="73331A6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29,480,947,028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43268" w14:textId="2AB0147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27.05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B664" w14:textId="57C71B8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29,714,678,451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808D9" w14:textId="5BC1DDD7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29.82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8439A" w14:textId="3D163DD0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- 233,731,423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A62B76" w14:textId="690343D1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- 0.79</w:t>
            </w:r>
          </w:p>
        </w:tc>
      </w:tr>
      <w:tr w:rsidR="00D4751A" w:rsidRPr="00944618" w14:paraId="766915C9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2824A6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2B711" w14:textId="674449D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877,337,911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5DAF2" w14:textId="09577F6C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0.81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D5299" w14:textId="704B6A65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854,372,097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6ABE0" w14:textId="0E7607C1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0.86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C6042" w14:textId="5E790B9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22,965,814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457A14" w14:textId="0EDEA68B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2.69</w:t>
            </w:r>
          </w:p>
        </w:tc>
      </w:tr>
      <w:tr w:rsidR="00D4751A" w:rsidRPr="00944618" w14:paraId="6ACA7AC7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5B146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長期應收款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EA638" w14:textId="59804F57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B7961" w14:textId="3F75E07D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C3934" w14:textId="1D3BE536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872,836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B7E39" w14:textId="129AEB1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60DC6" w14:textId="08EDDC00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- 872,836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AB4031" w14:textId="12CC84E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D4751A" w:rsidRPr="00944618" w14:paraId="1203AC15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D52278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8514D" w14:textId="23B78C9E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28,603,609,117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3CC9F" w14:textId="60743FA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26.25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947A" w14:textId="2CD8B41B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28,859,433,518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5E650" w14:textId="6FA3EA3E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28.96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14FC5" w14:textId="02A9ADA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- 255,824,401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6E280E" w14:textId="6561FA7F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- 0.89</w:t>
            </w:r>
          </w:p>
        </w:tc>
      </w:tr>
      <w:tr w:rsidR="00D4751A" w:rsidRPr="00944618" w14:paraId="61156B24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D5302" w14:textId="77777777" w:rsidR="00D4751A" w:rsidRPr="00944618" w:rsidRDefault="00D4751A" w:rsidP="008B5A33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64219" w14:textId="28F994FB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45,237,205,469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2B923" w14:textId="541828EB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41.51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53786" w14:textId="56A10F79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40,200,824,929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FF847" w14:textId="2CCBD30F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40.34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4AB84" w14:textId="3DAFCFDF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5,036,380,540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3493C3" w14:textId="02E58F69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12.53</w:t>
            </w:r>
          </w:p>
        </w:tc>
      </w:tr>
      <w:tr w:rsidR="00D4751A" w:rsidRPr="00944618" w14:paraId="079B4648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BC32FA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土地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C4DB5" w14:textId="1C1CDDF6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1,708,110,925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DC4A9" w14:textId="1C07E927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1.57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E722A" w14:textId="6393868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1,708,110,925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EAF52" w14:textId="7A7007BE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1.71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88C25" w14:textId="2EB913C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A5397D" w14:textId="5B46DD34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D4751A" w:rsidRPr="00944618" w14:paraId="425EE364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E3F1C6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土地改良物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F2CEB" w14:textId="61FAC306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1,338,207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B141A" w14:textId="0A79DD8C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F1664" w14:textId="0AFBB02D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1,991,775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AD837" w14:textId="15BAAE41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58050" w14:textId="7CBADB5E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- 653,568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5837BB" w14:textId="3EA615F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- 32.81</w:t>
            </w:r>
          </w:p>
        </w:tc>
      </w:tr>
      <w:tr w:rsidR="00D4751A" w:rsidRPr="00944618" w14:paraId="2EDAA5C6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4640BB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房屋及建築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E11C3" w14:textId="3E6AACF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23,185,774,940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C38C9" w14:textId="7D547EF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21.28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B53C8" w14:textId="39C7BB5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20,610,641,574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9F48C" w14:textId="0A786CB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20.68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79757" w14:textId="0DE75B2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2,575,133,366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45E7CE" w14:textId="60455AB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12.49</w:t>
            </w:r>
          </w:p>
        </w:tc>
      </w:tr>
      <w:tr w:rsidR="00D4751A" w:rsidRPr="00944618" w14:paraId="67401EC4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1671E7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C5DA6" w14:textId="695F2A4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8,570,900,743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15BA7" w14:textId="2D0A77F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7.86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845" w14:textId="470314F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8,411,550,961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DD99E" w14:textId="5998290B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8.44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27856" w14:textId="5B47A014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159,349,782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DF5155" w14:textId="37766632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1.89</w:t>
            </w:r>
          </w:p>
        </w:tc>
      </w:tr>
      <w:tr w:rsidR="00D4751A" w:rsidRPr="00944618" w14:paraId="4E686829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E92CD5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9A2E0" w14:textId="0485F465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147,437,167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A2765" w14:textId="13C33B1E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61420" w14:textId="28991D51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150,982,681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EDF93" w14:textId="34FDE006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3DCF9" w14:textId="232D1265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- 3,545,514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711CBD" w14:textId="6CE29247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- 2.35</w:t>
            </w:r>
          </w:p>
        </w:tc>
      </w:tr>
      <w:tr w:rsidR="00D4751A" w:rsidRPr="00944618" w14:paraId="774EE00A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70BD25" w14:textId="77777777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4FC85" w14:textId="227F714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785,907,235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8707B" w14:textId="7B0E9E5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0.72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FE364" w14:textId="2B8D57C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874,778,696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362D2" w14:textId="54F569B9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0.88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2F6EC" w14:textId="3984AE04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- 88,871,461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E76D0A" w14:textId="59D2A06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- 10.16</w:t>
            </w:r>
          </w:p>
        </w:tc>
      </w:tr>
      <w:tr w:rsidR="00D4751A" w:rsidRPr="00944618" w14:paraId="3D8A1CD9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653717" w14:textId="6016D828" w:rsidR="00D4751A" w:rsidRPr="00944618" w:rsidRDefault="00D4751A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kern w:val="0"/>
                <w:sz w:val="22"/>
                <w:szCs w:val="20"/>
              </w:rPr>
              <w:t>租賃資產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F6696" w14:textId="131C5C51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2,549,217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F84A6" w14:textId="395FE9FE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0AD52" w14:textId="3A8E6083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29,960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5F48A" w14:textId="00A427D1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30C21" w14:textId="4BC27C64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2,519,257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551818" w14:textId="2BE1456F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8,408.73</w:t>
            </w:r>
          </w:p>
        </w:tc>
      </w:tr>
      <w:tr w:rsidR="006359D3" w:rsidRPr="00944618" w14:paraId="5104FF3D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E13635" w14:textId="77777777" w:rsidR="006359D3" w:rsidRPr="00944618" w:rsidRDefault="006359D3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購建中固定資產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94833" w14:textId="5CBDB2DE" w:rsidR="006359D3" w:rsidRPr="00372402" w:rsidRDefault="006359D3" w:rsidP="006359D3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10,835,187,035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3A82A" w14:textId="00DCDBFF" w:rsidR="006359D3" w:rsidRPr="00372402" w:rsidRDefault="006359D3" w:rsidP="006359D3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9.94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73E2E" w14:textId="2C3D9562" w:rsidR="006359D3" w:rsidRPr="00372402" w:rsidRDefault="006359D3" w:rsidP="006359D3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8,442,738,357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94C45" w14:textId="63C64CB9" w:rsidR="006359D3" w:rsidRPr="00372402" w:rsidRDefault="006359D3" w:rsidP="006359D3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8.47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FB993" w14:textId="733FE4EE" w:rsidR="006359D3" w:rsidRPr="00372402" w:rsidRDefault="006359D3" w:rsidP="006359D3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2,392,448,678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2F1352" w14:textId="75DC5C20" w:rsidR="006359D3" w:rsidRPr="00372402" w:rsidRDefault="006359D3" w:rsidP="006359D3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28.34</w:t>
            </w:r>
          </w:p>
        </w:tc>
      </w:tr>
      <w:tr w:rsidR="00D4751A" w:rsidRPr="00944618" w14:paraId="5CFEDA68" w14:textId="77777777" w:rsidTr="008B5A33">
        <w:trPr>
          <w:cantSplit/>
          <w:trHeight w:val="454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C0A7D1" w14:textId="77777777" w:rsidR="00D4751A" w:rsidRPr="00944618" w:rsidRDefault="00D4751A" w:rsidP="008B5A33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2E2E7" w14:textId="2A503066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317,032,521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799ED" w14:textId="5E0FCA6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8E30E" w14:textId="652CF5EC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307,921,461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B4E47" w14:textId="151A163C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6CA7D" w14:textId="689BBAB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9,111,060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D30F4E" w14:textId="69EE3386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2.96</w:t>
            </w:r>
          </w:p>
        </w:tc>
      </w:tr>
      <w:tr w:rsidR="00407738" w:rsidRPr="00944618" w14:paraId="1990DA77" w14:textId="77777777" w:rsidTr="008B5A33">
        <w:trPr>
          <w:cantSplit/>
          <w:trHeight w:val="454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0DB507" w14:textId="77777777" w:rsidR="00407738" w:rsidRPr="00944618" w:rsidRDefault="00407738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6A0F1" w14:textId="40674464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317,032,521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8F766" w14:textId="2158F87E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7C03A" w14:textId="0DA88A84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307,921,461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62A93" w14:textId="6887326B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C461F" w14:textId="737DF785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9,111,060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4AE71C" w14:textId="4F45A9B8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2.96</w:t>
            </w:r>
          </w:p>
        </w:tc>
      </w:tr>
      <w:tr w:rsidR="00407738" w:rsidRPr="00944618" w14:paraId="4D69A46A" w14:textId="77777777" w:rsidTr="008B5A33">
        <w:trPr>
          <w:cantSplit/>
          <w:trHeight w:val="454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9D108" w14:textId="77777777" w:rsidR="00407738" w:rsidRPr="00944618" w:rsidRDefault="00407738" w:rsidP="008B5A33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51CE3" w14:textId="3B8B95CA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464,106,264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20967" w14:textId="58A4FFDF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FA590" w14:textId="03426F1D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537,478,617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F436D" w14:textId="64288781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0.54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A9CB0" w14:textId="074E875D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- 73,372,353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3A01F2" w14:textId="59FDE9D6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- 13.65</w:t>
            </w:r>
          </w:p>
        </w:tc>
      </w:tr>
      <w:tr w:rsidR="00407738" w:rsidRPr="00944618" w14:paraId="50265640" w14:textId="77777777" w:rsidTr="008B5A33">
        <w:trPr>
          <w:cantSplit/>
          <w:trHeight w:val="454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AFB26D" w14:textId="6263013C" w:rsidR="00407738" w:rsidRPr="00944618" w:rsidRDefault="00407738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kern w:val="0"/>
                <w:sz w:val="22"/>
                <w:szCs w:val="20"/>
              </w:rPr>
              <w:t>遞延資產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CE220" w14:textId="1C639706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220,968,502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BE05C" w14:textId="6FE606C4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AF120" w14:textId="6A676EC0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225,872,650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1524F" w14:textId="25F33238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F79F0" w14:textId="3D5D55F2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- 4,904,148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75D2D6" w14:textId="48F0316C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- 2.17</w:t>
            </w:r>
          </w:p>
        </w:tc>
      </w:tr>
      <w:tr w:rsidR="00407738" w:rsidRPr="00944618" w14:paraId="4C25FE36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D547F4" w14:textId="77777777" w:rsidR="00407738" w:rsidRPr="00944618" w:rsidRDefault="00407738" w:rsidP="008B5A33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6467D" w14:textId="6A2E7A29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243,137,762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B0400" w14:textId="7AC2A664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53EA0" w14:textId="0DC28D66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311,605,967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07D08" w14:textId="3CF82650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96DF5" w14:textId="10A63A8A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- 68,468,205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1BFF83" w14:textId="7EB1DA4D" w:rsidR="00407738" w:rsidRPr="00372402" w:rsidRDefault="00407738" w:rsidP="00407738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- 21.97</w:t>
            </w:r>
          </w:p>
        </w:tc>
      </w:tr>
      <w:tr w:rsidR="00D4751A" w:rsidRPr="00944618" w14:paraId="75E4BA89" w14:textId="77777777" w:rsidTr="006359D3">
        <w:trPr>
          <w:cantSplit/>
          <w:trHeight w:val="450"/>
        </w:trPr>
        <w:tc>
          <w:tcPr>
            <w:tcW w:w="3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962B3E" w14:textId="77777777" w:rsidR="00D4751A" w:rsidRPr="00944618" w:rsidRDefault="00D4751A" w:rsidP="008B5A33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Cs w:val="20"/>
              </w:rPr>
            </w:pPr>
            <w:r w:rsidRPr="00944618">
              <w:rPr>
                <w:rFonts w:hint="eastAsia"/>
                <w:b/>
                <w:kern w:val="0"/>
                <w:szCs w:val="20"/>
              </w:rPr>
              <w:t>合計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5CA41" w14:textId="16B26931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108,980,023,325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D0C8F" w14:textId="4D137486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47A7D5" w14:textId="45D9AF8D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99,653,288,895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FE8712" w14:textId="1E87E75A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09E92" w14:textId="00ADD95D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9,326,734,430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D20297F" w14:textId="309EF488" w:rsidR="00D4751A" w:rsidRPr="00372402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9.36</w:t>
            </w:r>
          </w:p>
        </w:tc>
      </w:tr>
    </w:tbl>
    <w:p w14:paraId="022274D4" w14:textId="620B12D0" w:rsidR="00E544FA" w:rsidRDefault="00E544FA" w:rsidP="00727167">
      <w:pPr>
        <w:pStyle w:val="3T0301110P"/>
        <w:ind w:left="360" w:right="48" w:hanging="360"/>
        <w:rPr>
          <w:color w:val="auto"/>
          <w:sz w:val="18"/>
        </w:rPr>
      </w:pPr>
      <w:proofErr w:type="gramStart"/>
      <w:r w:rsidRPr="00944618">
        <w:rPr>
          <w:rFonts w:hint="eastAsia"/>
          <w:color w:val="auto"/>
          <w:sz w:val="18"/>
        </w:rPr>
        <w:t>註</w:t>
      </w:r>
      <w:proofErr w:type="gramEnd"/>
      <w:r w:rsidRPr="00944618">
        <w:rPr>
          <w:rFonts w:hint="eastAsia"/>
          <w:color w:val="auto"/>
          <w:sz w:val="18"/>
        </w:rPr>
        <w:t>：</w:t>
      </w:r>
      <w:r w:rsidR="00275FCF" w:rsidRPr="00944618">
        <w:rPr>
          <w:color w:val="auto"/>
          <w:sz w:val="18"/>
          <w:szCs w:val="18"/>
        </w:rPr>
        <w:t>信託代理與保證資產（負債），</w:t>
      </w:r>
      <w:r w:rsidR="00721A64" w:rsidRPr="009C22C9">
        <w:rPr>
          <w:sz w:val="18"/>
          <w:szCs w:val="18"/>
        </w:rPr>
        <w:t>114年底及113年底各有1,106,052,955元及875,662,590</w:t>
      </w:r>
      <w:r w:rsidR="00275FCF" w:rsidRPr="00944618">
        <w:rPr>
          <w:color w:val="auto"/>
          <w:sz w:val="18"/>
          <w:szCs w:val="18"/>
        </w:rPr>
        <w:t>元</w:t>
      </w:r>
      <w:r w:rsidRPr="00944618">
        <w:rPr>
          <w:rFonts w:hint="eastAsia"/>
          <w:color w:val="auto"/>
          <w:sz w:val="18"/>
        </w:rPr>
        <w:t>。</w:t>
      </w:r>
    </w:p>
    <w:p w14:paraId="2238AF51" w14:textId="607AF1AE" w:rsidR="0048157E" w:rsidRPr="00944618" w:rsidRDefault="0048157E" w:rsidP="00372402">
      <w:pPr>
        <w:pStyle w:val="3LT010116P"/>
        <w:ind w:leftChars="589" w:left="1414"/>
        <w:rPr>
          <w:color w:val="auto"/>
          <w:spacing w:val="0"/>
        </w:rPr>
      </w:pPr>
      <w:r w:rsidRPr="00944618">
        <w:rPr>
          <w:color w:val="auto"/>
          <w:spacing w:val="0"/>
          <w:sz w:val="20"/>
        </w:rPr>
        <w:lastRenderedPageBreak/>
        <w:tab/>
      </w:r>
      <w:r w:rsidRPr="00944618">
        <w:rPr>
          <w:rFonts w:hint="eastAsia"/>
          <w:color w:val="auto"/>
          <w:spacing w:val="0"/>
        </w:rPr>
        <w:t xml:space="preserve">　國立臺灣大學附設醫院作業基金餘</w:t>
      </w:r>
      <w:proofErr w:type="gramStart"/>
      <w:r w:rsidRPr="00944618">
        <w:rPr>
          <w:rFonts w:hint="eastAsia"/>
          <w:color w:val="auto"/>
          <w:spacing w:val="0"/>
        </w:rPr>
        <w:t>絀</w:t>
      </w:r>
      <w:proofErr w:type="gramEnd"/>
      <w:r w:rsidRPr="00944618">
        <w:rPr>
          <w:rFonts w:hint="eastAsia"/>
          <w:color w:val="auto"/>
          <w:spacing w:val="0"/>
        </w:rPr>
        <w:t xml:space="preserve">審定後平衡表　</w:t>
      </w:r>
      <w:r w:rsidR="00635A8D">
        <w:rPr>
          <w:rFonts w:hint="eastAsia"/>
          <w:b w:val="0"/>
          <w:bCs/>
          <w:color w:val="auto"/>
          <w:spacing w:val="0"/>
          <w:u w:val="none"/>
        </w:rPr>
        <w:t>（</w:t>
      </w:r>
      <w:r w:rsidRPr="00944618">
        <w:rPr>
          <w:b w:val="0"/>
          <w:bCs/>
          <w:color w:val="auto"/>
          <w:spacing w:val="0"/>
          <w:u w:val="none"/>
        </w:rPr>
        <w:t>續</w:t>
      </w:r>
      <w:r w:rsidR="00635A8D">
        <w:rPr>
          <w:rFonts w:hint="eastAsia"/>
          <w:b w:val="0"/>
          <w:bCs/>
          <w:color w:val="auto"/>
          <w:spacing w:val="0"/>
          <w:u w:val="none"/>
        </w:rPr>
        <w:t>）</w:t>
      </w:r>
    </w:p>
    <w:p w14:paraId="73AA6CD2" w14:textId="2269B26C" w:rsidR="0048157E" w:rsidRPr="00944618" w:rsidRDefault="0048157E" w:rsidP="00372402">
      <w:pPr>
        <w:pStyle w:val="3T0202"/>
        <w:tabs>
          <w:tab w:val="clear" w:pos="4968"/>
          <w:tab w:val="clear" w:pos="5088"/>
          <w:tab w:val="left" w:pos="5096"/>
        </w:tabs>
        <w:spacing w:beforeLines="0" w:before="0" w:afterLines="0" w:after="0"/>
        <w:ind w:rightChars="17" w:right="41"/>
        <w:rPr>
          <w:color w:val="auto"/>
        </w:rPr>
      </w:pPr>
      <w:r w:rsidRPr="00944618">
        <w:rPr>
          <w:rFonts w:hint="eastAsia"/>
          <w:color w:val="auto"/>
        </w:rPr>
        <w:t>中華民國1</w:t>
      </w:r>
      <w:r w:rsidR="00ED5912" w:rsidRPr="00944618">
        <w:rPr>
          <w:rFonts w:hint="eastAsia"/>
          <w:color w:val="auto"/>
        </w:rPr>
        <w:t>1</w:t>
      </w:r>
      <w:r w:rsidR="00D4751A">
        <w:rPr>
          <w:color w:val="auto"/>
        </w:rPr>
        <w:t>4</w:t>
      </w:r>
      <w:r w:rsidRPr="00944618">
        <w:rPr>
          <w:rFonts w:hint="eastAsia"/>
          <w:color w:val="auto"/>
        </w:rPr>
        <w:t>年12月31日</w:t>
      </w:r>
      <w:r w:rsidRPr="00944618">
        <w:rPr>
          <w:rFonts w:hint="eastAsia"/>
          <w:color w:val="auto"/>
        </w:rPr>
        <w:tab/>
      </w:r>
      <w:r w:rsidRPr="00944618">
        <w:rPr>
          <w:rFonts w:hint="eastAsia"/>
          <w:color w:val="auto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5"/>
        <w:gridCol w:w="1549"/>
        <w:gridCol w:w="754"/>
        <w:gridCol w:w="1555"/>
        <w:gridCol w:w="748"/>
        <w:gridCol w:w="1548"/>
        <w:gridCol w:w="756"/>
      </w:tblGrid>
      <w:tr w:rsidR="00944618" w:rsidRPr="00944618" w14:paraId="330E8F4E" w14:textId="77777777" w:rsidTr="00377A4A">
        <w:trPr>
          <w:cantSplit/>
          <w:trHeight w:val="397"/>
        </w:trPr>
        <w:tc>
          <w:tcPr>
            <w:tcW w:w="32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C1DAF8B" w14:textId="77777777" w:rsidR="0048157E" w:rsidRPr="008B5A33" w:rsidRDefault="0048157E" w:rsidP="00946362">
            <w:pPr>
              <w:ind w:left="113" w:right="113" w:firstLineChars="0" w:firstLine="0"/>
              <w:jc w:val="distribute"/>
            </w:pPr>
            <w:r w:rsidRPr="008B5A33">
              <w:rPr>
                <w:rFonts w:hint="eastAsia"/>
              </w:rPr>
              <w:t>科目</w:t>
            </w:r>
          </w:p>
        </w:tc>
        <w:tc>
          <w:tcPr>
            <w:tcW w:w="230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9E4600E" w14:textId="19EF2FE9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1</w:t>
            </w:r>
            <w:r w:rsidR="00385608" w:rsidRPr="008B5A33">
              <w:t>1</w:t>
            </w:r>
            <w:r w:rsidR="00D4751A" w:rsidRPr="008B5A33">
              <w:t>4</w:t>
            </w:r>
            <w:r w:rsidRPr="008B5A33">
              <w:rPr>
                <w:rFonts w:hint="eastAsia"/>
              </w:rPr>
              <w:t>年12月31日</w:t>
            </w:r>
          </w:p>
        </w:tc>
        <w:tc>
          <w:tcPr>
            <w:tcW w:w="230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945DCF7" w14:textId="14B7913E" w:rsidR="0048157E" w:rsidRPr="008B5A33" w:rsidRDefault="00385608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11</w:t>
            </w:r>
            <w:r w:rsidR="00D4751A" w:rsidRPr="008B5A33">
              <w:t>3</w:t>
            </w:r>
            <w:r w:rsidR="0048157E" w:rsidRPr="008B5A33">
              <w:rPr>
                <w:rFonts w:hint="eastAsia"/>
              </w:rPr>
              <w:t>年12月31日</w:t>
            </w:r>
          </w:p>
        </w:tc>
        <w:tc>
          <w:tcPr>
            <w:tcW w:w="230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83ACE70" w14:textId="77777777" w:rsidR="0048157E" w:rsidRPr="008B5A33" w:rsidRDefault="0048157E" w:rsidP="00E52A07">
            <w:pPr>
              <w:snapToGrid w:val="0"/>
              <w:ind w:leftChars="20" w:left="48" w:rightChars="-12" w:right="-29" w:firstLineChars="0" w:firstLine="0"/>
              <w:jc w:val="distribute"/>
            </w:pPr>
            <w:r w:rsidRPr="008B5A33">
              <w:rPr>
                <w:rFonts w:hint="eastAsia"/>
              </w:rPr>
              <w:t>比較增減</w:t>
            </w:r>
          </w:p>
        </w:tc>
      </w:tr>
      <w:tr w:rsidR="00377A4A" w:rsidRPr="00944618" w14:paraId="4AA60F85" w14:textId="77777777" w:rsidTr="00377A4A">
        <w:trPr>
          <w:cantSplit/>
          <w:trHeight w:val="397"/>
        </w:trPr>
        <w:tc>
          <w:tcPr>
            <w:tcW w:w="32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9C7D66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549" w:type="dxa"/>
            <w:tcBorders>
              <w:bottom w:val="single" w:sz="8" w:space="0" w:color="auto"/>
            </w:tcBorders>
            <w:vAlign w:val="center"/>
          </w:tcPr>
          <w:p w14:paraId="1E8398A2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金額</w:t>
            </w:r>
          </w:p>
        </w:tc>
        <w:tc>
          <w:tcPr>
            <w:tcW w:w="754" w:type="dxa"/>
            <w:tcBorders>
              <w:bottom w:val="single" w:sz="8" w:space="0" w:color="auto"/>
            </w:tcBorders>
            <w:vAlign w:val="center"/>
          </w:tcPr>
          <w:p w14:paraId="39834BE1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％</w:t>
            </w:r>
          </w:p>
        </w:tc>
        <w:tc>
          <w:tcPr>
            <w:tcW w:w="1555" w:type="dxa"/>
            <w:tcBorders>
              <w:bottom w:val="single" w:sz="8" w:space="0" w:color="auto"/>
            </w:tcBorders>
            <w:vAlign w:val="center"/>
          </w:tcPr>
          <w:p w14:paraId="7D02C615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金額</w:t>
            </w:r>
          </w:p>
        </w:tc>
        <w:tc>
          <w:tcPr>
            <w:tcW w:w="748" w:type="dxa"/>
            <w:tcBorders>
              <w:bottom w:val="single" w:sz="8" w:space="0" w:color="auto"/>
            </w:tcBorders>
            <w:vAlign w:val="center"/>
          </w:tcPr>
          <w:p w14:paraId="6E76218A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％</w:t>
            </w:r>
          </w:p>
        </w:tc>
        <w:tc>
          <w:tcPr>
            <w:tcW w:w="1548" w:type="dxa"/>
            <w:tcBorders>
              <w:bottom w:val="single" w:sz="8" w:space="0" w:color="auto"/>
            </w:tcBorders>
            <w:vAlign w:val="center"/>
          </w:tcPr>
          <w:p w14:paraId="44F1AC89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0674D1EC" w14:textId="77777777" w:rsidR="0048157E" w:rsidRPr="008B5A33" w:rsidRDefault="0048157E" w:rsidP="008B5A33">
            <w:pPr>
              <w:snapToGrid w:val="0"/>
              <w:ind w:leftChars="20" w:left="48" w:rightChars="20" w:right="48" w:firstLineChars="0" w:firstLine="0"/>
              <w:jc w:val="distribute"/>
            </w:pPr>
            <w:r w:rsidRPr="008B5A33">
              <w:rPr>
                <w:rFonts w:hint="eastAsia"/>
              </w:rPr>
              <w:t>％</w:t>
            </w:r>
          </w:p>
        </w:tc>
      </w:tr>
      <w:tr w:rsidR="00D4751A" w:rsidRPr="00944618" w14:paraId="13F78C45" w14:textId="77777777" w:rsidTr="00377A4A">
        <w:trPr>
          <w:cantSplit/>
          <w:trHeight w:val="618"/>
        </w:trPr>
        <w:tc>
          <w:tcPr>
            <w:tcW w:w="3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AE316A" w14:textId="77777777" w:rsidR="00D4751A" w:rsidRPr="00944618" w:rsidRDefault="00D4751A" w:rsidP="00D4751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Cs w:val="20"/>
              </w:rPr>
            </w:pPr>
            <w:r w:rsidRPr="00944618">
              <w:rPr>
                <w:rFonts w:hint="eastAsia"/>
                <w:b/>
                <w:kern w:val="0"/>
                <w:szCs w:val="20"/>
              </w:rPr>
              <w:t>負債</w:t>
            </w:r>
          </w:p>
        </w:tc>
        <w:tc>
          <w:tcPr>
            <w:tcW w:w="154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A9004" w14:textId="32DCE4E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30,802,454,222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3C17F" w14:textId="3B55F700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28.26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2E906" w14:textId="2CF658A4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25,673,902,704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25463" w14:textId="5A5D8A82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25.76</w:t>
            </w:r>
          </w:p>
        </w:tc>
        <w:tc>
          <w:tcPr>
            <w:tcW w:w="154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C3633" w14:textId="3B7D6751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5,128,551,518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98335F" w14:textId="4A4880BF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19.98</w:t>
            </w:r>
          </w:p>
        </w:tc>
      </w:tr>
      <w:tr w:rsidR="00D4751A" w:rsidRPr="00944618" w14:paraId="2DA2EAE8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CCF4DB" w14:textId="77777777" w:rsidR="00D4751A" w:rsidRPr="00944618" w:rsidRDefault="00D4751A" w:rsidP="00D4751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A3B77" w14:textId="7DD331D9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12,452,635,897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83021" w14:textId="7E88354A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11.43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B2B0A" w14:textId="79DFAF37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11,158,305,004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F22A9" w14:textId="7E17F24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11.20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162F8" w14:textId="501C8045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1,294,330,893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DE9911" w14:textId="548586FD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11.60</w:t>
            </w:r>
          </w:p>
        </w:tc>
      </w:tr>
      <w:tr w:rsidR="00D4751A" w:rsidRPr="00944618" w14:paraId="6FB50367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1A95EE" w14:textId="77777777" w:rsidR="00D4751A" w:rsidRPr="00944618" w:rsidRDefault="00D4751A" w:rsidP="00D4751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6A886" w14:textId="6F762E3F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9,051,088,740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BE715" w14:textId="5D9DA503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8.31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CF8A2" w14:textId="6B70D0C1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8,097,445,168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B16D3" w14:textId="04854386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8.13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6A6E" w14:textId="3EB8BF3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953,643,572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9AC643" w14:textId="4F2FF486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11.78</w:t>
            </w:r>
          </w:p>
        </w:tc>
      </w:tr>
      <w:tr w:rsidR="00D4751A" w:rsidRPr="00944618" w14:paraId="6599248D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508B6B" w14:textId="77777777" w:rsidR="00D4751A" w:rsidRPr="00944618" w:rsidRDefault="00D4751A" w:rsidP="00D4751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14B3B" w14:textId="7A2FDEB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3,401,547,157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FFB97" w14:textId="7C0D21C8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3.12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38B93" w14:textId="0FAABD17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3,060,859,836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E5753" w14:textId="35221BE7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3.07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8EB96" w14:textId="1066C20F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340,687,321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42AAA4" w14:textId="249D8452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11.13</w:t>
            </w:r>
          </w:p>
        </w:tc>
      </w:tr>
      <w:tr w:rsidR="00D4751A" w:rsidRPr="00944618" w14:paraId="5D629588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80BC29" w14:textId="7FF7F87D" w:rsidR="00D4751A" w:rsidRPr="00944618" w:rsidRDefault="00D4751A" w:rsidP="00D4751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F4B30" w14:textId="338B1951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2,887,025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41F32" w14:textId="79E306AE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D81D4" w14:textId="0F553FA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A727E" w14:textId="260C5824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70265" w14:textId="45D6BEC8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2,887,025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83C67D" w14:textId="7861DEC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4751A" w:rsidRPr="00944618" w14:paraId="64D4A68C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0F605E" w14:textId="3057E96B" w:rsidR="00D4751A" w:rsidRPr="00944618" w:rsidRDefault="00D4751A" w:rsidP="00D4751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kern w:val="0"/>
                <w:sz w:val="22"/>
                <w:szCs w:val="20"/>
              </w:rPr>
              <w:t>長期債務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0C772" w14:textId="54B8BBE3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2,887,025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03D53" w14:textId="5CF911D3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D7BFB" w14:textId="26466C86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A3C81" w14:textId="735BDC92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FDF0E" w14:textId="2AB3EC4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2,887,025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BCECC9" w14:textId="72A7539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4751A" w:rsidRPr="00944618" w14:paraId="37F8B608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C204C" w14:textId="77777777" w:rsidR="00D4751A" w:rsidRPr="00944618" w:rsidRDefault="00D4751A" w:rsidP="00D4751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FCCBE" w14:textId="5272D193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18,346,931,300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E534A" w14:textId="156F7D1E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16.84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E158D" w14:textId="6758C3D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14,515,597,700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D89A1" w14:textId="7559E605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14.57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5C34D" w14:textId="1623A53D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3,831,333,600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C22455" w14:textId="7F27B73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26.39</w:t>
            </w:r>
          </w:p>
        </w:tc>
      </w:tr>
      <w:tr w:rsidR="00D4751A" w:rsidRPr="00944618" w14:paraId="78D58E04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6C32FC" w14:textId="77777777" w:rsidR="00D4751A" w:rsidRPr="00944618" w:rsidRDefault="00D4751A" w:rsidP="00D4751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CE4D5" w14:textId="66FC4743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16,445,281,476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39FCF" w14:textId="712DC1AD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15.09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6BFA3" w14:textId="62DBA5B1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12,847,053,208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2985F" w14:textId="35EAE0F6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12.89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C4B48" w14:textId="3A9F37D9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3,598,228,268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D0C9AC" w14:textId="51D9D12A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28.01</w:t>
            </w:r>
          </w:p>
        </w:tc>
      </w:tr>
      <w:tr w:rsidR="00D4751A" w:rsidRPr="00944618" w14:paraId="263C0965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B63B0C" w14:textId="77777777" w:rsidR="00D4751A" w:rsidRPr="00944618" w:rsidRDefault="00D4751A" w:rsidP="00D4751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3FE1E" w14:textId="4CA9A5A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1,901,649,824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BF08" w14:textId="41A52F24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1.74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572BE" w14:textId="3383ABE6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1,668,544,492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FBEE3" w14:textId="3EC75AC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1.67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AD876" w14:textId="044A8495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233,105,332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EF2A71" w14:textId="06F19116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13.97</w:t>
            </w:r>
          </w:p>
        </w:tc>
      </w:tr>
      <w:tr w:rsidR="00D4751A" w:rsidRPr="00944618" w14:paraId="2102E9CE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12116" w14:textId="77777777" w:rsidR="00D4751A" w:rsidRPr="00944618" w:rsidRDefault="00D4751A" w:rsidP="00D4751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Cs w:val="20"/>
              </w:rPr>
            </w:pPr>
            <w:r w:rsidRPr="00944618">
              <w:rPr>
                <w:rFonts w:hint="eastAsia"/>
                <w:b/>
                <w:kern w:val="0"/>
                <w:szCs w:val="20"/>
              </w:rPr>
              <w:t>淨值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F2814" w14:textId="4A638A8F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78,177,569,103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14DFF" w14:textId="688E37EA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71.74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A1B76" w14:textId="3AC02309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73,979,386,191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C3FF3" w14:textId="20BD9A05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74.24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E556B" w14:textId="07EC8E43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4,198,182,912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FFEBB9" w14:textId="208D1BEE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5.67</w:t>
            </w:r>
          </w:p>
        </w:tc>
      </w:tr>
      <w:tr w:rsidR="00D4751A" w:rsidRPr="00944618" w14:paraId="52ACB069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D05643" w14:textId="77777777" w:rsidR="00D4751A" w:rsidRPr="00944618" w:rsidRDefault="00D4751A" w:rsidP="00D4751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基金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9F452" w14:textId="0C7D2B84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63,222,339,742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EDF87" w14:textId="13D00408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58.01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233E8" w14:textId="204208D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60,176,520,645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1A7C" w14:textId="4C6B5205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60.39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ABA4C" w14:textId="609C530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3,045,819,097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69D8BE" w14:textId="48746439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5.06</w:t>
            </w:r>
          </w:p>
        </w:tc>
      </w:tr>
      <w:tr w:rsidR="00D4751A" w:rsidRPr="00944618" w14:paraId="738FDA17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F89F9C" w14:textId="77777777" w:rsidR="00D4751A" w:rsidRPr="00944618" w:rsidRDefault="00D4751A" w:rsidP="00D4751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基金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FF9FD" w14:textId="0C23A277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63,222,339,742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64256" w14:textId="33903994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58.01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BDEF2" w14:textId="282ACD1E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60,176,520,645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4AD92" w14:textId="194653AA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60.39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3BB10" w14:textId="52AD58A4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3,045,819,097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2C4CEC" w14:textId="139938AA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5.06</w:t>
            </w:r>
          </w:p>
        </w:tc>
      </w:tr>
      <w:tr w:rsidR="00D4751A" w:rsidRPr="00944618" w14:paraId="62CBCEB6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AE94D2" w14:textId="77777777" w:rsidR="00D4751A" w:rsidRPr="00944618" w:rsidRDefault="00D4751A" w:rsidP="00D4751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公積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02EDA" w14:textId="6E078C4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8,806,282,201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2570E" w14:textId="71DC5538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8.08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2A9A7" w14:textId="165A2D68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8,806,282,201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31EEC" w14:textId="5A2B304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8.84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60081" w14:textId="079865E1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2E1440" w14:textId="33935593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D4751A" w:rsidRPr="00944618" w14:paraId="3B0D0EBF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618CC" w14:textId="77777777" w:rsidR="00D4751A" w:rsidRPr="00944618" w:rsidRDefault="00D4751A" w:rsidP="00D4751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22D8A" w14:textId="53405A13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1,336,764,072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9E266" w14:textId="4B7810BA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1.23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F1FAB" w14:textId="5BAB7935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1,336,764,072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EE14E" w14:textId="64D8FAC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1.34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61C51" w14:textId="536806B0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F924FE" w14:textId="0D2098C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D4751A" w:rsidRPr="00944618" w14:paraId="4BA996B0" w14:textId="77777777" w:rsidTr="00377A4A">
        <w:trPr>
          <w:cantSplit/>
          <w:trHeight w:val="618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FB937E" w14:textId="77777777" w:rsidR="00D4751A" w:rsidRPr="00944618" w:rsidRDefault="00D4751A" w:rsidP="00D4751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特別公積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64E60" w14:textId="2DC8EB14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7,469,518,129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6741" w14:textId="65094F58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6.85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B1329" w14:textId="7850C392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7,469,518,129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AF0F9" w14:textId="387C74CA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7.50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B5B91" w14:textId="25676DE5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24C516" w14:textId="028EDA26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D4751A" w:rsidRPr="00944618" w14:paraId="3D6A6130" w14:textId="77777777" w:rsidTr="008B5A33">
        <w:trPr>
          <w:cantSplit/>
          <w:trHeight w:val="624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06B288" w14:textId="77777777" w:rsidR="00D4751A" w:rsidRPr="00944618" w:rsidRDefault="00D4751A" w:rsidP="00D4751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累積餘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BE804" w14:textId="4D7778F5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6,122,176,160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0CEC7" w14:textId="64A64724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5.62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95C4B" w14:textId="6A983009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4,996,146,096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68556" w14:textId="6DDAB43B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5.01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5F0C8" w14:textId="2FC859EF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1,126,030,064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831FDE" w14:textId="0852829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22.54</w:t>
            </w:r>
          </w:p>
        </w:tc>
      </w:tr>
      <w:tr w:rsidR="00D4751A" w:rsidRPr="00944618" w14:paraId="7634F4D8" w14:textId="77777777" w:rsidTr="008B5A33">
        <w:trPr>
          <w:cantSplit/>
          <w:trHeight w:val="624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1F4A9A" w14:textId="77777777" w:rsidR="00D4751A" w:rsidRPr="00944618" w:rsidRDefault="00D4751A" w:rsidP="00D4751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DB976" w14:textId="41722A4A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6,122,176,160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08A3B" w14:textId="01DAB7FD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5.62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3D346" w14:textId="74233C59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4,996,146,096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CF61A" w14:textId="502DF8F7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5.01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A1CD5" w14:textId="51853975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1,126,030,064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010BF7" w14:textId="5C69B09D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22.54</w:t>
            </w:r>
          </w:p>
        </w:tc>
      </w:tr>
      <w:tr w:rsidR="00D4751A" w:rsidRPr="00944618" w14:paraId="07E30334" w14:textId="77777777" w:rsidTr="00946362"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A1F4CF" w14:textId="77777777" w:rsidR="00D4751A" w:rsidRPr="00944618" w:rsidRDefault="00D4751A" w:rsidP="00D4751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淨值其他項目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98A3C" w14:textId="4390730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26,771,000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8DBE4" w14:textId="1A4ACFFA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8873B" w14:textId="42C05461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437,249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8AE43" w14:textId="18C8EFC9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21348" w14:textId="736FD20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26,333,751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FAB449" w14:textId="00ABE38C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6,022.60</w:t>
            </w:r>
          </w:p>
        </w:tc>
      </w:tr>
      <w:tr w:rsidR="00D4751A" w:rsidRPr="00944618" w14:paraId="040260AF" w14:textId="77777777" w:rsidTr="00946362">
        <w:trPr>
          <w:cantSplit/>
          <w:trHeight w:val="635"/>
        </w:trPr>
        <w:tc>
          <w:tcPr>
            <w:tcW w:w="3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FE9B96" w14:textId="77777777" w:rsidR="00D4751A" w:rsidRPr="00944618" w:rsidRDefault="00D4751A" w:rsidP="00D4751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944618">
              <w:rPr>
                <w:rFonts w:hint="eastAsia"/>
                <w:kern w:val="0"/>
                <w:sz w:val="22"/>
                <w:szCs w:val="20"/>
              </w:rPr>
              <w:t>累積其他綜合餘</w:t>
            </w:r>
            <w:proofErr w:type="gramStart"/>
            <w:r w:rsidRPr="00944618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39E17" w14:textId="3F37D71E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26,771,000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48E9B" w14:textId="46A64786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F9744" w14:textId="0FB9DA17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437,249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AE610" w14:textId="0E20AD1E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8F642" w14:textId="4A045E14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26,333,751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9C4B53" w14:textId="43C27622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6,022.60</w:t>
            </w:r>
          </w:p>
        </w:tc>
      </w:tr>
      <w:tr w:rsidR="00D4751A" w:rsidRPr="00944618" w14:paraId="464C4CEF" w14:textId="77777777" w:rsidTr="00E52A07">
        <w:trPr>
          <w:cantSplit/>
          <w:trHeight w:val="595"/>
        </w:trPr>
        <w:tc>
          <w:tcPr>
            <w:tcW w:w="3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43CF85" w14:textId="77777777" w:rsidR="00D4751A" w:rsidRPr="00944618" w:rsidRDefault="00D4751A" w:rsidP="00D4751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Cs w:val="20"/>
              </w:rPr>
            </w:pPr>
            <w:r w:rsidRPr="00944618">
              <w:rPr>
                <w:rFonts w:hint="eastAsia"/>
                <w:b/>
                <w:kern w:val="0"/>
                <w:szCs w:val="20"/>
              </w:rPr>
              <w:t>合計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D1920" w14:textId="6B965F59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108,980,023,325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9CB79" w14:textId="3693DD98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3FBB8B" w14:textId="23F7FA5D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99,653,288,895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AB47C" w14:textId="43F2A6B2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BAF5F5" w14:textId="2DBA32D0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9,326,734,430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47A639C" w14:textId="2E2A1D25" w:rsidR="00D4751A" w:rsidRPr="00377A4A" w:rsidRDefault="00D4751A" w:rsidP="00D4751A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9.36</w:t>
            </w:r>
          </w:p>
        </w:tc>
      </w:tr>
    </w:tbl>
    <w:p w14:paraId="783050ED" w14:textId="77777777" w:rsidR="0048157E" w:rsidRPr="00944618" w:rsidRDefault="0048157E" w:rsidP="00256BEA">
      <w:pPr>
        <w:spacing w:line="20" w:lineRule="exact"/>
        <w:ind w:firstLineChars="0" w:firstLine="0"/>
        <w:rPr>
          <w:sz w:val="2"/>
        </w:rPr>
      </w:pPr>
    </w:p>
    <w:sectPr w:rsidR="0048157E" w:rsidRPr="00944618" w:rsidSect="00EF0D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52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A2B93" w14:textId="77777777" w:rsidR="00C1644A" w:rsidRDefault="00C1644A" w:rsidP="0001579B">
      <w:pPr>
        <w:ind w:firstLine="480"/>
      </w:pPr>
      <w:r>
        <w:separator/>
      </w:r>
    </w:p>
  </w:endnote>
  <w:endnote w:type="continuationSeparator" w:id="0">
    <w:p w14:paraId="771FBC52" w14:textId="77777777" w:rsidR="00C1644A" w:rsidRDefault="00C1644A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A7025" w14:textId="77777777" w:rsidR="007E6970" w:rsidRPr="00E50980" w:rsidRDefault="007E6970" w:rsidP="00E50980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62C77" w14:textId="77777777" w:rsidR="00D3466E" w:rsidRPr="00020127" w:rsidRDefault="00D3466E" w:rsidP="00020127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5925" w14:textId="77777777" w:rsidR="007E6970" w:rsidRDefault="007E6970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F580E" w14:textId="77777777" w:rsidR="00C1644A" w:rsidRDefault="00C1644A" w:rsidP="0001579B">
      <w:pPr>
        <w:ind w:firstLine="480"/>
      </w:pPr>
      <w:r>
        <w:separator/>
      </w:r>
    </w:p>
  </w:footnote>
  <w:footnote w:type="continuationSeparator" w:id="0">
    <w:p w14:paraId="10F61FBC" w14:textId="77777777" w:rsidR="00C1644A" w:rsidRDefault="00C1644A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519F" w14:textId="77777777" w:rsidR="007E6970" w:rsidRDefault="007E6970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26E1" w14:textId="77777777" w:rsidR="007E6970" w:rsidRDefault="007E6970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9701" w14:textId="77777777" w:rsidR="007E6970" w:rsidRDefault="007E6970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1B915EA"/>
    <w:multiLevelType w:val="hybridMultilevel"/>
    <w:tmpl w:val="18FA9D54"/>
    <w:lvl w:ilvl="0" w:tplc="B4243EC4">
      <w:start w:val="1"/>
      <w:numFmt w:val="taiwaneseCountingThousand"/>
      <w:lvlText w:val="%1、"/>
      <w:lvlJc w:val="left"/>
      <w:pPr>
        <w:ind w:left="928" w:hanging="360"/>
      </w:pPr>
      <w:rPr>
        <w:rFonts w:hint="default"/>
        <w:b w:val="0"/>
        <w:sz w:val="32"/>
        <w:szCs w:val="32"/>
      </w:rPr>
    </w:lvl>
    <w:lvl w:ilvl="1" w:tplc="214CBB16">
      <w:start w:val="1"/>
      <w:numFmt w:val="taiwaneseCountingThousand"/>
      <w:lvlText w:val="(%2)"/>
      <w:lvlJc w:val="left"/>
      <w:pPr>
        <w:ind w:left="1560" w:hanging="1080"/>
      </w:pPr>
      <w:rPr>
        <w:rFonts w:hint="default"/>
        <w:b/>
        <w:shd w:val="clear" w:color="auto" w:fil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E0B4E88"/>
    <w:multiLevelType w:val="hybridMultilevel"/>
    <w:tmpl w:val="F88494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4"/>
  </w:num>
  <w:num w:numId="3">
    <w:abstractNumId w:val="1"/>
  </w:num>
  <w:num w:numId="4">
    <w:abstractNumId w:val="13"/>
  </w:num>
  <w:num w:numId="5">
    <w:abstractNumId w:val="23"/>
  </w:num>
  <w:num w:numId="6">
    <w:abstractNumId w:val="4"/>
  </w:num>
  <w:num w:numId="7">
    <w:abstractNumId w:val="9"/>
  </w:num>
  <w:num w:numId="8">
    <w:abstractNumId w:val="26"/>
  </w:num>
  <w:num w:numId="9">
    <w:abstractNumId w:val="11"/>
  </w:num>
  <w:num w:numId="10">
    <w:abstractNumId w:val="19"/>
  </w:num>
  <w:num w:numId="11">
    <w:abstractNumId w:val="18"/>
  </w:num>
  <w:num w:numId="12">
    <w:abstractNumId w:val="24"/>
  </w:num>
  <w:num w:numId="13">
    <w:abstractNumId w:val="12"/>
  </w:num>
  <w:num w:numId="14">
    <w:abstractNumId w:val="10"/>
  </w:num>
  <w:num w:numId="15">
    <w:abstractNumId w:val="6"/>
  </w:num>
  <w:num w:numId="16">
    <w:abstractNumId w:val="21"/>
  </w:num>
  <w:num w:numId="17">
    <w:abstractNumId w:val="22"/>
  </w:num>
  <w:num w:numId="18">
    <w:abstractNumId w:val="3"/>
  </w:num>
  <w:num w:numId="19">
    <w:abstractNumId w:val="16"/>
  </w:num>
  <w:num w:numId="20">
    <w:abstractNumId w:val="7"/>
  </w:num>
  <w:num w:numId="21">
    <w:abstractNumId w:val="25"/>
  </w:num>
  <w:num w:numId="22">
    <w:abstractNumId w:val="15"/>
  </w:num>
  <w:num w:numId="23">
    <w:abstractNumId w:val="27"/>
  </w:num>
  <w:num w:numId="24">
    <w:abstractNumId w:val="28"/>
  </w:num>
  <w:num w:numId="25">
    <w:abstractNumId w:val="0"/>
  </w:num>
  <w:num w:numId="26">
    <w:abstractNumId w:val="17"/>
  </w:num>
  <w:num w:numId="27">
    <w:abstractNumId w:val="2"/>
  </w:num>
  <w:num w:numId="28">
    <w:abstractNumId w:val="8"/>
  </w:num>
  <w:num w:numId="29">
    <w:abstractNumId w:val="29"/>
  </w:num>
  <w:num w:numId="30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4337">
      <o:colormru v:ext="edit" colors="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1137"/>
    <w:rsid w:val="00005D92"/>
    <w:rsid w:val="0000711D"/>
    <w:rsid w:val="00007CE4"/>
    <w:rsid w:val="000107B3"/>
    <w:rsid w:val="000135F8"/>
    <w:rsid w:val="00013CB1"/>
    <w:rsid w:val="000141D6"/>
    <w:rsid w:val="00014A70"/>
    <w:rsid w:val="0001579B"/>
    <w:rsid w:val="0001689E"/>
    <w:rsid w:val="00020127"/>
    <w:rsid w:val="00024585"/>
    <w:rsid w:val="00025EDB"/>
    <w:rsid w:val="00026090"/>
    <w:rsid w:val="000264F6"/>
    <w:rsid w:val="0002690B"/>
    <w:rsid w:val="00026A08"/>
    <w:rsid w:val="000329B3"/>
    <w:rsid w:val="00033348"/>
    <w:rsid w:val="000333DF"/>
    <w:rsid w:val="00036923"/>
    <w:rsid w:val="00042278"/>
    <w:rsid w:val="000476E1"/>
    <w:rsid w:val="00047C36"/>
    <w:rsid w:val="000506D8"/>
    <w:rsid w:val="000545C4"/>
    <w:rsid w:val="00060E0A"/>
    <w:rsid w:val="00064C82"/>
    <w:rsid w:val="0006755D"/>
    <w:rsid w:val="00067800"/>
    <w:rsid w:val="0007244C"/>
    <w:rsid w:val="00072CA8"/>
    <w:rsid w:val="000731DD"/>
    <w:rsid w:val="00073C00"/>
    <w:rsid w:val="0007491E"/>
    <w:rsid w:val="000757F1"/>
    <w:rsid w:val="0007595A"/>
    <w:rsid w:val="00076707"/>
    <w:rsid w:val="00077ACA"/>
    <w:rsid w:val="00081049"/>
    <w:rsid w:val="00081387"/>
    <w:rsid w:val="00081C95"/>
    <w:rsid w:val="000841D1"/>
    <w:rsid w:val="00084F94"/>
    <w:rsid w:val="0008733E"/>
    <w:rsid w:val="000916BE"/>
    <w:rsid w:val="00095D5C"/>
    <w:rsid w:val="0009665B"/>
    <w:rsid w:val="0009710B"/>
    <w:rsid w:val="000A084E"/>
    <w:rsid w:val="000A2709"/>
    <w:rsid w:val="000A29D8"/>
    <w:rsid w:val="000A6A13"/>
    <w:rsid w:val="000B223F"/>
    <w:rsid w:val="000B44D4"/>
    <w:rsid w:val="000B689E"/>
    <w:rsid w:val="000B6B6B"/>
    <w:rsid w:val="000B6E4C"/>
    <w:rsid w:val="000B7771"/>
    <w:rsid w:val="000B7D68"/>
    <w:rsid w:val="000C49EF"/>
    <w:rsid w:val="000C5458"/>
    <w:rsid w:val="000C75B1"/>
    <w:rsid w:val="000D2929"/>
    <w:rsid w:val="000D7207"/>
    <w:rsid w:val="000E0BF0"/>
    <w:rsid w:val="000E2C5D"/>
    <w:rsid w:val="000E5B11"/>
    <w:rsid w:val="000E752A"/>
    <w:rsid w:val="000F0636"/>
    <w:rsid w:val="000F06F4"/>
    <w:rsid w:val="000F4ECF"/>
    <w:rsid w:val="000F765D"/>
    <w:rsid w:val="00102B20"/>
    <w:rsid w:val="00102FAE"/>
    <w:rsid w:val="001040AA"/>
    <w:rsid w:val="00105B76"/>
    <w:rsid w:val="00107D1E"/>
    <w:rsid w:val="001131C0"/>
    <w:rsid w:val="00113436"/>
    <w:rsid w:val="00115376"/>
    <w:rsid w:val="001158DC"/>
    <w:rsid w:val="001175EF"/>
    <w:rsid w:val="00117A9B"/>
    <w:rsid w:val="00121356"/>
    <w:rsid w:val="001226FE"/>
    <w:rsid w:val="00122D65"/>
    <w:rsid w:val="001265E9"/>
    <w:rsid w:val="0012775A"/>
    <w:rsid w:val="0013447C"/>
    <w:rsid w:val="00136C6E"/>
    <w:rsid w:val="00141697"/>
    <w:rsid w:val="00141D52"/>
    <w:rsid w:val="00142088"/>
    <w:rsid w:val="00157A7A"/>
    <w:rsid w:val="00163A68"/>
    <w:rsid w:val="00163D2F"/>
    <w:rsid w:val="00164ABD"/>
    <w:rsid w:val="00167789"/>
    <w:rsid w:val="00170CA4"/>
    <w:rsid w:val="001715B0"/>
    <w:rsid w:val="001772C0"/>
    <w:rsid w:val="00180212"/>
    <w:rsid w:val="00181D04"/>
    <w:rsid w:val="0018530B"/>
    <w:rsid w:val="001921D7"/>
    <w:rsid w:val="001A21C1"/>
    <w:rsid w:val="001A4CFE"/>
    <w:rsid w:val="001A4E8A"/>
    <w:rsid w:val="001A609D"/>
    <w:rsid w:val="001A643C"/>
    <w:rsid w:val="001A646A"/>
    <w:rsid w:val="001A76F0"/>
    <w:rsid w:val="001B09A2"/>
    <w:rsid w:val="001B11E8"/>
    <w:rsid w:val="001B2BC3"/>
    <w:rsid w:val="001B4040"/>
    <w:rsid w:val="001B4E01"/>
    <w:rsid w:val="001B5641"/>
    <w:rsid w:val="001B5745"/>
    <w:rsid w:val="001B6125"/>
    <w:rsid w:val="001C003B"/>
    <w:rsid w:val="001C1597"/>
    <w:rsid w:val="001C18BE"/>
    <w:rsid w:val="001C37F3"/>
    <w:rsid w:val="001C74B6"/>
    <w:rsid w:val="001C7F68"/>
    <w:rsid w:val="001D1B15"/>
    <w:rsid w:val="001D1B7C"/>
    <w:rsid w:val="001D471C"/>
    <w:rsid w:val="001E039F"/>
    <w:rsid w:val="001E0943"/>
    <w:rsid w:val="001E1622"/>
    <w:rsid w:val="001E169F"/>
    <w:rsid w:val="001E4E2B"/>
    <w:rsid w:val="001F1764"/>
    <w:rsid w:val="001F41FF"/>
    <w:rsid w:val="001F42CB"/>
    <w:rsid w:val="001F5C71"/>
    <w:rsid w:val="001F6A5B"/>
    <w:rsid w:val="001F71E1"/>
    <w:rsid w:val="00206A02"/>
    <w:rsid w:val="002127CF"/>
    <w:rsid w:val="00214CC4"/>
    <w:rsid w:val="002164FB"/>
    <w:rsid w:val="00221ED9"/>
    <w:rsid w:val="0022432D"/>
    <w:rsid w:val="00225597"/>
    <w:rsid w:val="00233148"/>
    <w:rsid w:val="00233BD0"/>
    <w:rsid w:val="002345BC"/>
    <w:rsid w:val="002368BB"/>
    <w:rsid w:val="00240D57"/>
    <w:rsid w:val="00242BC2"/>
    <w:rsid w:val="00243539"/>
    <w:rsid w:val="00244302"/>
    <w:rsid w:val="00244817"/>
    <w:rsid w:val="0024535D"/>
    <w:rsid w:val="00245F49"/>
    <w:rsid w:val="002522CC"/>
    <w:rsid w:val="00256BEA"/>
    <w:rsid w:val="002571E3"/>
    <w:rsid w:val="002578E8"/>
    <w:rsid w:val="00257A5C"/>
    <w:rsid w:val="00264BAA"/>
    <w:rsid w:val="00264EEF"/>
    <w:rsid w:val="00267776"/>
    <w:rsid w:val="0027317A"/>
    <w:rsid w:val="00273D65"/>
    <w:rsid w:val="00275FCF"/>
    <w:rsid w:val="0027752B"/>
    <w:rsid w:val="0028067F"/>
    <w:rsid w:val="00284015"/>
    <w:rsid w:val="00285399"/>
    <w:rsid w:val="00287064"/>
    <w:rsid w:val="0028767C"/>
    <w:rsid w:val="002909AF"/>
    <w:rsid w:val="00290CB3"/>
    <w:rsid w:val="002917D0"/>
    <w:rsid w:val="00291B92"/>
    <w:rsid w:val="00292FA1"/>
    <w:rsid w:val="00292FF3"/>
    <w:rsid w:val="0029432C"/>
    <w:rsid w:val="00297A08"/>
    <w:rsid w:val="002A0781"/>
    <w:rsid w:val="002A598F"/>
    <w:rsid w:val="002A65C8"/>
    <w:rsid w:val="002A7918"/>
    <w:rsid w:val="002B0BF3"/>
    <w:rsid w:val="002B2DF8"/>
    <w:rsid w:val="002B554A"/>
    <w:rsid w:val="002C1C47"/>
    <w:rsid w:val="002C40BE"/>
    <w:rsid w:val="002C50F3"/>
    <w:rsid w:val="002C593F"/>
    <w:rsid w:val="002C6181"/>
    <w:rsid w:val="002D2C6A"/>
    <w:rsid w:val="002D34E4"/>
    <w:rsid w:val="002D5CDE"/>
    <w:rsid w:val="002D6BE9"/>
    <w:rsid w:val="002E2539"/>
    <w:rsid w:val="002E2B11"/>
    <w:rsid w:val="002E3C09"/>
    <w:rsid w:val="002E4790"/>
    <w:rsid w:val="002E6106"/>
    <w:rsid w:val="002E781D"/>
    <w:rsid w:val="002F0FE8"/>
    <w:rsid w:val="002F2299"/>
    <w:rsid w:val="002F4A1D"/>
    <w:rsid w:val="002F6691"/>
    <w:rsid w:val="002F6CDC"/>
    <w:rsid w:val="002F70EF"/>
    <w:rsid w:val="002F7C87"/>
    <w:rsid w:val="003002B8"/>
    <w:rsid w:val="003016F5"/>
    <w:rsid w:val="003032BD"/>
    <w:rsid w:val="0030368B"/>
    <w:rsid w:val="00304C0E"/>
    <w:rsid w:val="00306054"/>
    <w:rsid w:val="00306988"/>
    <w:rsid w:val="003100A2"/>
    <w:rsid w:val="00310708"/>
    <w:rsid w:val="003113C0"/>
    <w:rsid w:val="00312248"/>
    <w:rsid w:val="00314579"/>
    <w:rsid w:val="00314DF2"/>
    <w:rsid w:val="00316C44"/>
    <w:rsid w:val="0032285C"/>
    <w:rsid w:val="00323764"/>
    <w:rsid w:val="0032556A"/>
    <w:rsid w:val="003268A9"/>
    <w:rsid w:val="003277EF"/>
    <w:rsid w:val="00327D9D"/>
    <w:rsid w:val="00331996"/>
    <w:rsid w:val="00332ADD"/>
    <w:rsid w:val="00341871"/>
    <w:rsid w:val="003420CF"/>
    <w:rsid w:val="00344053"/>
    <w:rsid w:val="00352DEB"/>
    <w:rsid w:val="003549DA"/>
    <w:rsid w:val="00356112"/>
    <w:rsid w:val="00363328"/>
    <w:rsid w:val="003640F8"/>
    <w:rsid w:val="003642DA"/>
    <w:rsid w:val="0037115F"/>
    <w:rsid w:val="00372402"/>
    <w:rsid w:val="00372D13"/>
    <w:rsid w:val="00373BE9"/>
    <w:rsid w:val="00374235"/>
    <w:rsid w:val="00376F0E"/>
    <w:rsid w:val="003778CE"/>
    <w:rsid w:val="00377A4A"/>
    <w:rsid w:val="00383F97"/>
    <w:rsid w:val="00385608"/>
    <w:rsid w:val="003868B7"/>
    <w:rsid w:val="00386A4E"/>
    <w:rsid w:val="0038750C"/>
    <w:rsid w:val="00387B52"/>
    <w:rsid w:val="00392084"/>
    <w:rsid w:val="00396ED1"/>
    <w:rsid w:val="003A0153"/>
    <w:rsid w:val="003A04AB"/>
    <w:rsid w:val="003A0D1F"/>
    <w:rsid w:val="003B0077"/>
    <w:rsid w:val="003B23AA"/>
    <w:rsid w:val="003B5BC1"/>
    <w:rsid w:val="003B7FEF"/>
    <w:rsid w:val="003C4948"/>
    <w:rsid w:val="003C4B78"/>
    <w:rsid w:val="003C5F49"/>
    <w:rsid w:val="003C61BE"/>
    <w:rsid w:val="003D126D"/>
    <w:rsid w:val="003D2442"/>
    <w:rsid w:val="003D36DF"/>
    <w:rsid w:val="003D47A1"/>
    <w:rsid w:val="003E1D13"/>
    <w:rsid w:val="003E42AA"/>
    <w:rsid w:val="003E4F06"/>
    <w:rsid w:val="003E5650"/>
    <w:rsid w:val="003F0DA8"/>
    <w:rsid w:val="003F19D5"/>
    <w:rsid w:val="003F1F0E"/>
    <w:rsid w:val="003F1FEB"/>
    <w:rsid w:val="003F3146"/>
    <w:rsid w:val="00401A72"/>
    <w:rsid w:val="00401F53"/>
    <w:rsid w:val="00402325"/>
    <w:rsid w:val="00403A5F"/>
    <w:rsid w:val="00406C63"/>
    <w:rsid w:val="00407738"/>
    <w:rsid w:val="00410F9D"/>
    <w:rsid w:val="00411752"/>
    <w:rsid w:val="00411C76"/>
    <w:rsid w:val="00412EE9"/>
    <w:rsid w:val="00412F9A"/>
    <w:rsid w:val="00414CD1"/>
    <w:rsid w:val="0041571C"/>
    <w:rsid w:val="004169BF"/>
    <w:rsid w:val="004221DC"/>
    <w:rsid w:val="00422C44"/>
    <w:rsid w:val="00423006"/>
    <w:rsid w:val="004232FC"/>
    <w:rsid w:val="004242B2"/>
    <w:rsid w:val="004251C5"/>
    <w:rsid w:val="00425211"/>
    <w:rsid w:val="00426B2E"/>
    <w:rsid w:val="00427529"/>
    <w:rsid w:val="00431FA7"/>
    <w:rsid w:val="00432480"/>
    <w:rsid w:val="00432599"/>
    <w:rsid w:val="00437A88"/>
    <w:rsid w:val="00440B8A"/>
    <w:rsid w:val="00446EB1"/>
    <w:rsid w:val="00452113"/>
    <w:rsid w:val="004523EB"/>
    <w:rsid w:val="00452C8E"/>
    <w:rsid w:val="0045320E"/>
    <w:rsid w:val="0045338C"/>
    <w:rsid w:val="00454252"/>
    <w:rsid w:val="004550CA"/>
    <w:rsid w:val="0045673E"/>
    <w:rsid w:val="004567FF"/>
    <w:rsid w:val="00456B82"/>
    <w:rsid w:val="00456E6B"/>
    <w:rsid w:val="00460BEB"/>
    <w:rsid w:val="00460D1E"/>
    <w:rsid w:val="00461A8B"/>
    <w:rsid w:val="00461AFB"/>
    <w:rsid w:val="00461C9D"/>
    <w:rsid w:val="00462142"/>
    <w:rsid w:val="00462328"/>
    <w:rsid w:val="004626DB"/>
    <w:rsid w:val="004632C9"/>
    <w:rsid w:val="00463E8E"/>
    <w:rsid w:val="00463EF3"/>
    <w:rsid w:val="00464FBA"/>
    <w:rsid w:val="00466282"/>
    <w:rsid w:val="00471BE2"/>
    <w:rsid w:val="00474965"/>
    <w:rsid w:val="00474CF4"/>
    <w:rsid w:val="00477E7E"/>
    <w:rsid w:val="0048157E"/>
    <w:rsid w:val="004824B0"/>
    <w:rsid w:val="00482B67"/>
    <w:rsid w:val="00483CC5"/>
    <w:rsid w:val="00484368"/>
    <w:rsid w:val="00484990"/>
    <w:rsid w:val="00491A51"/>
    <w:rsid w:val="0049509E"/>
    <w:rsid w:val="004A1360"/>
    <w:rsid w:val="004A2598"/>
    <w:rsid w:val="004A6C31"/>
    <w:rsid w:val="004B0A73"/>
    <w:rsid w:val="004B4C10"/>
    <w:rsid w:val="004B7DF6"/>
    <w:rsid w:val="004C093F"/>
    <w:rsid w:val="004C16C9"/>
    <w:rsid w:val="004C6B90"/>
    <w:rsid w:val="004C7D56"/>
    <w:rsid w:val="004D0D41"/>
    <w:rsid w:val="004D1446"/>
    <w:rsid w:val="004D2F84"/>
    <w:rsid w:val="004E3ECE"/>
    <w:rsid w:val="004E48E7"/>
    <w:rsid w:val="004E51A2"/>
    <w:rsid w:val="004E66AF"/>
    <w:rsid w:val="004E6D65"/>
    <w:rsid w:val="004F1285"/>
    <w:rsid w:val="004F4B27"/>
    <w:rsid w:val="004F4F72"/>
    <w:rsid w:val="004F5346"/>
    <w:rsid w:val="005005F9"/>
    <w:rsid w:val="005012EE"/>
    <w:rsid w:val="0050173A"/>
    <w:rsid w:val="005023AE"/>
    <w:rsid w:val="00504BA4"/>
    <w:rsid w:val="00511A67"/>
    <w:rsid w:val="005142DC"/>
    <w:rsid w:val="00514914"/>
    <w:rsid w:val="005172D4"/>
    <w:rsid w:val="00520953"/>
    <w:rsid w:val="00520A54"/>
    <w:rsid w:val="00520C14"/>
    <w:rsid w:val="00523760"/>
    <w:rsid w:val="005255A6"/>
    <w:rsid w:val="005260DE"/>
    <w:rsid w:val="0052628E"/>
    <w:rsid w:val="00526384"/>
    <w:rsid w:val="0052721F"/>
    <w:rsid w:val="00527DA3"/>
    <w:rsid w:val="00530E2F"/>
    <w:rsid w:val="005319FF"/>
    <w:rsid w:val="00533862"/>
    <w:rsid w:val="00535471"/>
    <w:rsid w:val="00535672"/>
    <w:rsid w:val="00540E7C"/>
    <w:rsid w:val="00543463"/>
    <w:rsid w:val="005454A6"/>
    <w:rsid w:val="00550E24"/>
    <w:rsid w:val="00550FE6"/>
    <w:rsid w:val="00553715"/>
    <w:rsid w:val="005542A3"/>
    <w:rsid w:val="005578A5"/>
    <w:rsid w:val="0056002E"/>
    <w:rsid w:val="0056013F"/>
    <w:rsid w:val="00562707"/>
    <w:rsid w:val="00563CBB"/>
    <w:rsid w:val="005641CA"/>
    <w:rsid w:val="005655D1"/>
    <w:rsid w:val="00565DD9"/>
    <w:rsid w:val="00566888"/>
    <w:rsid w:val="00566FF6"/>
    <w:rsid w:val="00570F40"/>
    <w:rsid w:val="00571487"/>
    <w:rsid w:val="00573CDD"/>
    <w:rsid w:val="00574735"/>
    <w:rsid w:val="0058199C"/>
    <w:rsid w:val="00582A09"/>
    <w:rsid w:val="00582EDD"/>
    <w:rsid w:val="00586818"/>
    <w:rsid w:val="00587DC6"/>
    <w:rsid w:val="005922F9"/>
    <w:rsid w:val="00596B5A"/>
    <w:rsid w:val="005A2C39"/>
    <w:rsid w:val="005A2E35"/>
    <w:rsid w:val="005A2E65"/>
    <w:rsid w:val="005A5D59"/>
    <w:rsid w:val="005B2D8D"/>
    <w:rsid w:val="005B5A42"/>
    <w:rsid w:val="005B68EE"/>
    <w:rsid w:val="005C1B3C"/>
    <w:rsid w:val="005C3D41"/>
    <w:rsid w:val="005C69EE"/>
    <w:rsid w:val="005C6F89"/>
    <w:rsid w:val="005D0FA0"/>
    <w:rsid w:val="005D1CFC"/>
    <w:rsid w:val="005D1D54"/>
    <w:rsid w:val="005D3ABF"/>
    <w:rsid w:val="005D4333"/>
    <w:rsid w:val="005D5222"/>
    <w:rsid w:val="005D7D3A"/>
    <w:rsid w:val="005E0512"/>
    <w:rsid w:val="005E197F"/>
    <w:rsid w:val="005E1A0B"/>
    <w:rsid w:val="005E3713"/>
    <w:rsid w:val="005E3D84"/>
    <w:rsid w:val="005E4BE5"/>
    <w:rsid w:val="005E5281"/>
    <w:rsid w:val="005E5A46"/>
    <w:rsid w:val="005F7597"/>
    <w:rsid w:val="006011C0"/>
    <w:rsid w:val="00602994"/>
    <w:rsid w:val="0060313B"/>
    <w:rsid w:val="00605DA0"/>
    <w:rsid w:val="006065A9"/>
    <w:rsid w:val="00607B73"/>
    <w:rsid w:val="00610CE2"/>
    <w:rsid w:val="006126D3"/>
    <w:rsid w:val="00615181"/>
    <w:rsid w:val="00616A4A"/>
    <w:rsid w:val="00617BFB"/>
    <w:rsid w:val="00622A6C"/>
    <w:rsid w:val="006230F9"/>
    <w:rsid w:val="00623178"/>
    <w:rsid w:val="00623E3D"/>
    <w:rsid w:val="00625430"/>
    <w:rsid w:val="00632E1A"/>
    <w:rsid w:val="00634EF3"/>
    <w:rsid w:val="006359D3"/>
    <w:rsid w:val="00635A8D"/>
    <w:rsid w:val="00647AF9"/>
    <w:rsid w:val="00647F94"/>
    <w:rsid w:val="0065206D"/>
    <w:rsid w:val="00653699"/>
    <w:rsid w:val="00653713"/>
    <w:rsid w:val="00653FC3"/>
    <w:rsid w:val="00654405"/>
    <w:rsid w:val="006548B7"/>
    <w:rsid w:val="006558FF"/>
    <w:rsid w:val="00656AC6"/>
    <w:rsid w:val="0066230F"/>
    <w:rsid w:val="00664746"/>
    <w:rsid w:val="00664B68"/>
    <w:rsid w:val="00665868"/>
    <w:rsid w:val="00671123"/>
    <w:rsid w:val="00675224"/>
    <w:rsid w:val="006762A0"/>
    <w:rsid w:val="006774AA"/>
    <w:rsid w:val="00677B03"/>
    <w:rsid w:val="0068372F"/>
    <w:rsid w:val="006844DD"/>
    <w:rsid w:val="006847C1"/>
    <w:rsid w:val="00685E33"/>
    <w:rsid w:val="00687008"/>
    <w:rsid w:val="006875AB"/>
    <w:rsid w:val="006962E7"/>
    <w:rsid w:val="006973A5"/>
    <w:rsid w:val="006A3802"/>
    <w:rsid w:val="006A5DE8"/>
    <w:rsid w:val="006B2B67"/>
    <w:rsid w:val="006B2CB6"/>
    <w:rsid w:val="006B5DFB"/>
    <w:rsid w:val="006B66C1"/>
    <w:rsid w:val="006B7EF2"/>
    <w:rsid w:val="006C45AD"/>
    <w:rsid w:val="006C4B46"/>
    <w:rsid w:val="006C552F"/>
    <w:rsid w:val="006D0354"/>
    <w:rsid w:val="006D0A8C"/>
    <w:rsid w:val="006D0EA6"/>
    <w:rsid w:val="006D6CD1"/>
    <w:rsid w:val="006D71B4"/>
    <w:rsid w:val="006D7F95"/>
    <w:rsid w:val="006E2EFB"/>
    <w:rsid w:val="006E3A30"/>
    <w:rsid w:val="006E4558"/>
    <w:rsid w:val="006E751B"/>
    <w:rsid w:val="006F052B"/>
    <w:rsid w:val="006F491C"/>
    <w:rsid w:val="00701103"/>
    <w:rsid w:val="0070265C"/>
    <w:rsid w:val="00703022"/>
    <w:rsid w:val="00703A80"/>
    <w:rsid w:val="00706A7F"/>
    <w:rsid w:val="00707161"/>
    <w:rsid w:val="00715356"/>
    <w:rsid w:val="00715C35"/>
    <w:rsid w:val="00715D14"/>
    <w:rsid w:val="007176C6"/>
    <w:rsid w:val="00721679"/>
    <w:rsid w:val="007217F9"/>
    <w:rsid w:val="00721993"/>
    <w:rsid w:val="00721A64"/>
    <w:rsid w:val="00724D3B"/>
    <w:rsid w:val="00727167"/>
    <w:rsid w:val="007314A4"/>
    <w:rsid w:val="00734E33"/>
    <w:rsid w:val="00735734"/>
    <w:rsid w:val="0073684E"/>
    <w:rsid w:val="00740371"/>
    <w:rsid w:val="00740475"/>
    <w:rsid w:val="00740F67"/>
    <w:rsid w:val="00742FF0"/>
    <w:rsid w:val="00744BD1"/>
    <w:rsid w:val="0074590F"/>
    <w:rsid w:val="00746152"/>
    <w:rsid w:val="007464CA"/>
    <w:rsid w:val="00750E39"/>
    <w:rsid w:val="007538AE"/>
    <w:rsid w:val="007546EF"/>
    <w:rsid w:val="0075483C"/>
    <w:rsid w:val="00756459"/>
    <w:rsid w:val="00756B85"/>
    <w:rsid w:val="007577B1"/>
    <w:rsid w:val="00757E93"/>
    <w:rsid w:val="0076111E"/>
    <w:rsid w:val="00761C6A"/>
    <w:rsid w:val="00763A77"/>
    <w:rsid w:val="00767224"/>
    <w:rsid w:val="007712C9"/>
    <w:rsid w:val="0077179A"/>
    <w:rsid w:val="00783F14"/>
    <w:rsid w:val="0078627D"/>
    <w:rsid w:val="00787C21"/>
    <w:rsid w:val="00792982"/>
    <w:rsid w:val="007963F9"/>
    <w:rsid w:val="007A36DC"/>
    <w:rsid w:val="007A3C3C"/>
    <w:rsid w:val="007A47F6"/>
    <w:rsid w:val="007A5B74"/>
    <w:rsid w:val="007A66E9"/>
    <w:rsid w:val="007A6BCC"/>
    <w:rsid w:val="007A7B44"/>
    <w:rsid w:val="007B2509"/>
    <w:rsid w:val="007B68DE"/>
    <w:rsid w:val="007B7053"/>
    <w:rsid w:val="007C037B"/>
    <w:rsid w:val="007C5867"/>
    <w:rsid w:val="007C6C40"/>
    <w:rsid w:val="007D0559"/>
    <w:rsid w:val="007D0C7A"/>
    <w:rsid w:val="007D26A9"/>
    <w:rsid w:val="007D54F3"/>
    <w:rsid w:val="007D5F2F"/>
    <w:rsid w:val="007D64C5"/>
    <w:rsid w:val="007E09C1"/>
    <w:rsid w:val="007E5C86"/>
    <w:rsid w:val="007E6970"/>
    <w:rsid w:val="007E6D70"/>
    <w:rsid w:val="007E784A"/>
    <w:rsid w:val="007F3677"/>
    <w:rsid w:val="007F5B56"/>
    <w:rsid w:val="007F5F95"/>
    <w:rsid w:val="007F67D9"/>
    <w:rsid w:val="00801ACA"/>
    <w:rsid w:val="008024E8"/>
    <w:rsid w:val="00803891"/>
    <w:rsid w:val="00805B93"/>
    <w:rsid w:val="0080635A"/>
    <w:rsid w:val="008074C7"/>
    <w:rsid w:val="00807FD6"/>
    <w:rsid w:val="0081076A"/>
    <w:rsid w:val="00811DFA"/>
    <w:rsid w:val="00812E12"/>
    <w:rsid w:val="008147CE"/>
    <w:rsid w:val="00814844"/>
    <w:rsid w:val="00814983"/>
    <w:rsid w:val="00816B3C"/>
    <w:rsid w:val="0081713E"/>
    <w:rsid w:val="008174AD"/>
    <w:rsid w:val="008225D0"/>
    <w:rsid w:val="0082312F"/>
    <w:rsid w:val="00823C9E"/>
    <w:rsid w:val="00825E2B"/>
    <w:rsid w:val="008267CD"/>
    <w:rsid w:val="008300D6"/>
    <w:rsid w:val="00833095"/>
    <w:rsid w:val="0083437C"/>
    <w:rsid w:val="0083437F"/>
    <w:rsid w:val="00836C46"/>
    <w:rsid w:val="008406CC"/>
    <w:rsid w:val="00840BDF"/>
    <w:rsid w:val="00841DEE"/>
    <w:rsid w:val="00846ACA"/>
    <w:rsid w:val="00847772"/>
    <w:rsid w:val="008507B1"/>
    <w:rsid w:val="00850FA8"/>
    <w:rsid w:val="00852585"/>
    <w:rsid w:val="00852924"/>
    <w:rsid w:val="00855A63"/>
    <w:rsid w:val="008564A8"/>
    <w:rsid w:val="00856CF7"/>
    <w:rsid w:val="0087270B"/>
    <w:rsid w:val="008757D6"/>
    <w:rsid w:val="00876669"/>
    <w:rsid w:val="00876FD2"/>
    <w:rsid w:val="00877EC2"/>
    <w:rsid w:val="008803A7"/>
    <w:rsid w:val="00880CD5"/>
    <w:rsid w:val="0088678E"/>
    <w:rsid w:val="00891DA8"/>
    <w:rsid w:val="00892A65"/>
    <w:rsid w:val="00895762"/>
    <w:rsid w:val="00897619"/>
    <w:rsid w:val="008A01E1"/>
    <w:rsid w:val="008A4C53"/>
    <w:rsid w:val="008A5061"/>
    <w:rsid w:val="008A5A0B"/>
    <w:rsid w:val="008A62A1"/>
    <w:rsid w:val="008A6314"/>
    <w:rsid w:val="008B1812"/>
    <w:rsid w:val="008B5A33"/>
    <w:rsid w:val="008C06B9"/>
    <w:rsid w:val="008C21ED"/>
    <w:rsid w:val="008C47A2"/>
    <w:rsid w:val="008C5390"/>
    <w:rsid w:val="008D0E64"/>
    <w:rsid w:val="008D1AF1"/>
    <w:rsid w:val="008D1E4B"/>
    <w:rsid w:val="008D2128"/>
    <w:rsid w:val="008D2C67"/>
    <w:rsid w:val="008D3ED7"/>
    <w:rsid w:val="008D484D"/>
    <w:rsid w:val="008D4CAE"/>
    <w:rsid w:val="008D51C7"/>
    <w:rsid w:val="008E5B45"/>
    <w:rsid w:val="008E75E9"/>
    <w:rsid w:val="008F07C6"/>
    <w:rsid w:val="008F3BC2"/>
    <w:rsid w:val="009016A5"/>
    <w:rsid w:val="00902015"/>
    <w:rsid w:val="00902108"/>
    <w:rsid w:val="009039E3"/>
    <w:rsid w:val="0090475E"/>
    <w:rsid w:val="0090488B"/>
    <w:rsid w:val="00904F96"/>
    <w:rsid w:val="0091014A"/>
    <w:rsid w:val="0091057F"/>
    <w:rsid w:val="009106B3"/>
    <w:rsid w:val="009123E9"/>
    <w:rsid w:val="009133EA"/>
    <w:rsid w:val="009144B7"/>
    <w:rsid w:val="00914FD0"/>
    <w:rsid w:val="00916D5B"/>
    <w:rsid w:val="00920B5B"/>
    <w:rsid w:val="00920DD9"/>
    <w:rsid w:val="00922DEA"/>
    <w:rsid w:val="009235B4"/>
    <w:rsid w:val="009243B2"/>
    <w:rsid w:val="00924EA2"/>
    <w:rsid w:val="0092544B"/>
    <w:rsid w:val="00930DAC"/>
    <w:rsid w:val="00931F1A"/>
    <w:rsid w:val="009402DE"/>
    <w:rsid w:val="00940726"/>
    <w:rsid w:val="0094188E"/>
    <w:rsid w:val="00944618"/>
    <w:rsid w:val="00944A16"/>
    <w:rsid w:val="00946362"/>
    <w:rsid w:val="009501BA"/>
    <w:rsid w:val="0095525C"/>
    <w:rsid w:val="00957FF4"/>
    <w:rsid w:val="00960BE3"/>
    <w:rsid w:val="009618F0"/>
    <w:rsid w:val="00962BB6"/>
    <w:rsid w:val="00963B82"/>
    <w:rsid w:val="00972A21"/>
    <w:rsid w:val="00974D9B"/>
    <w:rsid w:val="0097505B"/>
    <w:rsid w:val="00975F5F"/>
    <w:rsid w:val="00976424"/>
    <w:rsid w:val="009769D9"/>
    <w:rsid w:val="00981BB6"/>
    <w:rsid w:val="00984873"/>
    <w:rsid w:val="009850FC"/>
    <w:rsid w:val="009853FF"/>
    <w:rsid w:val="00985E58"/>
    <w:rsid w:val="00986699"/>
    <w:rsid w:val="00991981"/>
    <w:rsid w:val="00991DD6"/>
    <w:rsid w:val="009A07B4"/>
    <w:rsid w:val="009A0C5A"/>
    <w:rsid w:val="009A18CC"/>
    <w:rsid w:val="009A1C26"/>
    <w:rsid w:val="009A36BE"/>
    <w:rsid w:val="009A40B7"/>
    <w:rsid w:val="009A420B"/>
    <w:rsid w:val="009B1B40"/>
    <w:rsid w:val="009B435B"/>
    <w:rsid w:val="009B44DB"/>
    <w:rsid w:val="009B5321"/>
    <w:rsid w:val="009C0F13"/>
    <w:rsid w:val="009C1501"/>
    <w:rsid w:val="009C7A3D"/>
    <w:rsid w:val="009D108D"/>
    <w:rsid w:val="009D3DF6"/>
    <w:rsid w:val="009D4F1E"/>
    <w:rsid w:val="009D76B9"/>
    <w:rsid w:val="009E0133"/>
    <w:rsid w:val="009E2220"/>
    <w:rsid w:val="009E2FE0"/>
    <w:rsid w:val="009E4667"/>
    <w:rsid w:val="009E5B10"/>
    <w:rsid w:val="009E71FC"/>
    <w:rsid w:val="009F055B"/>
    <w:rsid w:val="009F542F"/>
    <w:rsid w:val="009F63A9"/>
    <w:rsid w:val="009F6AAF"/>
    <w:rsid w:val="009F6BF3"/>
    <w:rsid w:val="009F743D"/>
    <w:rsid w:val="00A0011F"/>
    <w:rsid w:val="00A00EE9"/>
    <w:rsid w:val="00A02FA3"/>
    <w:rsid w:val="00A12D7A"/>
    <w:rsid w:val="00A13110"/>
    <w:rsid w:val="00A13A88"/>
    <w:rsid w:val="00A14578"/>
    <w:rsid w:val="00A1723D"/>
    <w:rsid w:val="00A203D3"/>
    <w:rsid w:val="00A20973"/>
    <w:rsid w:val="00A20C64"/>
    <w:rsid w:val="00A21B44"/>
    <w:rsid w:val="00A24668"/>
    <w:rsid w:val="00A32DE4"/>
    <w:rsid w:val="00A336DF"/>
    <w:rsid w:val="00A352BA"/>
    <w:rsid w:val="00A36047"/>
    <w:rsid w:val="00A42B7B"/>
    <w:rsid w:val="00A4345D"/>
    <w:rsid w:val="00A5134B"/>
    <w:rsid w:val="00A51464"/>
    <w:rsid w:val="00A528EF"/>
    <w:rsid w:val="00A54109"/>
    <w:rsid w:val="00A72E47"/>
    <w:rsid w:val="00A74B20"/>
    <w:rsid w:val="00A75575"/>
    <w:rsid w:val="00A769F6"/>
    <w:rsid w:val="00A80BF7"/>
    <w:rsid w:val="00A843DB"/>
    <w:rsid w:val="00A845B6"/>
    <w:rsid w:val="00A84FD1"/>
    <w:rsid w:val="00A868ED"/>
    <w:rsid w:val="00A8797E"/>
    <w:rsid w:val="00A9127D"/>
    <w:rsid w:val="00A96303"/>
    <w:rsid w:val="00A96DAC"/>
    <w:rsid w:val="00AA03DE"/>
    <w:rsid w:val="00AA32B3"/>
    <w:rsid w:val="00AA3988"/>
    <w:rsid w:val="00AA4807"/>
    <w:rsid w:val="00AA4B19"/>
    <w:rsid w:val="00AA7382"/>
    <w:rsid w:val="00AB1690"/>
    <w:rsid w:val="00AB4FDE"/>
    <w:rsid w:val="00AB6064"/>
    <w:rsid w:val="00AC0A6F"/>
    <w:rsid w:val="00AC0F68"/>
    <w:rsid w:val="00AC11B1"/>
    <w:rsid w:val="00AC2B4D"/>
    <w:rsid w:val="00AC3DBE"/>
    <w:rsid w:val="00AC414D"/>
    <w:rsid w:val="00AC53F3"/>
    <w:rsid w:val="00AC67E2"/>
    <w:rsid w:val="00AC70E9"/>
    <w:rsid w:val="00AC7C4D"/>
    <w:rsid w:val="00AD00E6"/>
    <w:rsid w:val="00AD1A15"/>
    <w:rsid w:val="00AD2F8D"/>
    <w:rsid w:val="00AD32AB"/>
    <w:rsid w:val="00AE13A2"/>
    <w:rsid w:val="00AE1904"/>
    <w:rsid w:val="00AE1B68"/>
    <w:rsid w:val="00AE28B3"/>
    <w:rsid w:val="00AE3C9E"/>
    <w:rsid w:val="00AF094A"/>
    <w:rsid w:val="00AF1582"/>
    <w:rsid w:val="00AF50C9"/>
    <w:rsid w:val="00AF56B4"/>
    <w:rsid w:val="00AF6937"/>
    <w:rsid w:val="00AF75E6"/>
    <w:rsid w:val="00AF7AC5"/>
    <w:rsid w:val="00AF7B37"/>
    <w:rsid w:val="00B00C06"/>
    <w:rsid w:val="00B02661"/>
    <w:rsid w:val="00B03559"/>
    <w:rsid w:val="00B0492E"/>
    <w:rsid w:val="00B04C59"/>
    <w:rsid w:val="00B064EB"/>
    <w:rsid w:val="00B07C6A"/>
    <w:rsid w:val="00B07DD7"/>
    <w:rsid w:val="00B11757"/>
    <w:rsid w:val="00B11983"/>
    <w:rsid w:val="00B11A61"/>
    <w:rsid w:val="00B11D8D"/>
    <w:rsid w:val="00B13E5E"/>
    <w:rsid w:val="00B140C4"/>
    <w:rsid w:val="00B14418"/>
    <w:rsid w:val="00B14CEA"/>
    <w:rsid w:val="00B22E44"/>
    <w:rsid w:val="00B22F74"/>
    <w:rsid w:val="00B243E0"/>
    <w:rsid w:val="00B25208"/>
    <w:rsid w:val="00B26F4D"/>
    <w:rsid w:val="00B2767B"/>
    <w:rsid w:val="00B30494"/>
    <w:rsid w:val="00B305C7"/>
    <w:rsid w:val="00B30F62"/>
    <w:rsid w:val="00B31C7D"/>
    <w:rsid w:val="00B33032"/>
    <w:rsid w:val="00B41611"/>
    <w:rsid w:val="00B420A9"/>
    <w:rsid w:val="00B436DA"/>
    <w:rsid w:val="00B449F7"/>
    <w:rsid w:val="00B5033C"/>
    <w:rsid w:val="00B5277C"/>
    <w:rsid w:val="00B5457E"/>
    <w:rsid w:val="00B562E7"/>
    <w:rsid w:val="00B6075E"/>
    <w:rsid w:val="00B60C54"/>
    <w:rsid w:val="00B6173E"/>
    <w:rsid w:val="00B61F7F"/>
    <w:rsid w:val="00B62DA0"/>
    <w:rsid w:val="00B64681"/>
    <w:rsid w:val="00B64BBA"/>
    <w:rsid w:val="00B65ED0"/>
    <w:rsid w:val="00B6689A"/>
    <w:rsid w:val="00B67B30"/>
    <w:rsid w:val="00B73576"/>
    <w:rsid w:val="00B7450D"/>
    <w:rsid w:val="00B755ED"/>
    <w:rsid w:val="00B76DE8"/>
    <w:rsid w:val="00B80CC3"/>
    <w:rsid w:val="00B8497C"/>
    <w:rsid w:val="00B85A8A"/>
    <w:rsid w:val="00B87049"/>
    <w:rsid w:val="00B8710D"/>
    <w:rsid w:val="00B92A7F"/>
    <w:rsid w:val="00B93234"/>
    <w:rsid w:val="00B93D48"/>
    <w:rsid w:val="00B95F4C"/>
    <w:rsid w:val="00B96A01"/>
    <w:rsid w:val="00B9739B"/>
    <w:rsid w:val="00BA0F33"/>
    <w:rsid w:val="00BA4EAB"/>
    <w:rsid w:val="00BB3B13"/>
    <w:rsid w:val="00BB4D11"/>
    <w:rsid w:val="00BB57D3"/>
    <w:rsid w:val="00BC0309"/>
    <w:rsid w:val="00BC3F65"/>
    <w:rsid w:val="00BC722F"/>
    <w:rsid w:val="00BD07AA"/>
    <w:rsid w:val="00BD6580"/>
    <w:rsid w:val="00BD79E2"/>
    <w:rsid w:val="00BE2295"/>
    <w:rsid w:val="00BE280D"/>
    <w:rsid w:val="00BF50DB"/>
    <w:rsid w:val="00BF6FA7"/>
    <w:rsid w:val="00BF7FB0"/>
    <w:rsid w:val="00C02A45"/>
    <w:rsid w:val="00C0428C"/>
    <w:rsid w:val="00C11AC3"/>
    <w:rsid w:val="00C13A55"/>
    <w:rsid w:val="00C1644A"/>
    <w:rsid w:val="00C17778"/>
    <w:rsid w:val="00C1791C"/>
    <w:rsid w:val="00C230CC"/>
    <w:rsid w:val="00C24C0D"/>
    <w:rsid w:val="00C24C10"/>
    <w:rsid w:val="00C24F15"/>
    <w:rsid w:val="00C2612C"/>
    <w:rsid w:val="00C26419"/>
    <w:rsid w:val="00C26633"/>
    <w:rsid w:val="00C26FBD"/>
    <w:rsid w:val="00C27F11"/>
    <w:rsid w:val="00C301C5"/>
    <w:rsid w:val="00C30F17"/>
    <w:rsid w:val="00C329B0"/>
    <w:rsid w:val="00C33A47"/>
    <w:rsid w:val="00C347AD"/>
    <w:rsid w:val="00C41FCB"/>
    <w:rsid w:val="00C428C9"/>
    <w:rsid w:val="00C42EF1"/>
    <w:rsid w:val="00C43A13"/>
    <w:rsid w:val="00C43F43"/>
    <w:rsid w:val="00C44BA8"/>
    <w:rsid w:val="00C45C55"/>
    <w:rsid w:val="00C46258"/>
    <w:rsid w:val="00C471AB"/>
    <w:rsid w:val="00C47FA7"/>
    <w:rsid w:val="00C50A8A"/>
    <w:rsid w:val="00C52DFD"/>
    <w:rsid w:val="00C54D87"/>
    <w:rsid w:val="00C56E2B"/>
    <w:rsid w:val="00C60892"/>
    <w:rsid w:val="00C6296C"/>
    <w:rsid w:val="00C644EC"/>
    <w:rsid w:val="00C64E15"/>
    <w:rsid w:val="00C65E09"/>
    <w:rsid w:val="00C67F6A"/>
    <w:rsid w:val="00C72DB3"/>
    <w:rsid w:val="00C76AA4"/>
    <w:rsid w:val="00C77E52"/>
    <w:rsid w:val="00C838E1"/>
    <w:rsid w:val="00C85C8C"/>
    <w:rsid w:val="00C869EA"/>
    <w:rsid w:val="00CA015E"/>
    <w:rsid w:val="00CA1F71"/>
    <w:rsid w:val="00CA2DC2"/>
    <w:rsid w:val="00CA7CDC"/>
    <w:rsid w:val="00CB2268"/>
    <w:rsid w:val="00CB4007"/>
    <w:rsid w:val="00CB5DD1"/>
    <w:rsid w:val="00CB5EA4"/>
    <w:rsid w:val="00CB73FE"/>
    <w:rsid w:val="00CC19B5"/>
    <w:rsid w:val="00CC340D"/>
    <w:rsid w:val="00CC364B"/>
    <w:rsid w:val="00CC5204"/>
    <w:rsid w:val="00CC62B6"/>
    <w:rsid w:val="00CC6BCB"/>
    <w:rsid w:val="00CD4C3D"/>
    <w:rsid w:val="00CE06EA"/>
    <w:rsid w:val="00CE1CDA"/>
    <w:rsid w:val="00CE5299"/>
    <w:rsid w:val="00CE62CA"/>
    <w:rsid w:val="00CE7B2E"/>
    <w:rsid w:val="00CF52BC"/>
    <w:rsid w:val="00CF7D13"/>
    <w:rsid w:val="00D0076A"/>
    <w:rsid w:val="00D0234A"/>
    <w:rsid w:val="00D02773"/>
    <w:rsid w:val="00D0751A"/>
    <w:rsid w:val="00D16C33"/>
    <w:rsid w:val="00D17B45"/>
    <w:rsid w:val="00D202B4"/>
    <w:rsid w:val="00D22E25"/>
    <w:rsid w:val="00D2373E"/>
    <w:rsid w:val="00D23B1E"/>
    <w:rsid w:val="00D249DD"/>
    <w:rsid w:val="00D2518D"/>
    <w:rsid w:val="00D30EED"/>
    <w:rsid w:val="00D31552"/>
    <w:rsid w:val="00D31B7C"/>
    <w:rsid w:val="00D3466E"/>
    <w:rsid w:val="00D35770"/>
    <w:rsid w:val="00D374AB"/>
    <w:rsid w:val="00D4025F"/>
    <w:rsid w:val="00D403C5"/>
    <w:rsid w:val="00D41C2F"/>
    <w:rsid w:val="00D44860"/>
    <w:rsid w:val="00D4509F"/>
    <w:rsid w:val="00D47383"/>
    <w:rsid w:val="00D4751A"/>
    <w:rsid w:val="00D529E5"/>
    <w:rsid w:val="00D547FB"/>
    <w:rsid w:val="00D5556C"/>
    <w:rsid w:val="00D55AA2"/>
    <w:rsid w:val="00D6067F"/>
    <w:rsid w:val="00D62218"/>
    <w:rsid w:val="00D62436"/>
    <w:rsid w:val="00D670A8"/>
    <w:rsid w:val="00D711D6"/>
    <w:rsid w:val="00D71A55"/>
    <w:rsid w:val="00D74B86"/>
    <w:rsid w:val="00D7511F"/>
    <w:rsid w:val="00D751C6"/>
    <w:rsid w:val="00D75C3E"/>
    <w:rsid w:val="00D77473"/>
    <w:rsid w:val="00D830D9"/>
    <w:rsid w:val="00D830F7"/>
    <w:rsid w:val="00D83DE8"/>
    <w:rsid w:val="00D84CB7"/>
    <w:rsid w:val="00D86201"/>
    <w:rsid w:val="00D9428C"/>
    <w:rsid w:val="00D96CED"/>
    <w:rsid w:val="00D96D79"/>
    <w:rsid w:val="00D96E70"/>
    <w:rsid w:val="00DA2446"/>
    <w:rsid w:val="00DA348C"/>
    <w:rsid w:val="00DA3D3E"/>
    <w:rsid w:val="00DA5BC1"/>
    <w:rsid w:val="00DA7388"/>
    <w:rsid w:val="00DA7AF8"/>
    <w:rsid w:val="00DB02EF"/>
    <w:rsid w:val="00DB30C5"/>
    <w:rsid w:val="00DC0EDF"/>
    <w:rsid w:val="00DC2C8C"/>
    <w:rsid w:val="00DC3DA6"/>
    <w:rsid w:val="00DC47DE"/>
    <w:rsid w:val="00DC714B"/>
    <w:rsid w:val="00DD4EAF"/>
    <w:rsid w:val="00DD6111"/>
    <w:rsid w:val="00DE01AD"/>
    <w:rsid w:val="00DE2FED"/>
    <w:rsid w:val="00DE458F"/>
    <w:rsid w:val="00DE741F"/>
    <w:rsid w:val="00DE7A41"/>
    <w:rsid w:val="00DF00D8"/>
    <w:rsid w:val="00E0531C"/>
    <w:rsid w:val="00E071F8"/>
    <w:rsid w:val="00E1080E"/>
    <w:rsid w:val="00E162E7"/>
    <w:rsid w:val="00E20E50"/>
    <w:rsid w:val="00E26605"/>
    <w:rsid w:val="00E26B1D"/>
    <w:rsid w:val="00E30A57"/>
    <w:rsid w:val="00E30D37"/>
    <w:rsid w:val="00E34D31"/>
    <w:rsid w:val="00E41474"/>
    <w:rsid w:val="00E42125"/>
    <w:rsid w:val="00E451BE"/>
    <w:rsid w:val="00E45EE6"/>
    <w:rsid w:val="00E475D6"/>
    <w:rsid w:val="00E50019"/>
    <w:rsid w:val="00E50980"/>
    <w:rsid w:val="00E52A07"/>
    <w:rsid w:val="00E531BD"/>
    <w:rsid w:val="00E53605"/>
    <w:rsid w:val="00E53ED6"/>
    <w:rsid w:val="00E544FA"/>
    <w:rsid w:val="00E550FC"/>
    <w:rsid w:val="00E572E3"/>
    <w:rsid w:val="00E57764"/>
    <w:rsid w:val="00E61B61"/>
    <w:rsid w:val="00E622FD"/>
    <w:rsid w:val="00E6256F"/>
    <w:rsid w:val="00E6273D"/>
    <w:rsid w:val="00E62855"/>
    <w:rsid w:val="00E62FD2"/>
    <w:rsid w:val="00E64FB4"/>
    <w:rsid w:val="00E67A2F"/>
    <w:rsid w:val="00E7202C"/>
    <w:rsid w:val="00E74FA7"/>
    <w:rsid w:val="00E80DA2"/>
    <w:rsid w:val="00E82788"/>
    <w:rsid w:val="00E84B35"/>
    <w:rsid w:val="00E905E3"/>
    <w:rsid w:val="00E90FB6"/>
    <w:rsid w:val="00E91C78"/>
    <w:rsid w:val="00E9204D"/>
    <w:rsid w:val="00E9381B"/>
    <w:rsid w:val="00E953C5"/>
    <w:rsid w:val="00E958A5"/>
    <w:rsid w:val="00EA02C9"/>
    <w:rsid w:val="00EA12FB"/>
    <w:rsid w:val="00EA2E03"/>
    <w:rsid w:val="00EA41CB"/>
    <w:rsid w:val="00EA4C58"/>
    <w:rsid w:val="00EA7B2B"/>
    <w:rsid w:val="00EA7F9C"/>
    <w:rsid w:val="00EB4B3B"/>
    <w:rsid w:val="00EB64D3"/>
    <w:rsid w:val="00EC15D4"/>
    <w:rsid w:val="00EC216F"/>
    <w:rsid w:val="00EC445F"/>
    <w:rsid w:val="00EC56C2"/>
    <w:rsid w:val="00EC6805"/>
    <w:rsid w:val="00EC7EDD"/>
    <w:rsid w:val="00ED0E96"/>
    <w:rsid w:val="00ED17E0"/>
    <w:rsid w:val="00ED57B4"/>
    <w:rsid w:val="00ED5912"/>
    <w:rsid w:val="00ED634C"/>
    <w:rsid w:val="00EE11F9"/>
    <w:rsid w:val="00EE1A94"/>
    <w:rsid w:val="00EE1B9E"/>
    <w:rsid w:val="00EE393E"/>
    <w:rsid w:val="00EE6B7A"/>
    <w:rsid w:val="00EE6D4B"/>
    <w:rsid w:val="00EE7A5B"/>
    <w:rsid w:val="00EF023E"/>
    <w:rsid w:val="00EF04B5"/>
    <w:rsid w:val="00EF0D63"/>
    <w:rsid w:val="00EF22E4"/>
    <w:rsid w:val="00EF267B"/>
    <w:rsid w:val="00EF3743"/>
    <w:rsid w:val="00EF39F7"/>
    <w:rsid w:val="00EF539A"/>
    <w:rsid w:val="00EF5DDB"/>
    <w:rsid w:val="00EF71B7"/>
    <w:rsid w:val="00EF7836"/>
    <w:rsid w:val="00EF7906"/>
    <w:rsid w:val="00F02F97"/>
    <w:rsid w:val="00F043FD"/>
    <w:rsid w:val="00F068AA"/>
    <w:rsid w:val="00F126EA"/>
    <w:rsid w:val="00F12AC0"/>
    <w:rsid w:val="00F12C08"/>
    <w:rsid w:val="00F14A55"/>
    <w:rsid w:val="00F14EB7"/>
    <w:rsid w:val="00F15D72"/>
    <w:rsid w:val="00F21BC6"/>
    <w:rsid w:val="00F25D83"/>
    <w:rsid w:val="00F26E37"/>
    <w:rsid w:val="00F27C19"/>
    <w:rsid w:val="00F35050"/>
    <w:rsid w:val="00F353A3"/>
    <w:rsid w:val="00F35A72"/>
    <w:rsid w:val="00F4356B"/>
    <w:rsid w:val="00F470DD"/>
    <w:rsid w:val="00F47A23"/>
    <w:rsid w:val="00F47EE7"/>
    <w:rsid w:val="00F50A7F"/>
    <w:rsid w:val="00F51812"/>
    <w:rsid w:val="00F51CD2"/>
    <w:rsid w:val="00F520CD"/>
    <w:rsid w:val="00F55426"/>
    <w:rsid w:val="00F55C23"/>
    <w:rsid w:val="00F57462"/>
    <w:rsid w:val="00F60FCD"/>
    <w:rsid w:val="00F62F77"/>
    <w:rsid w:val="00F634A2"/>
    <w:rsid w:val="00F653B4"/>
    <w:rsid w:val="00F65903"/>
    <w:rsid w:val="00F66031"/>
    <w:rsid w:val="00F67486"/>
    <w:rsid w:val="00F70FD0"/>
    <w:rsid w:val="00F73AC6"/>
    <w:rsid w:val="00F80E0D"/>
    <w:rsid w:val="00F82DE6"/>
    <w:rsid w:val="00F85C37"/>
    <w:rsid w:val="00F91344"/>
    <w:rsid w:val="00F91938"/>
    <w:rsid w:val="00F970B2"/>
    <w:rsid w:val="00F97BD0"/>
    <w:rsid w:val="00FA497E"/>
    <w:rsid w:val="00FA55EA"/>
    <w:rsid w:val="00FA5747"/>
    <w:rsid w:val="00FA7CDC"/>
    <w:rsid w:val="00FB158C"/>
    <w:rsid w:val="00FB4F90"/>
    <w:rsid w:val="00FC0165"/>
    <w:rsid w:val="00FC755D"/>
    <w:rsid w:val="00FD69E4"/>
    <w:rsid w:val="00FD6B76"/>
    <w:rsid w:val="00FD7155"/>
    <w:rsid w:val="00FD7896"/>
    <w:rsid w:val="00FE054F"/>
    <w:rsid w:val="00FE1927"/>
    <w:rsid w:val="00FE1BEA"/>
    <w:rsid w:val="00FE1C98"/>
    <w:rsid w:val="00FE3D25"/>
    <w:rsid w:val="00FE5CA7"/>
    <w:rsid w:val="00FE5CC9"/>
    <w:rsid w:val="00FF0812"/>
    <w:rsid w:val="00FF2722"/>
    <w:rsid w:val="00FF3870"/>
    <w:rsid w:val="00FF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cce6dc"/>
    </o:shapedefaults>
    <o:shapelayout v:ext="edit">
      <o:idmap v:ext="edit" data="1"/>
    </o:shapelayout>
  </w:shapeDefaults>
  <w:decimalSymbol w:val="."/>
  <w:listSeparator w:val=","/>
  <w14:docId w14:val="4EECB9F9"/>
  <w15:docId w15:val="{2F8C4808-2101-46B6-BB92-B6B35308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71C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link w:val="afd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7538AE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7538AE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7538AE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7538AE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7538AE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7538AE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7538AE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7538AE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7538AE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7538AE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7538AE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7538AE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7538A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7538AE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7538A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7538AE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7538AE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7538AE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7538AE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7538AE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7538AE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303110P3">
    <w:name w:val="3廳_T03表格註內文03_1._10P(縮3字)"/>
    <w:qFormat/>
    <w:rsid w:val="007538AE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101A16P851">
    <w:name w:val="3廳_T01表頭標題01A_16P標楷85%緊縮1以上"/>
    <w:basedOn w:val="3T010116P"/>
    <w:qFormat/>
    <w:rsid w:val="007538AE"/>
    <w:rPr>
      <w:spacing w:val="-28"/>
      <w:w w:val="85"/>
    </w:rPr>
  </w:style>
  <w:style w:type="paragraph" w:customStyle="1" w:styleId="3LT010116P">
    <w:name w:val="3廳_LT01表頭標題01_16P標楷"/>
    <w:basedOn w:val="3T010116P"/>
    <w:qFormat/>
    <w:rsid w:val="002F6691"/>
    <w:pPr>
      <w:tabs>
        <w:tab w:val="clear" w:pos="540"/>
        <w:tab w:val="clear" w:pos="4800"/>
      </w:tabs>
      <w:ind w:left="2098"/>
      <w:jc w:val="left"/>
    </w:pPr>
  </w:style>
  <w:style w:type="character" w:styleId="afe">
    <w:name w:val="page number"/>
    <w:basedOn w:val="a0"/>
    <w:semiHidden/>
    <w:rsid w:val="0048157E"/>
  </w:style>
  <w:style w:type="paragraph" w:customStyle="1" w:styleId="aff">
    <w:name w:val="註"/>
    <w:basedOn w:val="a"/>
    <w:rsid w:val="0048157E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48157E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00020P">
    <w:name w:val="3廳_T00表頭標題00_20P標楷_乙部份"/>
    <w:next w:val="a"/>
    <w:qFormat/>
    <w:rsid w:val="0048157E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48157E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48157E"/>
    <w:pPr>
      <w:ind w:leftChars="250" w:left="550"/>
    </w:pPr>
  </w:style>
  <w:style w:type="paragraph" w:customStyle="1" w:styleId="aff0">
    <w:name w:val="乙篇主文"/>
    <w:basedOn w:val="a"/>
    <w:link w:val="aff1"/>
    <w:rsid w:val="007A7B44"/>
    <w:pPr>
      <w:widowControl w:val="0"/>
      <w:overflowPunct/>
      <w:spacing w:line="400" w:lineRule="exact"/>
    </w:pPr>
    <w:rPr>
      <w:rFonts w:hAnsi="Times New Roman" w:cs="Times New Roman"/>
    </w:rPr>
  </w:style>
  <w:style w:type="character" w:customStyle="1" w:styleId="aff1">
    <w:name w:val="乙篇主文 字元"/>
    <w:link w:val="aff0"/>
    <w:locked/>
    <w:rsid w:val="007A7B44"/>
    <w:rPr>
      <w:rFonts w:ascii="標楷體" w:eastAsia="標楷體" w:hAnsi="Times New Roman" w:cs="Times New Roman"/>
    </w:rPr>
  </w:style>
  <w:style w:type="character" w:styleId="aff2">
    <w:name w:val="annotation reference"/>
    <w:basedOn w:val="a0"/>
    <w:uiPriority w:val="99"/>
    <w:semiHidden/>
    <w:unhideWhenUsed/>
    <w:rsid w:val="00960BE3"/>
    <w:rPr>
      <w:sz w:val="18"/>
      <w:szCs w:val="18"/>
    </w:rPr>
  </w:style>
  <w:style w:type="paragraph" w:styleId="aff3">
    <w:name w:val="annotation text"/>
    <w:basedOn w:val="a"/>
    <w:link w:val="aff4"/>
    <w:uiPriority w:val="99"/>
    <w:semiHidden/>
    <w:unhideWhenUsed/>
    <w:rsid w:val="00960BE3"/>
    <w:pPr>
      <w:jc w:val="left"/>
    </w:pPr>
  </w:style>
  <w:style w:type="character" w:customStyle="1" w:styleId="aff4">
    <w:name w:val="註解文字 字元"/>
    <w:basedOn w:val="a0"/>
    <w:link w:val="aff3"/>
    <w:uiPriority w:val="99"/>
    <w:semiHidden/>
    <w:rsid w:val="00960BE3"/>
    <w:rPr>
      <w:rFonts w:ascii="標楷體" w:eastAsia="標楷體" w:hAnsi="標楷體" w:cs="標楷體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960BE3"/>
    <w:rPr>
      <w:b/>
      <w:bCs/>
    </w:rPr>
  </w:style>
  <w:style w:type="character" w:customStyle="1" w:styleId="aff6">
    <w:name w:val="註解主旨 字元"/>
    <w:basedOn w:val="aff4"/>
    <w:link w:val="aff5"/>
    <w:uiPriority w:val="99"/>
    <w:semiHidden/>
    <w:rsid w:val="00960BE3"/>
    <w:rPr>
      <w:rFonts w:ascii="標楷體" w:eastAsia="標楷體" w:hAnsi="標楷體" w:cs="標楷體"/>
      <w:b/>
      <w:bCs/>
    </w:rPr>
  </w:style>
  <w:style w:type="character" w:customStyle="1" w:styleId="afd">
    <w:name w:val="清單段落 字元"/>
    <w:basedOn w:val="a0"/>
    <w:link w:val="afc"/>
    <w:uiPriority w:val="34"/>
    <w:locked/>
    <w:rsid w:val="00B30F62"/>
    <w:rPr>
      <w:rFonts w:ascii="Times New Roman" w:eastAsia="標楷體" w:hAnsi="Times New Roman" w:cs="Times New Roman"/>
      <w:szCs w:val="20"/>
    </w:rPr>
  </w:style>
  <w:style w:type="paragraph" w:customStyle="1" w:styleId="aff7">
    <w:name w:val="標題（一）"/>
    <w:basedOn w:val="a"/>
    <w:rsid w:val="00A42B7B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paragraph" w:styleId="aff8">
    <w:name w:val="footnote text"/>
    <w:basedOn w:val="a"/>
    <w:link w:val="aff9"/>
    <w:uiPriority w:val="99"/>
    <w:rsid w:val="00EC445F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f9">
    <w:name w:val="註腳文字 字元"/>
    <w:basedOn w:val="a0"/>
    <w:link w:val="aff8"/>
    <w:uiPriority w:val="99"/>
    <w:rsid w:val="00EC445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E4C45-2888-4B13-A969-36EBF734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279</TotalTime>
  <Pages>5</Pages>
  <Words>1121</Words>
  <Characters>6395</Characters>
  <Application>Microsoft Office Word</Application>
  <DocSecurity>0</DocSecurity>
  <Lines>53</Lines>
  <Paragraphs>15</Paragraphs>
  <ScaleCrop>false</ScaleCrop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42</cp:revision>
  <cp:lastPrinted>2026-07-02T07:50:00Z</cp:lastPrinted>
  <dcterms:created xsi:type="dcterms:W3CDTF">2025-06-23T06:00:00Z</dcterms:created>
  <dcterms:modified xsi:type="dcterms:W3CDTF">2026-07-10T06:14:00Z</dcterms:modified>
</cp:coreProperties>
</file>