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5DE5B" w14:textId="37D04B94" w:rsidR="00F63841" w:rsidRPr="00E26ADC" w:rsidRDefault="00022DB2" w:rsidP="00CE285C">
      <w:pPr>
        <w:spacing w:afterLines="20" w:after="72" w:line="0" w:lineRule="atLeast"/>
        <w:ind w:firstLineChars="300" w:firstLine="961"/>
        <w:jc w:val="both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3</w:t>
      </w:r>
      <w:r w:rsidR="00446A03">
        <w:rPr>
          <w:rFonts w:ascii="標楷體" w:eastAsia="標楷體" w:hAnsi="標楷體" w:hint="eastAsia"/>
          <w:b/>
          <w:sz w:val="32"/>
          <w:szCs w:val="32"/>
        </w:rPr>
        <w:t>.</w:t>
      </w:r>
      <w:r w:rsidR="001F3419" w:rsidRPr="001F3419">
        <w:rPr>
          <w:rFonts w:ascii="標楷體" w:eastAsia="標楷體" w:hAnsi="標楷體" w:hint="eastAsia"/>
          <w:b/>
          <w:sz w:val="32"/>
          <w:szCs w:val="32"/>
        </w:rPr>
        <w:t>國防醫學院</w:t>
      </w:r>
      <w:r w:rsidR="00DC13B5">
        <w:rPr>
          <w:rFonts w:ascii="標楷體" w:eastAsia="標楷體" w:hAnsi="標楷體" w:hint="eastAsia"/>
          <w:b/>
          <w:sz w:val="32"/>
          <w:szCs w:val="32"/>
        </w:rPr>
        <w:t>（</w:t>
      </w:r>
      <w:r w:rsidR="004150DF">
        <w:rPr>
          <w:rFonts w:ascii="標楷體" w:eastAsia="標楷體" w:hAnsi="標楷體" w:hint="eastAsia"/>
          <w:b/>
          <w:sz w:val="32"/>
          <w:szCs w:val="32"/>
        </w:rPr>
        <w:t>國防醫學大學</w:t>
      </w:r>
      <w:r w:rsidR="00DC13B5">
        <w:rPr>
          <w:rFonts w:ascii="標楷體" w:eastAsia="標楷體" w:hAnsi="標楷體" w:hint="eastAsia"/>
          <w:b/>
          <w:sz w:val="32"/>
          <w:szCs w:val="32"/>
        </w:rPr>
        <w:t>）</w:t>
      </w:r>
      <w:r w:rsidR="001F3419" w:rsidRPr="001F3419">
        <w:rPr>
          <w:rFonts w:ascii="標楷體" w:eastAsia="標楷體" w:hAnsi="標楷體" w:hint="eastAsia"/>
          <w:b/>
          <w:sz w:val="32"/>
          <w:szCs w:val="32"/>
        </w:rPr>
        <w:t>軍事教育</w:t>
      </w:r>
      <w:r w:rsidR="00E26ADC" w:rsidRPr="00E26ADC">
        <w:rPr>
          <w:rFonts w:ascii="標楷體" w:eastAsia="標楷體" w:hAnsi="標楷體" w:hint="eastAsia"/>
          <w:b/>
          <w:sz w:val="32"/>
          <w:szCs w:val="32"/>
        </w:rPr>
        <w:t>基金</w:t>
      </w:r>
    </w:p>
    <w:tbl>
      <w:tblPr>
        <w:tblW w:w="5001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1421"/>
        <w:gridCol w:w="1421"/>
        <w:gridCol w:w="1421"/>
        <w:gridCol w:w="1421"/>
        <w:gridCol w:w="1427"/>
        <w:gridCol w:w="657"/>
      </w:tblGrid>
      <w:tr w:rsidR="001770FF" w14:paraId="4F1DE45E" w14:textId="77777777" w:rsidTr="00D30A82">
        <w:trPr>
          <w:trHeight w:val="624"/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089023A7" w14:textId="3CBB3F1D" w:rsidR="001D27D0" w:rsidRDefault="001770FF" w:rsidP="002334BE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1F3419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</w:t>
            </w:r>
            <w:r w:rsidR="00DC13B5">
              <w:rPr>
                <w:rFonts w:ascii="標楷體" w:eastAsia="標楷體" w:hAnsi="標楷體" w:hint="eastAsia"/>
                <w:b/>
                <w:sz w:val="32"/>
                <w:u w:val="single"/>
              </w:rPr>
              <w:t>（</w:t>
            </w:r>
            <w:r w:rsidR="004150DF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國防醫學大學</w:t>
            </w:r>
            <w:r w:rsidR="00DC13B5">
              <w:rPr>
                <w:rFonts w:ascii="標楷體" w:eastAsia="標楷體" w:hAnsi="標楷體" w:hint="eastAsia"/>
                <w:b/>
                <w:sz w:val="32"/>
                <w:u w:val="single"/>
              </w:rPr>
              <w:t>）</w:t>
            </w:r>
            <w:r w:rsidR="001F3419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軍事教育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餘絀審定表　</w:t>
            </w:r>
          </w:p>
          <w:p w14:paraId="1CB461F0" w14:textId="7158163F" w:rsidR="00CD12AA" w:rsidRDefault="001770FF" w:rsidP="00D30A82">
            <w:pPr>
              <w:tabs>
                <w:tab w:val="left" w:pos="4622"/>
                <w:tab w:val="left" w:pos="8756"/>
              </w:tabs>
              <w:snapToGrid w:val="0"/>
              <w:ind w:leftChars="-5" w:left="-12" w:rightChars="2" w:right="5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11</w:t>
            </w:r>
            <w:r w:rsidR="003378EC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12278" w14:paraId="5B73673C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  <w:jc w:val="center"/>
        </w:trPr>
        <w:tc>
          <w:tcPr>
            <w:tcW w:w="1195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8CEBC1F" w14:textId="77777777" w:rsidR="001770FF" w:rsidRDefault="001770FF" w:rsidP="00ED2BD8">
            <w:pPr>
              <w:spacing w:line="280" w:lineRule="exact"/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</w:tcBorders>
            <w:vAlign w:val="center"/>
          </w:tcPr>
          <w:p w14:paraId="3E13C029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</w:tcBorders>
            <w:vAlign w:val="center"/>
          </w:tcPr>
          <w:p w14:paraId="16BFC900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</w:tcBorders>
            <w:vAlign w:val="center"/>
          </w:tcPr>
          <w:p w14:paraId="568ED240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696" w:type="pct"/>
            <w:vMerge w:val="restart"/>
            <w:tcBorders>
              <w:top w:val="single" w:sz="8" w:space="0" w:color="auto"/>
            </w:tcBorders>
            <w:vAlign w:val="center"/>
          </w:tcPr>
          <w:p w14:paraId="4024C581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1022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DB9C10D" w14:textId="77777777" w:rsidR="001770FF" w:rsidRDefault="001770FF" w:rsidP="00B36543">
            <w:pPr>
              <w:spacing w:line="280" w:lineRule="exact"/>
              <w:ind w:leftChars="20" w:left="48" w:right="12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3A2FEBBC" w14:textId="77777777" w:rsidR="001770FF" w:rsidRDefault="001770FF" w:rsidP="00B36543">
            <w:pPr>
              <w:spacing w:line="280" w:lineRule="exact"/>
              <w:ind w:leftChars="20" w:left="48" w:right="-30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12278" w14:paraId="15F3B693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  <w:jc w:val="center"/>
        </w:trPr>
        <w:tc>
          <w:tcPr>
            <w:tcW w:w="1195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4C3DC3" w14:textId="77777777" w:rsidR="001770FF" w:rsidRDefault="001770FF" w:rsidP="00ED2BD8">
            <w:pPr>
              <w:spacing w:line="28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6" w:type="pct"/>
            <w:vMerge/>
            <w:tcBorders>
              <w:bottom w:val="single" w:sz="8" w:space="0" w:color="auto"/>
            </w:tcBorders>
            <w:vAlign w:val="center"/>
          </w:tcPr>
          <w:p w14:paraId="08EA614C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6" w:type="pct"/>
            <w:vMerge/>
            <w:tcBorders>
              <w:bottom w:val="single" w:sz="8" w:space="0" w:color="auto"/>
            </w:tcBorders>
            <w:vAlign w:val="center"/>
          </w:tcPr>
          <w:p w14:paraId="22A3530A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6" w:type="pct"/>
            <w:vMerge/>
            <w:tcBorders>
              <w:bottom w:val="single" w:sz="8" w:space="0" w:color="auto"/>
            </w:tcBorders>
            <w:vAlign w:val="center"/>
          </w:tcPr>
          <w:p w14:paraId="6EB56379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6" w:type="pct"/>
            <w:vMerge/>
            <w:tcBorders>
              <w:bottom w:val="single" w:sz="8" w:space="0" w:color="auto"/>
            </w:tcBorders>
            <w:vAlign w:val="center"/>
          </w:tcPr>
          <w:p w14:paraId="3FB605AE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9" w:type="pct"/>
            <w:tcBorders>
              <w:bottom w:val="single" w:sz="8" w:space="0" w:color="auto"/>
            </w:tcBorders>
            <w:vAlign w:val="center"/>
          </w:tcPr>
          <w:p w14:paraId="4504AD44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4" w:type="pct"/>
            <w:tcBorders>
              <w:bottom w:val="single" w:sz="8" w:space="0" w:color="auto"/>
              <w:right w:val="nil"/>
            </w:tcBorders>
            <w:vAlign w:val="center"/>
          </w:tcPr>
          <w:p w14:paraId="5F77E75D" w14:textId="77777777" w:rsidR="001770FF" w:rsidRDefault="001770FF" w:rsidP="00ED2BD8">
            <w:pPr>
              <w:spacing w:line="28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3378EC" w:rsidRPr="00571258" w14:paraId="01C5B3CC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41AFEC6F" w14:textId="5222F50D" w:rsidR="003378EC" w:rsidRPr="00571258" w:rsidRDefault="003378EC" w:rsidP="0033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50E3FA9" w14:textId="7599F214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751,519,000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5EACE7FF" w14:textId="5812B7CA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832,029,675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2A4D04EB" w14:textId="636DD42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7C278B2" w14:textId="62D05FE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832,029,675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2A9D2FE3" w14:textId="2B8EA5C9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80,510,675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B42EE87" w14:textId="733A6A5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10.71</w:t>
            </w:r>
          </w:p>
        </w:tc>
      </w:tr>
      <w:tr w:rsidR="003378EC" w:rsidRPr="00571258" w14:paraId="72DBD35F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188F4B3D" w14:textId="4B47AC82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教學收入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C462A7E" w14:textId="7DE2EF4A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335,719,000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AD9119E" w14:textId="3A25B0F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382,998,691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485BF2E" w14:textId="0B13D922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0A0406F4" w14:textId="561C9059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382,998,691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578B7DCE" w14:textId="7D9E59AC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47,279,691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1D662666" w14:textId="2A7057B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14.08</w:t>
            </w:r>
          </w:p>
        </w:tc>
      </w:tr>
      <w:tr w:rsidR="003378EC" w:rsidRPr="00571258" w14:paraId="01A81303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7648C5D1" w14:textId="4C13DB4A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0D9C8C0" w14:textId="73DFE40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1,500,000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DF76843" w14:textId="6321DF7C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3,525,866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7678524" w14:textId="5B593E68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96B95C4" w14:textId="0D8DC69F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3,525,866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4F5D31F4" w14:textId="701F5195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2,025,866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5524EDB" w14:textId="4C156843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135.06</w:t>
            </w:r>
          </w:p>
        </w:tc>
      </w:tr>
      <w:tr w:rsidR="003378EC" w:rsidRPr="00571258" w14:paraId="60E10941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27EDF956" w14:textId="0E4648B0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F832844" w14:textId="7D00D94A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414,300,000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5AC9DBF" w14:textId="33F44FE9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445,505,118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A2C6CF3" w14:textId="2CBF4155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55C6179" w14:textId="11F361A2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445,505,118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34142577" w14:textId="1C666B86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31,205,118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3EE1D27" w14:textId="13FA455A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7.53</w:t>
            </w:r>
          </w:p>
        </w:tc>
      </w:tr>
      <w:tr w:rsidR="003378EC" w:rsidRPr="00571258" w14:paraId="6E097F09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6503FE89" w14:textId="5F195FA9" w:rsidR="003378EC" w:rsidRPr="00571258" w:rsidRDefault="003378EC" w:rsidP="0033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548B385" w14:textId="4533B1A6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837,749,000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11BE8C8" w14:textId="2055573B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890,888,045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6BE16FA" w14:textId="72E61FDD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58431E4" w14:textId="0ED7965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890,888,045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0B7AACBB" w14:textId="5F85CD5F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53,139,045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7C413E8C" w14:textId="386215EA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6.34</w:t>
            </w:r>
          </w:p>
        </w:tc>
      </w:tr>
      <w:tr w:rsidR="003378EC" w:rsidRPr="00571258" w14:paraId="27293615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7D5B77F9" w14:textId="425C7ADF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教學成本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9168777" w14:textId="71399C7C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687,569,000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057AB63" w14:textId="76DE93F6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727,409,353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2E56AF8F" w14:textId="360615FE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E99DC70" w14:textId="1E1DCE83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727,409,353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7FAA8635" w14:textId="1D2AC2DB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39,840,353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BEB9112" w14:textId="746C338E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5.79</w:t>
            </w:r>
          </w:p>
        </w:tc>
      </w:tr>
      <w:tr w:rsidR="003378EC" w:rsidRPr="00571258" w14:paraId="239556CB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730C9599" w14:textId="2C1CC19F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4D403D8" w14:textId="6531283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5,580,000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4A459A7" w14:textId="29E44703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4,666,842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00100987" w14:textId="4E38D40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024A39D1" w14:textId="0CCA281E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4,666,842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7498BC20" w14:textId="22802A19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- 913,158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275FDC6" w14:textId="6EB5CC15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- 16.36</w:t>
            </w:r>
          </w:p>
        </w:tc>
      </w:tr>
      <w:tr w:rsidR="003378EC" w:rsidRPr="00571258" w14:paraId="4DD96703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332F76A0" w14:textId="3D461162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EE6998A" w14:textId="2AA57F6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21,283,000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2F9D0C90" w14:textId="65871C4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45,079,745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6F7CA74" w14:textId="27F3E583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5B1E8B52" w14:textId="0F57852F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45,079,745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3DD3B80F" w14:textId="42A9CE8F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23,796,745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7E48E72B" w14:textId="74A2B3C4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111.81</w:t>
            </w:r>
          </w:p>
        </w:tc>
      </w:tr>
      <w:tr w:rsidR="003378EC" w:rsidRPr="00571258" w14:paraId="471B5871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2851CAD0" w14:textId="5C926E67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4DE568A" w14:textId="014163D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123,061,000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0AAE930" w14:textId="1C04B52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113,324,598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77C0B658" w14:textId="140AECE3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7203AFE" w14:textId="4D05A07F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113,324,598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6A83E0D6" w14:textId="3161806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- 9,736,402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0556548" w14:textId="3FE00BB4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- 7.91</w:t>
            </w:r>
          </w:p>
        </w:tc>
      </w:tr>
      <w:tr w:rsidR="003378EC" w:rsidRPr="00571258" w14:paraId="4CB0EE67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7F1CC65B" w14:textId="19355C9D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0DF29310" w14:textId="277F20BE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256,000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2E0085FC" w14:textId="5745EB8B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407,507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520DEB9" w14:textId="72FE0656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90D58AB" w14:textId="19C48C6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407,507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500F5C74" w14:textId="704BD8E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151,507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785AC127" w14:textId="3D1E594D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59.18</w:t>
            </w:r>
          </w:p>
        </w:tc>
      </w:tr>
      <w:tr w:rsidR="003378EC" w:rsidRPr="00571258" w14:paraId="03C9DBA4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3AB6BB5D" w14:textId="490AD119" w:rsidR="003378EC" w:rsidRPr="00571258" w:rsidRDefault="003378EC" w:rsidP="003378EC">
            <w:pPr>
              <w:ind w:rightChars="-12" w:right="-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0F3E9F60" w14:textId="5AD3114C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- 86,230,000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7074EF61" w14:textId="5FF75BA9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- 58,858,370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51103D58" w14:textId="0237F6BF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770E4264" w14:textId="30EE425C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- 58,858,370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7915E5F8" w14:textId="78B07A46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27,371,630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8244DCF" w14:textId="0247A6BE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- 31.74</w:t>
            </w:r>
          </w:p>
        </w:tc>
      </w:tr>
      <w:tr w:rsidR="003378EC" w:rsidRPr="00571258" w14:paraId="49952BA8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71FBC318" w14:textId="47012CDD" w:rsidR="003378EC" w:rsidRPr="00571258" w:rsidRDefault="003378EC" w:rsidP="0033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278697A" w14:textId="1F807145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31,425,000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0734D9A" w14:textId="411049D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62,388,186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2274F672" w14:textId="1B57601A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7C1F43A9" w14:textId="023BB0A6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62,388,186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567398D6" w14:textId="2DE932E5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30,963,186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2BBB400E" w14:textId="7FD142DC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98.53</w:t>
            </w:r>
          </w:p>
        </w:tc>
      </w:tr>
      <w:tr w:rsidR="003378EC" w:rsidRPr="00571258" w14:paraId="4409B116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7AB8AC50" w14:textId="38D74140" w:rsidR="003378EC" w:rsidRPr="00571258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9B76290" w14:textId="6311B92A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465,000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2B4CFE90" w14:textId="2E66DE3B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3,109,678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3CEA265" w14:textId="28797D3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938CC7D" w14:textId="2357DFE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3,109,678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4309C268" w14:textId="5ED6ECC4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2,644,678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6873F84E" w14:textId="7440FF64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568.75</w:t>
            </w:r>
          </w:p>
        </w:tc>
      </w:tr>
      <w:tr w:rsidR="003378EC" w:rsidRPr="00571258" w14:paraId="246C33DD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42DB7049" w14:textId="0B258699" w:rsidR="003378EC" w:rsidRPr="00571258" w:rsidRDefault="003378EC" w:rsidP="003378EC">
            <w:pPr>
              <w:ind w:leftChars="108" w:left="259" w:rightChars="18" w:right="43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  <w:r>
              <w:rPr>
                <w:rFonts w:ascii="標楷體" w:eastAsia="標楷體" w:hAnsi="標楷體" w:hint="eastAsia"/>
                <w:kern w:val="0"/>
                <w:sz w:val="22"/>
              </w:rPr>
              <w:t xml:space="preserve">    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776F6B72" w14:textId="1D92121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30,960,000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0879E6D5" w14:textId="54AA3738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59,278,508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7993AF1" w14:textId="485639B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5C7706EA" w14:textId="4B73573B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59,278,508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5D513744" w14:textId="7B3F061C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28,318,508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0FC21A00" w14:textId="45370309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91.47</w:t>
            </w:r>
          </w:p>
        </w:tc>
      </w:tr>
      <w:tr w:rsidR="003378EC" w:rsidRPr="00571258" w14:paraId="28C39F56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660E7229" w14:textId="0483B07D" w:rsidR="003378EC" w:rsidRPr="00571258" w:rsidRDefault="003378EC" w:rsidP="0033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533E76AB" w14:textId="3AAD22F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22,940,000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1E5B6DEB" w14:textId="0382108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28,152,551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4948426" w14:textId="120052FB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09E6CFD" w14:textId="0239EA02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28,152,551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18C7EED1" w14:textId="74D46D61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5,212,551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492197A6" w14:textId="6C7D6F60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22.72</w:t>
            </w:r>
          </w:p>
        </w:tc>
      </w:tr>
      <w:tr w:rsidR="003378EC" w:rsidRPr="00571258" w14:paraId="2580202F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73C46C86" w14:textId="68E65F75" w:rsidR="003378EC" w:rsidRPr="00571258" w:rsidRDefault="00EB71B6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</w:t>
            </w:r>
            <w:r>
              <w:rPr>
                <w:rFonts w:ascii="標楷體" w:eastAsia="標楷體" w:hAnsi="標楷體" w:hint="eastAsia"/>
                <w:kern w:val="0"/>
                <w:sz w:val="22"/>
              </w:rPr>
              <w:t>費用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5184390E" w14:textId="1DF05CC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588DA8F9" w14:textId="65C4E44B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409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D983EF5" w14:textId="68C33E8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4B4296C" w14:textId="0CC00247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409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6EA60E11" w14:textId="2D1EA593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409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73768959" w14:textId="4981A34B" w:rsidR="003378EC" w:rsidRPr="00621D9A" w:rsidRDefault="003378EC" w:rsidP="003378EC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EB71B6" w:rsidRPr="00571258" w14:paraId="71EB0E1C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33A5A7B3" w14:textId="291C59A7" w:rsidR="00EB71B6" w:rsidRPr="00E82C09" w:rsidRDefault="00EB71B6" w:rsidP="00EB71B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751F54CB" w14:textId="6DD3C673" w:rsidR="00EB71B6" w:rsidRPr="00E82C09" w:rsidRDefault="00EB71B6" w:rsidP="00EB71B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22,940,000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E04D69F" w14:textId="707123E8" w:rsidR="00EB71B6" w:rsidRPr="00E82C09" w:rsidRDefault="00EB71B6" w:rsidP="00EB71B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28,152,142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2AAA7ABD" w14:textId="3F7B7E7B" w:rsidR="00EB71B6" w:rsidRPr="00E82C09" w:rsidRDefault="00EB71B6" w:rsidP="00EB71B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69336A7E" w14:textId="7FB0109E" w:rsidR="00EB71B6" w:rsidRPr="00E82C09" w:rsidRDefault="00EB71B6" w:rsidP="00EB71B6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28,152,142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748948B3" w14:textId="207A78BC" w:rsidR="00EB71B6" w:rsidRPr="00E82C09" w:rsidRDefault="00EB71B6" w:rsidP="00EB71B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5,212,142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51B6EE91" w14:textId="1576772D" w:rsidR="00EB71B6" w:rsidRPr="00E82C09" w:rsidRDefault="00EB71B6" w:rsidP="00EB71B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22.72</w:t>
            </w:r>
          </w:p>
        </w:tc>
      </w:tr>
      <w:tr w:rsidR="00EB71B6" w:rsidRPr="00571258" w14:paraId="6AE70C6B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nil"/>
            </w:tcBorders>
            <w:vAlign w:val="center"/>
          </w:tcPr>
          <w:p w14:paraId="3F5F6080" w14:textId="7C7525C5" w:rsidR="00EB71B6" w:rsidRPr="00571258" w:rsidRDefault="00EB71B6" w:rsidP="00EB71B6">
            <w:pPr>
              <w:ind w:rightChars="-12" w:right="-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4905D588" w14:textId="6ECC7635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8,485,000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7FDDA3BC" w14:textId="06F8E658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34,235,635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74DF61A0" w14:textId="20805371" w:rsidR="00EB71B6" w:rsidRPr="00EB71B6" w:rsidRDefault="00EB71B6" w:rsidP="00EB71B6">
            <w:pPr>
              <w:overflowPunct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nil"/>
            </w:tcBorders>
            <w:vAlign w:val="center"/>
          </w:tcPr>
          <w:p w14:paraId="38B11A8E" w14:textId="0C9113D8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34,235,635</w:t>
            </w:r>
          </w:p>
        </w:tc>
        <w:tc>
          <w:tcPr>
            <w:tcW w:w="699" w:type="pct"/>
            <w:tcBorders>
              <w:top w:val="nil"/>
              <w:bottom w:val="nil"/>
            </w:tcBorders>
            <w:vAlign w:val="center"/>
          </w:tcPr>
          <w:p w14:paraId="7D5494EC" w14:textId="5207E1F2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25,750,635</w:t>
            </w:r>
          </w:p>
        </w:tc>
        <w:tc>
          <w:tcPr>
            <w:tcW w:w="324" w:type="pct"/>
            <w:tcBorders>
              <w:top w:val="nil"/>
              <w:bottom w:val="nil"/>
              <w:right w:val="nil"/>
            </w:tcBorders>
            <w:vAlign w:val="center"/>
          </w:tcPr>
          <w:p w14:paraId="30E20BAF" w14:textId="60735A93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B71B6">
              <w:rPr>
                <w:rFonts w:ascii="新細明體" w:hAnsi="新細明體" w:hint="eastAsia"/>
                <w:b/>
                <w:sz w:val="18"/>
                <w:szCs w:val="18"/>
              </w:rPr>
              <w:t>303.48</w:t>
            </w:r>
          </w:p>
        </w:tc>
      </w:tr>
      <w:tr w:rsidR="00EB71B6" w:rsidRPr="00571258" w14:paraId="36E279B9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195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D44887" w14:textId="3300FC90" w:rsidR="00EB71B6" w:rsidRPr="00571258" w:rsidRDefault="00EB71B6" w:rsidP="00EB71B6">
            <w:pPr>
              <w:ind w:rightChars="-12" w:right="-29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696" w:type="pct"/>
            <w:tcBorders>
              <w:top w:val="nil"/>
              <w:bottom w:val="single" w:sz="8" w:space="0" w:color="auto"/>
            </w:tcBorders>
            <w:vAlign w:val="center"/>
          </w:tcPr>
          <w:p w14:paraId="36EF2D00" w14:textId="304DAAA0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- 77,745,000</w:t>
            </w:r>
          </w:p>
        </w:tc>
        <w:tc>
          <w:tcPr>
            <w:tcW w:w="696" w:type="pct"/>
            <w:tcBorders>
              <w:top w:val="nil"/>
              <w:bottom w:val="single" w:sz="8" w:space="0" w:color="auto"/>
            </w:tcBorders>
            <w:vAlign w:val="center"/>
          </w:tcPr>
          <w:p w14:paraId="109E1732" w14:textId="05F41257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- 24,622,735</w:t>
            </w:r>
          </w:p>
        </w:tc>
        <w:tc>
          <w:tcPr>
            <w:tcW w:w="696" w:type="pct"/>
            <w:tcBorders>
              <w:top w:val="nil"/>
              <w:bottom w:val="single" w:sz="8" w:space="0" w:color="auto"/>
            </w:tcBorders>
            <w:vAlign w:val="center"/>
          </w:tcPr>
          <w:p w14:paraId="1BEC8380" w14:textId="127D75A1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nil"/>
              <w:bottom w:val="single" w:sz="8" w:space="0" w:color="auto"/>
            </w:tcBorders>
            <w:vAlign w:val="center"/>
          </w:tcPr>
          <w:p w14:paraId="5B7D9107" w14:textId="606CBAE1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- 24,622,735</w:t>
            </w:r>
          </w:p>
        </w:tc>
        <w:tc>
          <w:tcPr>
            <w:tcW w:w="699" w:type="pct"/>
            <w:tcBorders>
              <w:top w:val="nil"/>
              <w:bottom w:val="single" w:sz="8" w:space="0" w:color="auto"/>
            </w:tcBorders>
            <w:vAlign w:val="center"/>
          </w:tcPr>
          <w:p w14:paraId="7B3196FA" w14:textId="28F28C05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53,122,265</w:t>
            </w:r>
          </w:p>
        </w:tc>
        <w:tc>
          <w:tcPr>
            <w:tcW w:w="32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879E211" w14:textId="1E2E5000" w:rsidR="00EB71B6" w:rsidRPr="00EB71B6" w:rsidRDefault="00EB71B6" w:rsidP="00EB71B6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B71B6">
              <w:rPr>
                <w:rFonts w:ascii="新細明體" w:hAnsi="新細明體" w:hint="eastAsia"/>
                <w:b/>
                <w:sz w:val="18"/>
                <w:szCs w:val="18"/>
              </w:rPr>
              <w:t>- 68.33</w:t>
            </w:r>
          </w:p>
        </w:tc>
      </w:tr>
    </w:tbl>
    <w:p w14:paraId="6D8A5F77" w14:textId="77777777" w:rsidR="001770FF" w:rsidRPr="001770FF" w:rsidRDefault="001770FF" w:rsidP="0066751C">
      <w:pPr>
        <w:spacing w:line="400" w:lineRule="exact"/>
        <w:ind w:left="601" w:hangingChars="300" w:hanging="601"/>
        <w:jc w:val="both"/>
        <w:rPr>
          <w:rFonts w:ascii="標楷體" w:eastAsia="標楷體" w:hAnsi="標楷體"/>
          <w:b/>
          <w:sz w:val="20"/>
          <w:szCs w:val="32"/>
        </w:rPr>
      </w:pP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2"/>
        <w:gridCol w:w="1422"/>
        <w:gridCol w:w="1422"/>
        <w:gridCol w:w="1422"/>
        <w:gridCol w:w="1422"/>
        <w:gridCol w:w="1412"/>
        <w:gridCol w:w="718"/>
      </w:tblGrid>
      <w:tr w:rsidR="0066751C" w14:paraId="19B07833" w14:textId="77777777" w:rsidTr="003378EC">
        <w:trPr>
          <w:trHeight w:val="508"/>
          <w:jc w:val="center"/>
        </w:trPr>
        <w:tc>
          <w:tcPr>
            <w:tcW w:w="5000" w:type="pct"/>
            <w:gridSpan w:val="7"/>
          </w:tcPr>
          <w:p w14:paraId="707D4B2B" w14:textId="433F5926" w:rsidR="00CD12AA" w:rsidRDefault="0066751C" w:rsidP="002334BE">
            <w:pPr>
              <w:snapToGrid w:val="0"/>
              <w:ind w:leftChars="-132" w:left="-31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8674BF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</w:t>
            </w:r>
            <w:r w:rsidR="00DC13B5">
              <w:rPr>
                <w:rFonts w:ascii="標楷體" w:eastAsia="標楷體" w:hAnsi="標楷體" w:hint="eastAsia"/>
                <w:b/>
                <w:sz w:val="32"/>
                <w:u w:val="single"/>
              </w:rPr>
              <w:t>（</w:t>
            </w:r>
            <w:r w:rsidR="00483FBD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國防醫學大學</w:t>
            </w:r>
            <w:r w:rsidR="00DC13B5">
              <w:rPr>
                <w:rFonts w:ascii="標楷體" w:eastAsia="標楷體" w:hAnsi="標楷體" w:hint="eastAsia"/>
                <w:b/>
                <w:sz w:val="32"/>
                <w:u w:val="single"/>
              </w:rPr>
              <w:t>）</w:t>
            </w:r>
            <w:r w:rsidR="008674BF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軍事教育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餘絀撥補審定表　</w:t>
            </w:r>
          </w:p>
          <w:p w14:paraId="11B9A30A" w14:textId="7388F32C" w:rsidR="0066751C" w:rsidRDefault="0066751C" w:rsidP="00B36543">
            <w:pPr>
              <w:tabs>
                <w:tab w:val="left" w:pos="3922"/>
                <w:tab w:val="left" w:pos="8555"/>
              </w:tabs>
              <w:snapToGrid w:val="0"/>
              <w:ind w:rightChars="5" w:right="12" w:firstLineChars="265" w:firstLine="954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4572B">
              <w:rPr>
                <w:rFonts w:ascii="標楷體" w:eastAsia="標楷體" w:hAnsi="標楷體"/>
              </w:rPr>
              <w:t>11</w:t>
            </w:r>
            <w:r w:rsidR="00B103E5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6751C" w14:paraId="1B79E207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62"/>
          <w:jc w:val="center"/>
        </w:trPr>
        <w:tc>
          <w:tcPr>
            <w:tcW w:w="120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1FFED88" w14:textId="77777777" w:rsidR="0066751C" w:rsidRPr="00C93DEB" w:rsidRDefault="0066751C" w:rsidP="00ED2BD8">
            <w:pPr>
              <w:ind w:left="113" w:right="57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項目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72484C4D" w14:textId="77777777" w:rsidR="0066751C" w:rsidRPr="00C93DEB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預算數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5AA41444" w14:textId="77777777" w:rsidR="0066751C" w:rsidRPr="00C93DEB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決算數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3AA5CED" w14:textId="77777777" w:rsidR="0066751C" w:rsidRPr="00C93DEB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C93DEB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</w:tcBorders>
            <w:vAlign w:val="center"/>
          </w:tcPr>
          <w:p w14:paraId="19BBE357" w14:textId="77777777" w:rsidR="0066751C" w:rsidRPr="00C93DEB" w:rsidRDefault="0066751C" w:rsidP="00ED2BD8">
            <w:pPr>
              <w:ind w:leftChars="20" w:left="48" w:rightChars="20" w:right="48" w:firstLineChars="11" w:firstLine="26"/>
              <w:jc w:val="distribute"/>
              <w:rPr>
                <w:rFonts w:eastAsia="標楷體"/>
              </w:rPr>
            </w:pPr>
            <w:r w:rsidRPr="00C93DEB">
              <w:rPr>
                <w:rFonts w:eastAsia="標楷體" w:hint="eastAsia"/>
              </w:rPr>
              <w:t>決算審定數</w:t>
            </w:r>
          </w:p>
        </w:tc>
        <w:tc>
          <w:tcPr>
            <w:tcW w:w="103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80D4204" w14:textId="77777777" w:rsidR="0066751C" w:rsidRPr="00ED4CE0" w:rsidRDefault="0066751C" w:rsidP="00B36543">
            <w:pPr>
              <w:spacing w:line="240" w:lineRule="exact"/>
              <w:ind w:leftChars="20" w:left="48" w:rightChars="-12" w:right="-29"/>
              <w:jc w:val="distribute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0FAA8340" w14:textId="77777777" w:rsidR="0066751C" w:rsidRPr="00ED4CE0" w:rsidRDefault="0066751C" w:rsidP="00B36543">
            <w:pPr>
              <w:spacing w:line="240" w:lineRule="exact"/>
              <w:ind w:leftChars="20" w:left="48" w:rightChars="-12" w:right="-29"/>
              <w:jc w:val="distribute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66751C" w14:paraId="6D444197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120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E0EDBA" w14:textId="77777777" w:rsidR="0066751C" w:rsidRDefault="0066751C" w:rsidP="008444E8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290CC17A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6967350B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1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76ACB07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91" w:type="pct"/>
            <w:vMerge/>
            <w:tcBorders>
              <w:bottom w:val="single" w:sz="8" w:space="0" w:color="auto"/>
            </w:tcBorders>
            <w:vAlign w:val="center"/>
          </w:tcPr>
          <w:p w14:paraId="16FB91D4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686" w:type="pct"/>
            <w:tcBorders>
              <w:bottom w:val="single" w:sz="8" w:space="0" w:color="auto"/>
            </w:tcBorders>
            <w:vAlign w:val="center"/>
          </w:tcPr>
          <w:p w14:paraId="4C163407" w14:textId="77777777" w:rsidR="0066751C" w:rsidRDefault="0066751C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49" w:type="pct"/>
            <w:tcBorders>
              <w:bottom w:val="single" w:sz="8" w:space="0" w:color="auto"/>
              <w:right w:val="nil"/>
            </w:tcBorders>
            <w:vAlign w:val="center"/>
          </w:tcPr>
          <w:p w14:paraId="0AD6CB5C" w14:textId="77777777" w:rsidR="0066751C" w:rsidRPr="00ED4CE0" w:rsidRDefault="0066751C" w:rsidP="00ED2BD8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ED4CE0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3378EC" w:rsidRPr="00C346C9" w14:paraId="6639534A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201" w:type="pct"/>
            <w:tcBorders>
              <w:top w:val="nil"/>
              <w:left w:val="nil"/>
              <w:bottom w:val="nil"/>
            </w:tcBorders>
            <w:vAlign w:val="center"/>
          </w:tcPr>
          <w:p w14:paraId="6E952E65" w14:textId="3EDBE0D1" w:rsidR="003378EC" w:rsidRDefault="003378EC" w:rsidP="0033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短絀之部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C21D24C" w14:textId="375E2364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77,745,000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88DA651" w14:textId="28A69F79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24,622,735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D32633F" w14:textId="19555E4A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11617FE" w14:textId="0A9D2344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24,622,735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37A33647" w14:textId="4CEA0B97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- 53,122,265</w:t>
            </w:r>
          </w:p>
        </w:tc>
        <w:tc>
          <w:tcPr>
            <w:tcW w:w="349" w:type="pct"/>
            <w:tcBorders>
              <w:top w:val="nil"/>
              <w:bottom w:val="nil"/>
              <w:right w:val="nil"/>
            </w:tcBorders>
            <w:vAlign w:val="center"/>
          </w:tcPr>
          <w:p w14:paraId="0B6614D1" w14:textId="1EDD29C5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- 68.33</w:t>
            </w:r>
          </w:p>
        </w:tc>
      </w:tr>
      <w:tr w:rsidR="003378EC" w:rsidRPr="00C346C9" w14:paraId="1BB93363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201" w:type="pct"/>
            <w:tcBorders>
              <w:top w:val="nil"/>
              <w:left w:val="nil"/>
              <w:bottom w:val="nil"/>
            </w:tcBorders>
            <w:vAlign w:val="center"/>
          </w:tcPr>
          <w:p w14:paraId="403D3505" w14:textId="10713489" w:rsidR="003378EC" w:rsidRDefault="003378EC" w:rsidP="003378E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本期短絀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727D351" w14:textId="57FEDB15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77,745,000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DE27D61" w14:textId="72A5ADDE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24,622,735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4F0B97F" w14:textId="3FB71364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72090D02" w14:textId="74AFF5A8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24,622,735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6044F7B1" w14:textId="74C438DE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- 53,122,265</w:t>
            </w:r>
          </w:p>
        </w:tc>
        <w:tc>
          <w:tcPr>
            <w:tcW w:w="349" w:type="pct"/>
            <w:tcBorders>
              <w:top w:val="nil"/>
              <w:bottom w:val="nil"/>
              <w:right w:val="nil"/>
            </w:tcBorders>
            <w:vAlign w:val="center"/>
          </w:tcPr>
          <w:p w14:paraId="50DF25C7" w14:textId="2A6E2089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- 68.33</w:t>
            </w:r>
          </w:p>
        </w:tc>
      </w:tr>
      <w:tr w:rsidR="003378EC" w:rsidRPr="00C346C9" w14:paraId="10A360C4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201" w:type="pct"/>
            <w:tcBorders>
              <w:top w:val="nil"/>
              <w:left w:val="nil"/>
              <w:bottom w:val="nil"/>
            </w:tcBorders>
            <w:vAlign w:val="center"/>
          </w:tcPr>
          <w:p w14:paraId="2AF52C9D" w14:textId="58BE8999" w:rsidR="003378EC" w:rsidRDefault="003378EC" w:rsidP="003378E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1ABD6019" w14:textId="66B946C0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59,845,000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E1C697C" w14:textId="537D6EF2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24,622,735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307A20C" w14:textId="0170943C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6E084B1" w14:textId="56458053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24,622,735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4E4F6E70" w14:textId="41553AEB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- 35,222,265</w:t>
            </w:r>
          </w:p>
        </w:tc>
        <w:tc>
          <w:tcPr>
            <w:tcW w:w="349" w:type="pct"/>
            <w:tcBorders>
              <w:top w:val="nil"/>
              <w:bottom w:val="nil"/>
              <w:right w:val="nil"/>
            </w:tcBorders>
            <w:vAlign w:val="center"/>
          </w:tcPr>
          <w:p w14:paraId="584CAD5B" w14:textId="1BCAC06C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- 58.86</w:t>
            </w:r>
          </w:p>
        </w:tc>
      </w:tr>
      <w:tr w:rsidR="003378EC" w:rsidRPr="00C346C9" w14:paraId="271883A7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201" w:type="pct"/>
            <w:tcBorders>
              <w:top w:val="nil"/>
              <w:left w:val="nil"/>
              <w:bottom w:val="nil"/>
            </w:tcBorders>
            <w:vAlign w:val="center"/>
          </w:tcPr>
          <w:p w14:paraId="66C3F779" w14:textId="464CC440" w:rsidR="003378EC" w:rsidRDefault="003378EC" w:rsidP="003378EC">
            <w:pPr>
              <w:ind w:leftChars="108" w:left="259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撥用公積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6F9C69C" w14:textId="00B2AB54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59,845,000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3745067F" w14:textId="3B8C434B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24,622,735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6E16F5F9" w14:textId="53C91D08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01E7485F" w14:textId="6C736583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24,622,735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center"/>
          </w:tcPr>
          <w:p w14:paraId="20D0222E" w14:textId="7E9BC425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- 35,222,265</w:t>
            </w:r>
          </w:p>
        </w:tc>
        <w:tc>
          <w:tcPr>
            <w:tcW w:w="349" w:type="pct"/>
            <w:tcBorders>
              <w:top w:val="nil"/>
              <w:bottom w:val="nil"/>
              <w:right w:val="nil"/>
            </w:tcBorders>
            <w:vAlign w:val="center"/>
          </w:tcPr>
          <w:p w14:paraId="6BBC04FE" w14:textId="560C08AF" w:rsidR="003378EC" w:rsidRPr="00C346C9" w:rsidRDefault="003378EC" w:rsidP="003378E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- 58.86</w:t>
            </w:r>
          </w:p>
        </w:tc>
      </w:tr>
      <w:tr w:rsidR="003378EC" w:rsidRPr="00C346C9" w14:paraId="2889EA61" w14:textId="77777777" w:rsidTr="00D30A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  <w:jc w:val="center"/>
        </w:trPr>
        <w:tc>
          <w:tcPr>
            <w:tcW w:w="120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D8B833" w14:textId="3B886386" w:rsidR="003378EC" w:rsidRPr="00E4572B" w:rsidRDefault="003378EC" w:rsidP="003378EC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待填補之短絀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631F310D" w14:textId="30386F23" w:rsidR="003378EC" w:rsidRPr="00E4572B" w:rsidRDefault="003378EC" w:rsidP="003378EC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17,900,000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3EA9A63A" w14:textId="73B88419" w:rsidR="003378EC" w:rsidRPr="00E4572B" w:rsidRDefault="003378EC" w:rsidP="003378EC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0D5AC522" w14:textId="7A6E1E6B" w:rsidR="003378EC" w:rsidRPr="00E4572B" w:rsidRDefault="003378EC" w:rsidP="003378EC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single" w:sz="8" w:space="0" w:color="auto"/>
            </w:tcBorders>
            <w:vAlign w:val="center"/>
          </w:tcPr>
          <w:p w14:paraId="6E495675" w14:textId="138D5211" w:rsidR="003378EC" w:rsidRPr="00E4572B" w:rsidRDefault="003378EC" w:rsidP="003378EC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top w:val="nil"/>
              <w:bottom w:val="single" w:sz="8" w:space="0" w:color="auto"/>
            </w:tcBorders>
            <w:vAlign w:val="center"/>
          </w:tcPr>
          <w:p w14:paraId="0E86ADAF" w14:textId="130180E4" w:rsidR="003378EC" w:rsidRPr="00E4572B" w:rsidRDefault="003378EC" w:rsidP="003378EC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- 17,900,000</w:t>
            </w:r>
          </w:p>
        </w:tc>
        <w:tc>
          <w:tcPr>
            <w:tcW w:w="349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FC1CAB2" w14:textId="11763A90" w:rsidR="003378EC" w:rsidRPr="00E4572B" w:rsidRDefault="003378EC" w:rsidP="003378EC">
            <w:pPr>
              <w:wordWrap w:val="0"/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</w:t>
            </w:r>
            <w:r>
              <w:rPr>
                <w:rFonts w:ascii="新細明體" w:hAnsi="新細明體" w:hint="eastAsia"/>
                <w:b/>
                <w:sz w:val="18"/>
                <w:szCs w:val="18"/>
              </w:rPr>
              <w:t xml:space="preserve"> </w:t>
            </w:r>
            <w:r w:rsidRPr="00E4572B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</w:tr>
    </w:tbl>
    <w:p w14:paraId="727F6F69" w14:textId="77777777" w:rsidR="00F57D9A" w:rsidRPr="00F57D9A" w:rsidRDefault="00F57D9A" w:rsidP="00F57D9A">
      <w:pPr>
        <w:spacing w:line="20" w:lineRule="exact"/>
        <w:rPr>
          <w:sz w:val="2"/>
          <w:szCs w:val="2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6"/>
        <w:gridCol w:w="1718"/>
        <w:gridCol w:w="1718"/>
        <w:gridCol w:w="1700"/>
        <w:gridCol w:w="782"/>
      </w:tblGrid>
      <w:tr w:rsidR="00D14088" w14:paraId="5C020AFB" w14:textId="77777777" w:rsidTr="002334BE">
        <w:trPr>
          <w:trHeight w:val="423"/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1DE215DE" w14:textId="26E52EEC" w:rsidR="00D14088" w:rsidRDefault="00D14088" w:rsidP="002334BE">
            <w:pPr>
              <w:snapToGrid w:val="0"/>
              <w:ind w:leftChars="-124" w:left="-29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4C63AA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</w:t>
            </w:r>
            <w:r w:rsidR="00DC13B5">
              <w:rPr>
                <w:rFonts w:ascii="標楷體" w:eastAsia="標楷體" w:hAnsi="標楷體" w:hint="eastAsia"/>
                <w:b/>
                <w:sz w:val="32"/>
                <w:u w:val="single"/>
              </w:rPr>
              <w:t>（</w:t>
            </w:r>
            <w:r w:rsidR="00483FBD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國防醫學大學</w:t>
            </w:r>
            <w:r w:rsidR="00DC13B5">
              <w:rPr>
                <w:rFonts w:ascii="標楷體" w:eastAsia="標楷體" w:hAnsi="標楷體" w:hint="eastAsia"/>
                <w:b/>
                <w:sz w:val="32"/>
                <w:u w:val="single"/>
              </w:rPr>
              <w:t>）</w:t>
            </w:r>
            <w:r w:rsidR="004C63AA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軍事教育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餘絀審定後現金流量表　</w:t>
            </w:r>
          </w:p>
          <w:p w14:paraId="056DAFE8" w14:textId="1CD3296C" w:rsidR="00D14088" w:rsidRDefault="00D14088" w:rsidP="00B36543">
            <w:pPr>
              <w:tabs>
                <w:tab w:val="left" w:pos="3978"/>
                <w:tab w:val="left" w:pos="8620"/>
              </w:tabs>
              <w:autoSpaceDE w:val="0"/>
              <w:autoSpaceDN w:val="0"/>
              <w:ind w:right="1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412AFD">
              <w:rPr>
                <w:rFonts w:ascii="標楷體" w:eastAsia="標楷體" w:hAnsi="標楷體" w:hint="eastAsia"/>
              </w:rPr>
              <w:t>11</w:t>
            </w:r>
            <w:r w:rsidR="00483FBD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14088" w14:paraId="76352B53" w14:textId="77777777" w:rsidTr="002A6F4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  <w:tblHeader/>
        </w:trPr>
        <w:tc>
          <w:tcPr>
            <w:tcW w:w="2100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56C25C2" w14:textId="77777777" w:rsidR="00D14088" w:rsidRPr="00204A20" w:rsidRDefault="00D14088" w:rsidP="00ED2BD8">
            <w:pPr>
              <w:ind w:left="113" w:right="57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項目</w:t>
            </w:r>
          </w:p>
        </w:tc>
        <w:tc>
          <w:tcPr>
            <w:tcW w:w="842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0F176DE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預算數</w:t>
            </w:r>
          </w:p>
        </w:tc>
        <w:tc>
          <w:tcPr>
            <w:tcW w:w="842" w:type="pct"/>
            <w:vMerge w:val="restart"/>
            <w:tcBorders>
              <w:top w:val="single" w:sz="8" w:space="0" w:color="auto"/>
            </w:tcBorders>
            <w:vAlign w:val="center"/>
          </w:tcPr>
          <w:p w14:paraId="3A69F200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204A20">
              <w:rPr>
                <w:rFonts w:eastAsia="標楷體" w:hint="eastAsia"/>
              </w:rPr>
              <w:t>決算數</w:t>
            </w:r>
          </w:p>
        </w:tc>
        <w:tc>
          <w:tcPr>
            <w:tcW w:w="121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D75AB31" w14:textId="77777777" w:rsidR="00D14088" w:rsidRPr="00204A20" w:rsidRDefault="00D14088" w:rsidP="00B36543">
            <w:pPr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14088" w14:paraId="32AFAB9F" w14:textId="77777777" w:rsidTr="008364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  <w:tblHeader/>
        </w:trPr>
        <w:tc>
          <w:tcPr>
            <w:tcW w:w="2100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CBF5A7" w14:textId="77777777" w:rsidR="00D14088" w:rsidRPr="00204A20" w:rsidRDefault="00D14088" w:rsidP="00204A20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842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B9BF416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842" w:type="pct"/>
            <w:vMerge/>
            <w:tcBorders>
              <w:bottom w:val="single" w:sz="8" w:space="0" w:color="auto"/>
            </w:tcBorders>
            <w:vAlign w:val="center"/>
          </w:tcPr>
          <w:p w14:paraId="08EFE9E7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6ED0AB2" w14:textId="77777777" w:rsidR="00D14088" w:rsidRPr="00204A20" w:rsidRDefault="00D14088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EC04F50" w14:textId="77777777" w:rsidR="00D14088" w:rsidRPr="00204A20" w:rsidRDefault="00D14088" w:rsidP="00ED2BD8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204A20">
              <w:rPr>
                <w:rFonts w:ascii="標楷體" w:eastAsia="標楷體" w:hAnsi="標楷體" w:hint="eastAsia"/>
              </w:rPr>
              <w:t>％</w:t>
            </w:r>
          </w:p>
        </w:tc>
      </w:tr>
      <w:tr w:rsidR="00483FBD" w14:paraId="092CA21C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1857BA79" w14:textId="25EA44FB" w:rsidR="00483FBD" w:rsidRPr="006425CB" w:rsidRDefault="00483FBD" w:rsidP="00483FBD">
            <w:pPr>
              <w:ind w:rightChars="20" w:right="48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89960E9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F27CA40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2486B99E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F8B96FF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83FBD" w14:paraId="561B8E68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1053CE1D" w14:textId="002EFA07" w:rsidR="00483FBD" w:rsidRPr="006425CB" w:rsidRDefault="00483FBD" w:rsidP="00483FBD">
            <w:pPr>
              <w:ind w:leftChars="200" w:left="480" w:rightChars="-11" w:right="-26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A16DC03" w14:textId="43B8F69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- 77,745,000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A03691B" w14:textId="7DB6451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- 24,622,735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FE42120" w14:textId="0B6ED00A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53,122,265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DD7AD2D" w14:textId="05F7E85B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- 68.33</w:t>
            </w:r>
          </w:p>
        </w:tc>
      </w:tr>
      <w:tr w:rsidR="00483FBD" w14:paraId="3870D4D2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7A331DBE" w14:textId="79410B4B" w:rsidR="00483FBD" w:rsidRPr="006425CB" w:rsidRDefault="00483FBD" w:rsidP="00483FBD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6090CCB" w14:textId="283EB825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- 465,000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43C8A81" w14:textId="5803858C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- 3,109,678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519A70FF" w14:textId="6BD26AB4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- 2,644,678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CEDC379" w14:textId="7D44717A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568.75</w:t>
            </w:r>
          </w:p>
        </w:tc>
      </w:tr>
      <w:tr w:rsidR="00483FBD" w14:paraId="6949A256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5BA14A4A" w14:textId="1FD51E30" w:rsidR="00483FBD" w:rsidRPr="006425CB" w:rsidRDefault="00483FBD" w:rsidP="00483FBD">
            <w:pPr>
              <w:ind w:leftChars="200" w:left="480" w:rightChars="6" w:right="14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5ABD618" w14:textId="4C7471A0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- 78,210,000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C412F0F" w14:textId="3E76019E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- 27,732,413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2BB73236" w14:textId="4936877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50,477,587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E0DFA57" w14:textId="604C9A5B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- 64.54</w:t>
            </w:r>
          </w:p>
        </w:tc>
      </w:tr>
      <w:tr w:rsidR="00483FBD" w14:paraId="5A00F8FE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48E5A910" w14:textId="591ED056" w:rsidR="00483FBD" w:rsidRPr="006425CB" w:rsidRDefault="00483FBD" w:rsidP="00483FBD">
            <w:pPr>
              <w:ind w:leftChars="200" w:left="480" w:rightChars="20" w:right="48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D93B344" w14:textId="75D033E6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195,613,000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650F320" w14:textId="4A36E9F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224,193,480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3A8BC7AD" w14:textId="08EDCFB0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28,580,480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F780267" w14:textId="4D4EA3CA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14.61</w:t>
            </w:r>
          </w:p>
        </w:tc>
      </w:tr>
      <w:tr w:rsidR="00483FBD" w14:paraId="22078E6C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725CFE5D" w14:textId="79A1FAAE" w:rsidR="00483FBD" w:rsidRPr="006425CB" w:rsidRDefault="00483FBD" w:rsidP="00483FBD">
            <w:pPr>
              <w:ind w:leftChars="200" w:left="480" w:rightChars="6" w:right="14"/>
              <w:contextualSpacing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4972AAC" w14:textId="3CF60B52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117,403,000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64CF01C" w14:textId="671F6826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196,461,067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30A4441B" w14:textId="74BD670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79,058,067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8D582CC" w14:textId="5A935A4E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67.34</w:t>
            </w:r>
          </w:p>
        </w:tc>
      </w:tr>
      <w:tr w:rsidR="00483FBD" w14:paraId="1B5A2BB3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16EF958F" w14:textId="621F9E88" w:rsidR="00483FBD" w:rsidRPr="006425CB" w:rsidRDefault="00483FBD" w:rsidP="00483FB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00495E01" w14:textId="24F6780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465,000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9A7F1AE" w14:textId="6A7246C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2,629,625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5AEF6538" w14:textId="6808D0C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2,164,625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D0B08B7" w14:textId="1C98F0B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465.51</w:t>
            </w:r>
          </w:p>
        </w:tc>
      </w:tr>
      <w:tr w:rsidR="00483FBD" w14:paraId="26E6F34C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D4B35FC" w14:textId="6F8BED92" w:rsidR="00483FBD" w:rsidRPr="006425CB" w:rsidRDefault="00483FBD" w:rsidP="00483FBD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962FB15" w14:textId="5E4F3162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117,868,000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5473C41" w14:textId="21C2A5B1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199,090,692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8DF6B8B" w14:textId="1F0E5D3B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81,222,692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E2D9CD9" w14:textId="054C395D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68.91</w:t>
            </w:r>
          </w:p>
        </w:tc>
      </w:tr>
      <w:tr w:rsidR="00483FBD" w14:paraId="4B2382B9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05106283" w14:textId="0952B26E" w:rsidR="00483FBD" w:rsidRPr="006425CB" w:rsidRDefault="00483FBD" w:rsidP="00483FB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09FDC08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FC911B2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FB8BDFF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3D5D9B81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83FBD" w14:paraId="4D6498FD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2C5ACB66" w14:textId="677167E7" w:rsidR="00483FBD" w:rsidRPr="006425CB" w:rsidRDefault="00483FBD" w:rsidP="00483FBD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239D9E1" w14:textId="5C4306C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0684DB3" w14:textId="2167DF8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95,016,814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6C79B85F" w14:textId="0D49F99A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95,016,814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4A30788" w14:textId="1A28260E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83FBD" w14:paraId="6983371B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274DFEAC" w14:textId="6EE9B9D1" w:rsidR="00483FBD" w:rsidRPr="006425CB" w:rsidRDefault="00483FBD" w:rsidP="00B36543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62FE160" w14:textId="2B106475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5E6185D" w14:textId="7C0C0F0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123,442,501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7415E43" w14:textId="01464358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123,442,501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1C9E5D6" w14:textId="2765FE4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83FBD" w14:paraId="72BBCE67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472350A9" w14:textId="7066ACD3" w:rsidR="00483FBD" w:rsidRPr="00814048" w:rsidRDefault="00483FBD" w:rsidP="00483FB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0DA4241" w14:textId="0ED81A4C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02C8FCE" w14:textId="137593CE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74,761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895A3A9" w14:textId="20B3F02C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74,761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6FB44B5B" w14:textId="32119383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83FBD" w14:paraId="115ADC62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9E5E418" w14:textId="4F212299" w:rsidR="00483FBD" w:rsidRPr="00ED2BD8" w:rsidRDefault="00483FBD" w:rsidP="00483FBD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36C4C07" w14:textId="3F09616D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- 8,316,000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CAD842E" w14:textId="12B4A17C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- 166,453,616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7B4B82C" w14:textId="452AE85A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- 158,137,616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3B0A3332" w14:textId="6DB71EBC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1,901.61</w:t>
            </w:r>
          </w:p>
        </w:tc>
      </w:tr>
      <w:tr w:rsidR="00483FBD" w14:paraId="06925A04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5C55F8F" w14:textId="065C50C4" w:rsidR="00483FBD" w:rsidRPr="00ED2BD8" w:rsidRDefault="00483FBD" w:rsidP="00483FBD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FEFE77C" w14:textId="4D728B48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1906787" w14:textId="09B4805F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- 137,278,404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6BE05399" w14:textId="56D8D59F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- 137,278,404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7F3FF35" w14:textId="1B206A8C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83FBD" w14:paraId="42521F32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3794030D" w14:textId="1C427452" w:rsidR="00483FBD" w:rsidRPr="00ED2BD8" w:rsidRDefault="00483FBD" w:rsidP="00483FBD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445DB05" w14:textId="4B852F5F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- 157,772,000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6F02BBA" w14:textId="2C71113A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- 178,350,420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6CA6168" w14:textId="2FB00FE4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- 20,578,420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D07764D" w14:textId="0FAC54A1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13.04</w:t>
            </w:r>
          </w:p>
        </w:tc>
      </w:tr>
      <w:tr w:rsidR="00483FBD" w14:paraId="4CF48E12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38395FB" w14:textId="4D135ECB" w:rsidR="00483FBD" w:rsidRPr="006425CB" w:rsidRDefault="00483FBD" w:rsidP="00483FB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A1DAFB3" w14:textId="23A3AB7D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- 14,205,000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FEA46FB" w14:textId="0AE3D322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- 9,330,500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9B20D0A" w14:textId="4241B71E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4,874,500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0EAAE3DF" w14:textId="167348C0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- 34.32</w:t>
            </w:r>
          </w:p>
        </w:tc>
      </w:tr>
      <w:tr w:rsidR="00483FBD" w14:paraId="1615E23D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5CFB1AE2" w14:textId="48704B39" w:rsidR="00483FBD" w:rsidRPr="006425CB" w:rsidRDefault="00483FBD" w:rsidP="00483FBD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84341D8" w14:textId="14E20A1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- 180,293,000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741CAF8" w14:textId="15BCA184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- 272,878,864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2145B37" w14:textId="3B00E72F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- 92,585,864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1FC45FE" w14:textId="3E1A4EC8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51.35</w:t>
            </w:r>
          </w:p>
        </w:tc>
      </w:tr>
      <w:tr w:rsidR="00483FBD" w14:paraId="232ACAAC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0950424" w14:textId="77777777" w:rsidR="00483FBD" w:rsidRPr="006425CB" w:rsidRDefault="00483FBD" w:rsidP="00483FB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6425CB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FCCCBF1" w14:textId="151CA09E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EB8C7D8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11D7ADDF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A35F5FE" w14:textId="77777777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83FBD" w14:paraId="0E038B33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3BADE135" w14:textId="21B82AE6" w:rsidR="00483FBD" w:rsidRPr="00ED2BD8" w:rsidRDefault="00483FBD" w:rsidP="00483FBD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8A574FD" w14:textId="325CE13C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53,913,000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E85D35F" w14:textId="2C8F1CCF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24,633,660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F0AA59A" w14:textId="04C83451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- 29,279,340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67FC05E" w14:textId="00628C84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- 54.31</w:t>
            </w:r>
          </w:p>
        </w:tc>
      </w:tr>
      <w:tr w:rsidR="00483FBD" w14:paraId="66918AF2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1E3091E3" w14:textId="63F9673E" w:rsidR="00483FBD" w:rsidRPr="00ED2BD8" w:rsidRDefault="00483FBD" w:rsidP="00483FBD">
            <w:pPr>
              <w:ind w:leftChars="200" w:left="480" w:rightChars="42" w:right="10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增加基金、公積及填補短絀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8597679" w14:textId="47E86B2A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163,692,000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2B22E4F6" w14:textId="2A4021C8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163,692,000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74B68582" w14:textId="75CB0CC0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192CCBC2" w14:textId="0226FEF2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483FBD" w14:paraId="02D13C1E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38FFEE15" w14:textId="378965B4" w:rsidR="00483FBD" w:rsidRPr="00ED2BD8" w:rsidRDefault="00483FBD" w:rsidP="00483FBD">
            <w:pPr>
              <w:ind w:leftChars="200" w:left="480" w:rightChars="38" w:right="91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D5D6B34" w14:textId="3EE37DC9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13E67FFC" w14:textId="6F6F1E6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- 34,222,013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0CC8B513" w14:textId="7DEE5FA9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- 34,222,013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0AD75B2B" w14:textId="63FB70C8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83FBD" w14:paraId="2C4FC13F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2FFC06EB" w14:textId="0F0E745B" w:rsidR="00483FBD" w:rsidRPr="006425CB" w:rsidRDefault="00483FBD" w:rsidP="00483FBD">
            <w:pPr>
              <w:ind w:leftChars="100" w:left="240" w:rightChars="12" w:right="29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2A22BCE" w14:textId="0828A5F9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217,605,000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27764C9" w14:textId="705F85C6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154,103,647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9626309" w14:textId="4933FFB8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- 63,501,353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5E7E3F50" w14:textId="15A42D61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- 29.18</w:t>
            </w:r>
          </w:p>
        </w:tc>
      </w:tr>
      <w:tr w:rsidR="00483FBD" w14:paraId="16BA78B4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689BA0B5" w14:textId="258D70D4" w:rsidR="00483FBD" w:rsidRPr="006425CB" w:rsidRDefault="00483FBD" w:rsidP="00483FBD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5712283" w14:textId="484B7A2A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5045BE80" w14:textId="4C5EBA2A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- 409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1EAA1635" w14:textId="7662B2A9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- 409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7E22C3B2" w14:textId="48241E80" w:rsidR="00483FBD" w:rsidRPr="00412AF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483FBD" w14:paraId="0D9C6EF2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0AB557EB" w14:textId="01B8EF9D" w:rsidR="00483FBD" w:rsidRPr="006425CB" w:rsidRDefault="00483FBD" w:rsidP="00483FBD">
            <w:pPr>
              <w:ind w:rightChars="12" w:right="29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69FA9787" w14:textId="6776F0E3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155,180,000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4D9408FC" w14:textId="0F79CBE9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80,315,066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43297773" w14:textId="155F4845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- 74,864,934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8D850B1" w14:textId="37D99A50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- 48.24</w:t>
            </w:r>
          </w:p>
        </w:tc>
      </w:tr>
      <w:tr w:rsidR="00483FBD" w14:paraId="5C9F394A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nil"/>
            </w:tcBorders>
            <w:vAlign w:val="center"/>
          </w:tcPr>
          <w:p w14:paraId="4558E8D2" w14:textId="755F2576" w:rsidR="00483FBD" w:rsidRPr="006425CB" w:rsidRDefault="00483FBD" w:rsidP="00483FB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7EE88EE3" w14:textId="0890C296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107,221,000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center"/>
          </w:tcPr>
          <w:p w14:paraId="3ABE890F" w14:textId="0738FEE1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292,815,224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center"/>
          </w:tcPr>
          <w:p w14:paraId="3A9CE22F" w14:textId="229A5FD1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185,594,224</w:t>
            </w:r>
          </w:p>
        </w:tc>
        <w:tc>
          <w:tcPr>
            <w:tcW w:w="383" w:type="pct"/>
            <w:tcBorders>
              <w:top w:val="nil"/>
              <w:bottom w:val="nil"/>
              <w:right w:val="nil"/>
            </w:tcBorders>
            <w:vAlign w:val="center"/>
          </w:tcPr>
          <w:p w14:paraId="2F9E07D5" w14:textId="076086E5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173.10</w:t>
            </w:r>
          </w:p>
        </w:tc>
      </w:tr>
      <w:tr w:rsidR="00483FBD" w14:paraId="56D9AE73" w14:textId="77777777" w:rsidTr="00483F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2100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365AD96" w14:textId="4EF493EA" w:rsidR="00483FBD" w:rsidRPr="006425CB" w:rsidRDefault="00483FBD" w:rsidP="00483FB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842" w:type="pct"/>
            <w:tcBorders>
              <w:top w:val="nil"/>
              <w:bottom w:val="single" w:sz="8" w:space="0" w:color="auto"/>
            </w:tcBorders>
            <w:vAlign w:val="center"/>
          </w:tcPr>
          <w:p w14:paraId="4EC14E4D" w14:textId="7E78B10E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262,401,000</w:t>
            </w:r>
          </w:p>
        </w:tc>
        <w:tc>
          <w:tcPr>
            <w:tcW w:w="842" w:type="pct"/>
            <w:tcBorders>
              <w:top w:val="nil"/>
              <w:bottom w:val="single" w:sz="8" w:space="0" w:color="auto"/>
            </w:tcBorders>
            <w:vAlign w:val="center"/>
          </w:tcPr>
          <w:p w14:paraId="68E5AEA5" w14:textId="242451C6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373,130,290</w:t>
            </w:r>
          </w:p>
        </w:tc>
        <w:tc>
          <w:tcPr>
            <w:tcW w:w="833" w:type="pct"/>
            <w:tcBorders>
              <w:top w:val="nil"/>
              <w:bottom w:val="single" w:sz="8" w:space="0" w:color="auto"/>
            </w:tcBorders>
            <w:vAlign w:val="center"/>
          </w:tcPr>
          <w:p w14:paraId="4E69E581" w14:textId="6302826B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110,729,290</w:t>
            </w:r>
          </w:p>
        </w:tc>
        <w:tc>
          <w:tcPr>
            <w:tcW w:w="383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F965F7A" w14:textId="53E1FB41" w:rsidR="00483FBD" w:rsidRDefault="00483FBD" w:rsidP="00483FB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42.20</w:t>
            </w:r>
          </w:p>
        </w:tc>
      </w:tr>
    </w:tbl>
    <w:p w14:paraId="78065787" w14:textId="77777777" w:rsidR="000E2744" w:rsidRPr="00ED2BD8" w:rsidRDefault="005679BD" w:rsidP="005679BD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註：1.</w:t>
      </w:r>
      <w:r w:rsidRPr="00ED2BD8">
        <w:rPr>
          <w:rFonts w:ascii="標楷體" w:eastAsia="標楷體" w:hAnsi="標楷體" w:hint="eastAsia"/>
          <w:spacing w:val="4"/>
          <w:sz w:val="18"/>
          <w:szCs w:val="18"/>
        </w:rPr>
        <w:t>本表係採現金及約當現金基礎，包括現金及自投資日起3個月內到期或清償之債權證券。</w:t>
      </w:r>
    </w:p>
    <w:p w14:paraId="2735306C" w14:textId="7F49D891" w:rsidR="00DC0EE5" w:rsidRPr="00ED2BD8" w:rsidRDefault="005679BD" w:rsidP="00B36543">
      <w:pPr>
        <w:tabs>
          <w:tab w:val="left" w:pos="408"/>
        </w:tabs>
        <w:adjustRightInd w:val="0"/>
        <w:snapToGrid w:val="0"/>
        <w:spacing w:line="240" w:lineRule="exact"/>
        <w:ind w:leftChars="151" w:left="546" w:right="-1" w:hangingChars="102" w:hanging="184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ED2BD8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5"/>
        <w:gridCol w:w="1567"/>
        <w:gridCol w:w="784"/>
        <w:gridCol w:w="1569"/>
        <w:gridCol w:w="790"/>
        <w:gridCol w:w="1575"/>
        <w:gridCol w:w="784"/>
      </w:tblGrid>
      <w:tr w:rsidR="000E2744" w14:paraId="44D0CA40" w14:textId="77777777" w:rsidTr="002334BE">
        <w:trPr>
          <w:trHeight w:val="610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737569F" w14:textId="2EC9DF57" w:rsidR="000E2744" w:rsidRDefault="000E2744" w:rsidP="002334BE">
            <w:pPr>
              <w:snapToGrid w:val="0"/>
              <w:ind w:leftChars="-126" w:left="-302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994978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</w:t>
            </w:r>
            <w:r w:rsidR="00DC13B5">
              <w:rPr>
                <w:rFonts w:ascii="標楷體" w:eastAsia="標楷體" w:hAnsi="標楷體" w:hint="eastAsia"/>
                <w:b/>
                <w:sz w:val="32"/>
                <w:u w:val="single"/>
              </w:rPr>
              <w:t>（</w:t>
            </w:r>
            <w:r w:rsidR="00483FBD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國防醫學大學</w:t>
            </w:r>
            <w:r w:rsidR="00DC13B5">
              <w:rPr>
                <w:rFonts w:ascii="標楷體" w:eastAsia="標楷體" w:hAnsi="標楷體" w:hint="eastAsia"/>
                <w:b/>
                <w:sz w:val="32"/>
                <w:u w:val="single"/>
              </w:rPr>
              <w:t>）</w:t>
            </w:r>
            <w:r w:rsidR="00994978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軍事教育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</w:p>
          <w:p w14:paraId="6102D5CB" w14:textId="75DE522A" w:rsidR="00A964D4" w:rsidRDefault="001F5363" w:rsidP="002334BE">
            <w:pPr>
              <w:tabs>
                <w:tab w:val="left" w:pos="3448"/>
                <w:tab w:val="left" w:pos="8620"/>
              </w:tabs>
              <w:autoSpaceDE w:val="0"/>
              <w:autoSpaceDN w:val="0"/>
              <w:ind w:left="350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 w:rsidR="000E2744">
              <w:rPr>
                <w:rFonts w:ascii="標楷體" w:eastAsia="標楷體" w:hAnsi="標楷體" w:hint="eastAsia"/>
              </w:rPr>
              <w:t>中華民國</w:t>
            </w:r>
            <w:r w:rsidR="000E2744" w:rsidRPr="00004D6F">
              <w:rPr>
                <w:rFonts w:ascii="標楷體" w:eastAsia="標楷體" w:hAnsi="標楷體"/>
              </w:rPr>
              <w:t>11</w:t>
            </w:r>
            <w:r w:rsidR="00483FBD">
              <w:rPr>
                <w:rFonts w:ascii="標楷體" w:eastAsia="標楷體" w:hAnsi="標楷體" w:hint="eastAsia"/>
              </w:rPr>
              <w:t>4</w:t>
            </w:r>
            <w:r w:rsidR="000E2744">
              <w:rPr>
                <w:rFonts w:ascii="標楷體" w:eastAsia="標楷體" w:hAnsi="標楷體" w:hint="eastAsia"/>
              </w:rPr>
              <w:t>年12月31日</w:t>
            </w:r>
            <w:r w:rsidR="000E2744">
              <w:rPr>
                <w:rFonts w:ascii="標楷體" w:eastAsia="標楷體" w:hAnsi="標楷體" w:hint="eastAsia"/>
              </w:rPr>
              <w:tab/>
            </w:r>
            <w:r w:rsidR="000E2744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E2744" w14:paraId="3AF4BD57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1536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EBDC9C" w14:textId="77777777" w:rsidR="000E2744" w:rsidRPr="00CA1EC3" w:rsidRDefault="000E2744" w:rsidP="00ED2BD8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52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B7AFA9B" w14:textId="5046517F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/>
              </w:rPr>
              <w:t>11</w:t>
            </w:r>
            <w:r w:rsidR="006C4C7F">
              <w:rPr>
                <w:rFonts w:ascii="標楷體" w:eastAsia="標楷體" w:hAnsi="標楷體" w:hint="eastAsia"/>
              </w:rPr>
              <w:t>4</w:t>
            </w:r>
            <w:r w:rsidRPr="00CA1EC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7ECCD0C" w14:textId="1182FABF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/>
              </w:rPr>
              <w:t>11</w:t>
            </w:r>
            <w:r w:rsidR="006C4C7F">
              <w:rPr>
                <w:rFonts w:ascii="標楷體" w:eastAsia="標楷體" w:hAnsi="標楷體" w:hint="eastAsia"/>
              </w:rPr>
              <w:t>3</w:t>
            </w:r>
            <w:r w:rsidRPr="00CA1EC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6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831CCD" w14:textId="77777777" w:rsidR="000E2744" w:rsidRPr="00CA1EC3" w:rsidRDefault="000E2744" w:rsidP="00ED2BD8">
            <w:pPr>
              <w:ind w:leftChars="20" w:left="48" w:rightChars="-12" w:right="-29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0257E" w14:paraId="1FA2495E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1536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10766A" w14:textId="77777777" w:rsidR="000E2744" w:rsidRPr="00CA1EC3" w:rsidRDefault="000E2744" w:rsidP="00C46DC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68" w:type="pct"/>
            <w:tcBorders>
              <w:bottom w:val="single" w:sz="8" w:space="0" w:color="auto"/>
            </w:tcBorders>
            <w:vAlign w:val="center"/>
          </w:tcPr>
          <w:p w14:paraId="449BA91C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4" w:type="pct"/>
            <w:tcBorders>
              <w:bottom w:val="single" w:sz="8" w:space="0" w:color="auto"/>
            </w:tcBorders>
            <w:vAlign w:val="center"/>
          </w:tcPr>
          <w:p w14:paraId="22B36087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568AEE36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7" w:type="pct"/>
            <w:tcBorders>
              <w:bottom w:val="single" w:sz="8" w:space="0" w:color="auto"/>
            </w:tcBorders>
            <w:vAlign w:val="center"/>
          </w:tcPr>
          <w:p w14:paraId="2AE17F49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2" w:type="pct"/>
            <w:tcBorders>
              <w:bottom w:val="single" w:sz="8" w:space="0" w:color="auto"/>
            </w:tcBorders>
            <w:vAlign w:val="center"/>
          </w:tcPr>
          <w:p w14:paraId="27DCDC0D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84" w:type="pct"/>
            <w:tcBorders>
              <w:bottom w:val="single" w:sz="8" w:space="0" w:color="auto"/>
              <w:right w:val="nil"/>
            </w:tcBorders>
            <w:vAlign w:val="center"/>
          </w:tcPr>
          <w:p w14:paraId="5EF2B1F7" w14:textId="77777777" w:rsidR="000E2744" w:rsidRPr="00CA1EC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A1EC3">
              <w:rPr>
                <w:rFonts w:ascii="標楷體" w:eastAsia="標楷體" w:hAnsi="標楷體" w:hint="eastAsia"/>
              </w:rPr>
              <w:t>％</w:t>
            </w:r>
          </w:p>
        </w:tc>
      </w:tr>
      <w:tr w:rsidR="006C4C7F" w14:paraId="3ED9A927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2FE55F8F" w14:textId="00DFB960" w:rsidR="006C4C7F" w:rsidRPr="00C00DCE" w:rsidRDefault="006C4C7F" w:rsidP="006C4C7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0D8FC493" w14:textId="11C9C77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899,640,816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F74E3C9" w14:textId="7F89AFC0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253928D" w14:textId="0465775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592,521,491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B2A00B6" w14:textId="0911D4D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156A4FFD" w14:textId="1B07CB3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307,119,325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A8B58C8" w14:textId="0C1036C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51.83</w:t>
            </w:r>
          </w:p>
        </w:tc>
      </w:tr>
      <w:tr w:rsidR="006C4C7F" w14:paraId="28FBEE8C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3F3B155C" w14:textId="6BFEC175" w:rsidR="006C4C7F" w:rsidRPr="00C00DCE" w:rsidRDefault="006C4C7F" w:rsidP="006C4C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58AF3C3E" w14:textId="2C289F20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470,727,697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5A6FDD9" w14:textId="5556BC8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52.32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2655A2F" w14:textId="54C7A65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319,993,730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05416337" w14:textId="273FAD1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54.01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887F9EB" w14:textId="2455568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150,733,967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538B7B09" w14:textId="7E3F4DD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47.11</w:t>
            </w:r>
          </w:p>
        </w:tc>
      </w:tr>
      <w:tr w:rsidR="006C4C7F" w14:paraId="07349AA0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63FB4860" w14:textId="30EEC2DC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3A146AB5" w14:textId="22D25D4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373,130,290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3C4E87CF" w14:textId="0FE613F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41.48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BBCD2D0" w14:textId="67582B1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292,815,224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05F03B66" w14:textId="46EE7B8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49.42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6C23769E" w14:textId="12CC455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80,315,066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278A7EF1" w14:textId="660C63F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27.43</w:t>
            </w:r>
          </w:p>
        </w:tc>
      </w:tr>
      <w:tr w:rsidR="006C4C7F" w14:paraId="32F87838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081CB303" w14:textId="769384DC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500C271F" w14:textId="3401D7C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90,932,264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7D45B077" w14:textId="0BF3A5A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10.11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58FCE1F" w14:textId="080C216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7,589,282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28E37612" w14:textId="12C75693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9355F4A" w14:textId="3134E3B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83,342,982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4F95700D" w14:textId="20473C5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1,098.17</w:t>
            </w:r>
          </w:p>
        </w:tc>
      </w:tr>
      <w:tr w:rsidR="006C4C7F" w14:paraId="57E11DCA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0128B97D" w14:textId="1E853DB7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260AC48" w14:textId="05D4E4F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1,952,346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21BDFEA8" w14:textId="63C7DE3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0DF305D" w14:textId="4B6411F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6,351,187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5D4F19E4" w14:textId="3CF7372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1.07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EA12791" w14:textId="2C53402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- 4,398,841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4777BED7" w14:textId="4610079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- 69.26</w:t>
            </w:r>
          </w:p>
        </w:tc>
      </w:tr>
      <w:tr w:rsidR="006C4C7F" w14:paraId="7C6B11FA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0AE61730" w14:textId="64B5CB68" w:rsidR="006C4C7F" w:rsidRPr="00004D6F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38143905" w14:textId="7000058B" w:rsidR="006C4C7F" w:rsidRPr="00004D6F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77,669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7ADC5193" w14:textId="4BE18F98" w:rsidR="006C4C7F" w:rsidRPr="00004D6F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1326FA8" w14:textId="274E9BDA" w:rsidR="006C4C7F" w:rsidRPr="00004D6F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36F27897" w14:textId="0DBDC7AD" w:rsidR="006C4C7F" w:rsidRPr="00004D6F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F091CBD" w14:textId="44A1E448" w:rsidR="006C4C7F" w:rsidRPr="00004D6F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77,669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6BA03701" w14:textId="11BF6CFC" w:rsidR="006C4C7F" w:rsidRPr="00004D6F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6C4C7F" w14:paraId="7B3DEB3C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7240A67F" w14:textId="05CDA5C7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3540475B" w14:textId="5093392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4,635,128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7DFE3337" w14:textId="3FF6F36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BFFB7EC" w14:textId="5E2E39D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13,238,037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3C3FA4CA" w14:textId="50CFF55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2.23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0A19ADE" w14:textId="7F1DCD5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- 8,602,909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02BF2D6A" w14:textId="38FA583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- 64.99</w:t>
            </w:r>
          </w:p>
        </w:tc>
      </w:tr>
      <w:tr w:rsidR="006C4C7F" w14:paraId="01A06DD3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1A3F0FD1" w14:textId="41F888EC" w:rsidR="006C4C7F" w:rsidRPr="00EE7E68" w:rsidRDefault="006C4C7F" w:rsidP="00B36543">
            <w:pPr>
              <w:ind w:leftChars="100" w:left="240" w:rightChars="41" w:right="98"/>
              <w:jc w:val="distribute"/>
              <w:rPr>
                <w:rFonts w:ascii="標楷體" w:eastAsia="標楷體" w:hAnsi="標楷體"/>
                <w:spacing w:val="-30"/>
                <w:w w:val="95"/>
                <w:kern w:val="0"/>
                <w:sz w:val="22"/>
              </w:rPr>
            </w:pPr>
            <w:r w:rsidRPr="00EE7E68">
              <w:rPr>
                <w:rFonts w:ascii="標楷體" w:eastAsia="標楷體" w:hAnsi="標楷體"/>
                <w:spacing w:val="-30"/>
                <w:w w:val="95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004E7E7A" w14:textId="39F79E90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60,222,218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E56AE9D" w14:textId="46D47B0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6.69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E75A1E4" w14:textId="455EE3A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38,795,477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41D07C6C" w14:textId="217258A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6.55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64217D8" w14:textId="6E0CB77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21,426,741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6099A6CA" w14:textId="3F389B4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55.23</w:t>
            </w:r>
          </w:p>
        </w:tc>
      </w:tr>
      <w:tr w:rsidR="006C4C7F" w14:paraId="62FDE456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02A1F459" w14:textId="3D2FFF4D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A27B2C2" w14:textId="2627556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60,222,218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000172D7" w14:textId="7AC875A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6.69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29F4954" w14:textId="3C3450B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38,795,477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43CD0BF2" w14:textId="1EDB899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6.55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2C502C91" w14:textId="69FC856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21,426,741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ACA6E80" w14:textId="1CCA744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55.23</w:t>
            </w:r>
          </w:p>
        </w:tc>
      </w:tr>
      <w:tr w:rsidR="006C4C7F" w14:paraId="15C62150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46360430" w14:textId="0679C9A3" w:rsidR="006C4C7F" w:rsidRPr="00C00DCE" w:rsidRDefault="006C4C7F" w:rsidP="006C4C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214B8C77" w14:textId="700D6C7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335,965,249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A5881B4" w14:textId="27B51A1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37.34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074B360" w14:textId="3568DDF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204,386,860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81253AC" w14:textId="4712E4F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34.49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7220D99A" w14:textId="69E4F42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131,578,389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7148ED57" w14:textId="62D1962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64.38</w:t>
            </w:r>
          </w:p>
        </w:tc>
      </w:tr>
      <w:tr w:rsidR="006C4C7F" w14:paraId="6C968F63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6CF8B388" w14:textId="606094CD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C0C4E76" w14:textId="08E8F88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303,346,040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1F2AC7A1" w14:textId="06674D1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33.72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7393F42" w14:textId="257993D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178,960,218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A3CA3A9" w14:textId="337A229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30.20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035F7EB0" w14:textId="32729C5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124,385,822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018BD5D2" w14:textId="42778EB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69.50</w:t>
            </w:r>
          </w:p>
        </w:tc>
      </w:tr>
      <w:tr w:rsidR="006C4C7F" w14:paraId="45E66E8E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6707A859" w14:textId="44960E3F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2BD24C8E" w14:textId="344F2C0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1,668,609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3DCF9E7B" w14:textId="5AD4858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0FFA5AE" w14:textId="6DA0D99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902,498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4A83EB9D" w14:textId="659D6A16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1F2B2FD" w14:textId="6EA6E26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766,111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16C95C4B" w14:textId="708415C3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84.89</w:t>
            </w:r>
          </w:p>
        </w:tc>
      </w:tr>
      <w:tr w:rsidR="006C4C7F" w14:paraId="0BD5D0A9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342C181A" w14:textId="663C1424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AA5611C" w14:textId="439ACF1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30,950,600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558B2379" w14:textId="583E114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3.44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5DCAA8E" w14:textId="41A7DCC3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24,524,144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0D87DC03" w14:textId="56F143C5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4.14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30100B13" w14:textId="22F5602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6,426,456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7285A347" w14:textId="6F67EF7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26.20</w:t>
            </w:r>
          </w:p>
        </w:tc>
      </w:tr>
      <w:tr w:rsidR="006C4C7F" w14:paraId="32F82D74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41489BE1" w14:textId="3643D3CD" w:rsidR="006C4C7F" w:rsidRPr="00C00DCE" w:rsidRDefault="006C4C7F" w:rsidP="006C4C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1990DFD5" w14:textId="6CF0D89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32,725,652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65E7A0BB" w14:textId="4DB8449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20E022D" w14:textId="6330D12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29,345,424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6E761C76" w14:textId="05B32DD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4.95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42EC9D7" w14:textId="0977AA70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3,380,228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520207F5" w14:textId="7484CD75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11.52</w:t>
            </w:r>
          </w:p>
        </w:tc>
      </w:tr>
      <w:tr w:rsidR="006C4C7F" w14:paraId="06F179C3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nil"/>
            </w:tcBorders>
            <w:vAlign w:val="center"/>
          </w:tcPr>
          <w:p w14:paraId="75F480BF" w14:textId="7BD6F00D" w:rsidR="006C4C7F" w:rsidRPr="00C00DCE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center"/>
          </w:tcPr>
          <w:p w14:paraId="3FFC15C6" w14:textId="78F3442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32,725,652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14:paraId="44DC2678" w14:textId="06C8266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3.64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CBCA5C1" w14:textId="10B6093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29,345,424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C2FC6FC" w14:textId="6DDAA4F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4.95</w:t>
            </w:r>
          </w:p>
        </w:tc>
        <w:tc>
          <w:tcPr>
            <w:tcW w:w="772" w:type="pct"/>
            <w:tcBorders>
              <w:top w:val="nil"/>
              <w:bottom w:val="nil"/>
            </w:tcBorders>
            <w:vAlign w:val="center"/>
          </w:tcPr>
          <w:p w14:paraId="4FF1A4A3" w14:textId="15FEEE5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3,380,228</w:t>
            </w:r>
          </w:p>
        </w:tc>
        <w:tc>
          <w:tcPr>
            <w:tcW w:w="384" w:type="pct"/>
            <w:tcBorders>
              <w:top w:val="nil"/>
              <w:bottom w:val="nil"/>
              <w:right w:val="nil"/>
            </w:tcBorders>
            <w:vAlign w:val="center"/>
          </w:tcPr>
          <w:p w14:paraId="0445DB0F" w14:textId="5E6B7325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11.52</w:t>
            </w:r>
          </w:p>
        </w:tc>
      </w:tr>
      <w:tr w:rsidR="006C4C7F" w14:paraId="62CA18D7" w14:textId="77777777" w:rsidTr="006C4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82"/>
        </w:trPr>
        <w:tc>
          <w:tcPr>
            <w:tcW w:w="1536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8386D2" w14:textId="7B7CF029" w:rsidR="006C4C7F" w:rsidRPr="00C00DCE" w:rsidRDefault="006C4C7F" w:rsidP="006C4C7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68" w:type="pct"/>
            <w:tcBorders>
              <w:top w:val="nil"/>
              <w:bottom w:val="single" w:sz="8" w:space="0" w:color="auto"/>
            </w:tcBorders>
            <w:vAlign w:val="center"/>
          </w:tcPr>
          <w:p w14:paraId="19D7FEDB" w14:textId="715E7CE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899,640,816</w:t>
            </w:r>
          </w:p>
        </w:tc>
        <w:tc>
          <w:tcPr>
            <w:tcW w:w="384" w:type="pct"/>
            <w:tcBorders>
              <w:top w:val="nil"/>
              <w:bottom w:val="single" w:sz="8" w:space="0" w:color="auto"/>
            </w:tcBorders>
            <w:vAlign w:val="center"/>
          </w:tcPr>
          <w:p w14:paraId="0E58E5DD" w14:textId="7600834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0376FBA6" w14:textId="14FF9A1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592,521,491</w:t>
            </w:r>
          </w:p>
        </w:tc>
        <w:tc>
          <w:tcPr>
            <w:tcW w:w="387" w:type="pct"/>
            <w:tcBorders>
              <w:top w:val="nil"/>
              <w:bottom w:val="single" w:sz="8" w:space="0" w:color="auto"/>
            </w:tcBorders>
            <w:vAlign w:val="center"/>
          </w:tcPr>
          <w:p w14:paraId="06A0B0CD" w14:textId="74AC5EA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2" w:type="pct"/>
            <w:tcBorders>
              <w:top w:val="nil"/>
              <w:bottom w:val="single" w:sz="8" w:space="0" w:color="auto"/>
            </w:tcBorders>
            <w:vAlign w:val="center"/>
          </w:tcPr>
          <w:p w14:paraId="5DAB635D" w14:textId="483A96D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307,119,325</w:t>
            </w:r>
          </w:p>
        </w:tc>
        <w:tc>
          <w:tcPr>
            <w:tcW w:w="38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30FDE26" w14:textId="3AFA098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51.83</w:t>
            </w:r>
          </w:p>
        </w:tc>
      </w:tr>
    </w:tbl>
    <w:p w14:paraId="3FFE16C0" w14:textId="2326E6C7" w:rsidR="00F34C42" w:rsidRPr="002C3AE3" w:rsidRDefault="00F34C42" w:rsidP="006C4C7F">
      <w:pPr>
        <w:tabs>
          <w:tab w:val="left" w:pos="408"/>
        </w:tabs>
        <w:adjustRightInd w:val="0"/>
        <w:snapToGrid w:val="0"/>
        <w:spacing w:line="20" w:lineRule="exact"/>
        <w:jc w:val="both"/>
        <w:rPr>
          <w:rFonts w:ascii="標楷體" w:eastAsia="標楷體" w:hAnsi="標楷體"/>
          <w:sz w:val="18"/>
          <w:szCs w:val="1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7"/>
        <w:gridCol w:w="1582"/>
        <w:gridCol w:w="771"/>
        <w:gridCol w:w="1565"/>
        <w:gridCol w:w="798"/>
        <w:gridCol w:w="1582"/>
        <w:gridCol w:w="769"/>
      </w:tblGrid>
      <w:tr w:rsidR="000E2744" w14:paraId="0E8F8203" w14:textId="77777777" w:rsidTr="002334BE">
        <w:trPr>
          <w:trHeight w:val="713"/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B4C6E9D" w14:textId="28479CE1" w:rsidR="000E2744" w:rsidRDefault="00DC13B5" w:rsidP="000D4F96">
            <w:pPr>
              <w:snapToGrid w:val="0"/>
              <w:ind w:leftChars="176" w:left="422"/>
              <w:jc w:val="both"/>
              <w:rPr>
                <w:rStyle w:val="a9"/>
                <w:rFonts w:ascii="標楷體" w:eastAsia="標楷體" w:hAnsi="標楷體"/>
                <w:spacing w:val="-20"/>
                <w:sz w:val="32"/>
                <w:szCs w:val="32"/>
              </w:rPr>
            </w:pPr>
            <w:r>
              <w:rPr>
                <w:rFonts w:ascii="標楷體" w:eastAsia="標楷體" w:hAnsi="標楷體"/>
                <w:b/>
                <w:sz w:val="32"/>
                <w:u w:val="single"/>
              </w:rPr>
              <w:t xml:space="preserve"> </w:t>
            </w:r>
            <w:r w:rsidR="00CC3A06">
              <w:rPr>
                <w:rFonts w:ascii="標楷體" w:eastAsia="標楷體" w:hAnsi="標楷體"/>
                <w:b/>
                <w:sz w:val="32"/>
                <w:u w:val="single"/>
              </w:rPr>
              <w:t xml:space="preserve"> </w:t>
            </w:r>
            <w:r w:rsidR="0047271A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國防醫學院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（國防醫學大學）</w:t>
            </w:r>
            <w:r w:rsidR="0047271A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軍事教育</w:t>
            </w:r>
            <w:r w:rsidR="000E2744" w:rsidRPr="00004D6F">
              <w:rPr>
                <w:rFonts w:ascii="標楷體" w:eastAsia="標楷體" w:hAnsi="標楷體"/>
                <w:b/>
                <w:sz w:val="32"/>
                <w:u w:val="single"/>
              </w:rPr>
              <w:t>基金</w:t>
            </w:r>
            <w:r w:rsidR="000E274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  <w:r w:rsidR="00197643" w:rsidRPr="00CC3A06">
              <w:rPr>
                <w:rStyle w:val="a9"/>
                <w:rFonts w:ascii="標楷體" w:eastAsia="標楷體" w:hAnsi="標楷體" w:hint="eastAsia"/>
                <w:spacing w:val="-20"/>
                <w:sz w:val="32"/>
                <w:szCs w:val="32"/>
              </w:rPr>
              <w:t>（續）</w:t>
            </w:r>
          </w:p>
          <w:p w14:paraId="1E3C68DC" w14:textId="4852D2DB" w:rsidR="000E2744" w:rsidRDefault="000E2744" w:rsidP="007D39EF">
            <w:pPr>
              <w:tabs>
                <w:tab w:val="left" w:pos="3448"/>
                <w:tab w:val="left" w:pos="8376"/>
              </w:tabs>
              <w:autoSpaceDE w:val="0"/>
              <w:autoSpaceDN w:val="0"/>
              <w:ind w:left="3266" w:right="1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B36543">
              <w:rPr>
                <w:rFonts w:ascii="標楷體" w:eastAsia="標楷體" w:hAnsi="標楷體" w:hint="eastAsia"/>
              </w:rPr>
              <w:t>中華民國</w:t>
            </w:r>
            <w:r w:rsidRPr="00B36543">
              <w:rPr>
                <w:rFonts w:ascii="標楷體" w:eastAsia="標楷體" w:hAnsi="標楷體"/>
              </w:rPr>
              <w:t>11</w:t>
            </w:r>
            <w:r w:rsidR="00313B55" w:rsidRPr="00B36543">
              <w:rPr>
                <w:rFonts w:ascii="標楷體" w:eastAsia="標楷體" w:hAnsi="標楷體" w:hint="eastAsia"/>
              </w:rPr>
              <w:t>4</w:t>
            </w:r>
            <w:r w:rsidRPr="00B36543"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Pr="00A95689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0E2744" w14:paraId="2C21A931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1537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7B6882" w14:textId="77777777" w:rsidR="000E2744" w:rsidRPr="00197643" w:rsidRDefault="000E2744" w:rsidP="00ED2BD8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153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3651EA4" w14:textId="123BE504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/>
              </w:rPr>
              <w:t>11</w:t>
            </w:r>
            <w:r w:rsidR="00313B55">
              <w:rPr>
                <w:rFonts w:ascii="標楷體" w:eastAsia="標楷體" w:hAnsi="標楷體" w:hint="eastAsia"/>
              </w:rPr>
              <w:t>4</w:t>
            </w:r>
            <w:r w:rsidRPr="0019764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8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9554422" w14:textId="500E11FA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/>
              </w:rPr>
              <w:t>11</w:t>
            </w:r>
            <w:r w:rsidR="00313B55">
              <w:rPr>
                <w:rFonts w:ascii="標楷體" w:eastAsia="標楷體" w:hAnsi="標楷體" w:hint="eastAsia"/>
              </w:rPr>
              <w:t>3</w:t>
            </w:r>
            <w:r w:rsidRPr="0019764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1152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7239BEC" w14:textId="77777777" w:rsidR="000E2744" w:rsidRPr="00197643" w:rsidRDefault="000E2744" w:rsidP="00B36543">
            <w:pPr>
              <w:ind w:leftChars="20" w:left="48" w:right="-17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E2744" w14:paraId="54F04AB1" w14:textId="77777777" w:rsidTr="00A025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1537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648B67" w14:textId="77777777" w:rsidR="000E2744" w:rsidRPr="00197643" w:rsidRDefault="000E2744" w:rsidP="00C46DC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75" w:type="pct"/>
            <w:tcBorders>
              <w:bottom w:val="single" w:sz="8" w:space="0" w:color="auto"/>
            </w:tcBorders>
            <w:vAlign w:val="center"/>
          </w:tcPr>
          <w:p w14:paraId="0644B6A7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78" w:type="pct"/>
            <w:tcBorders>
              <w:bottom w:val="single" w:sz="8" w:space="0" w:color="auto"/>
            </w:tcBorders>
            <w:vAlign w:val="center"/>
          </w:tcPr>
          <w:p w14:paraId="151FDC0B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67" w:type="pct"/>
            <w:tcBorders>
              <w:bottom w:val="single" w:sz="8" w:space="0" w:color="auto"/>
            </w:tcBorders>
            <w:vAlign w:val="center"/>
          </w:tcPr>
          <w:p w14:paraId="02494E64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91" w:type="pct"/>
            <w:tcBorders>
              <w:bottom w:val="single" w:sz="8" w:space="0" w:color="auto"/>
            </w:tcBorders>
            <w:vAlign w:val="center"/>
          </w:tcPr>
          <w:p w14:paraId="5151153D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775" w:type="pct"/>
            <w:tcBorders>
              <w:bottom w:val="single" w:sz="8" w:space="0" w:color="auto"/>
            </w:tcBorders>
            <w:vAlign w:val="center"/>
          </w:tcPr>
          <w:p w14:paraId="2EA8A6DF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77" w:type="pct"/>
            <w:tcBorders>
              <w:bottom w:val="single" w:sz="8" w:space="0" w:color="auto"/>
              <w:right w:val="nil"/>
            </w:tcBorders>
            <w:vAlign w:val="center"/>
          </w:tcPr>
          <w:p w14:paraId="17167E19" w14:textId="77777777" w:rsidR="000E2744" w:rsidRPr="00197643" w:rsidRDefault="000E2744" w:rsidP="00ED2BD8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97643">
              <w:rPr>
                <w:rFonts w:ascii="標楷體" w:eastAsia="標楷體" w:hAnsi="標楷體" w:hint="eastAsia"/>
              </w:rPr>
              <w:t>％</w:t>
            </w:r>
          </w:p>
        </w:tc>
      </w:tr>
      <w:tr w:rsidR="006C4C7F" w14:paraId="0B5F3970" w14:textId="77777777" w:rsidTr="00B3654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8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216E3854" w14:textId="4FC4EAD0" w:rsidR="006C4C7F" w:rsidRDefault="006C4C7F" w:rsidP="006C4C7F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C73A1B2" w14:textId="6D12D34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367,607,843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B0EDF77" w14:textId="050424D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40.86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249F9BBE" w14:textId="2F95C6A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256,048,009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1A2694C1" w14:textId="48A5A9C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43.21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5256397" w14:textId="54CAAFD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111,559,834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166A6988" w14:textId="7A62ADE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43.57</w:t>
            </w:r>
          </w:p>
        </w:tc>
      </w:tr>
      <w:tr w:rsidR="006C4C7F" w14:paraId="592978EB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5F2B258C" w14:textId="1751DB42" w:rsidR="006C4C7F" w:rsidRDefault="006C4C7F" w:rsidP="006C4C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54C5DFA" w14:textId="7EC8840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289,639,351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2DBE0BCD" w14:textId="198467F5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32.19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6ED771FD" w14:textId="744D1BA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170,618,718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5A3CF1CB" w14:textId="0C5C480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28.80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6F14CE63" w14:textId="635FD5A6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119,020,633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0C3E9D69" w14:textId="44D9357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69.76</w:t>
            </w:r>
          </w:p>
        </w:tc>
      </w:tr>
      <w:tr w:rsidR="006C4C7F" w14:paraId="12582BD4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2710BCEB" w14:textId="26DD9A22" w:rsidR="006C4C7F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482C4C47" w14:textId="10F35EA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138,712,523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6770F84" w14:textId="59C24F16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15.42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009B1EFD" w14:textId="38144AE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68,416,263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5A006FD4" w14:textId="2E3501D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11.55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DCF0064" w14:textId="7446116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70,296,260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694EE29A" w14:textId="0EDA874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102.75</w:t>
            </w:r>
          </w:p>
        </w:tc>
      </w:tr>
      <w:tr w:rsidR="006C4C7F" w14:paraId="2F9D14DF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5B961D7C" w14:textId="6E2487E0" w:rsidR="006C4C7F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28F6041A" w14:textId="3B06FF5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150,926,828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081C10" w14:textId="3708C7A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16.78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2F293149" w14:textId="3F42BF4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102,202,455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5A547C16" w14:textId="7FFAA6B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17.25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762930AB" w14:textId="634E403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48,724,373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253CFC05" w14:textId="047094E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47.67</w:t>
            </w:r>
          </w:p>
        </w:tc>
      </w:tr>
      <w:tr w:rsidR="006C4C7F" w14:paraId="15C4205F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38368CAC" w14:textId="0F899ECE" w:rsidR="006C4C7F" w:rsidRDefault="006C4C7F" w:rsidP="006C4C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FBF7E46" w14:textId="0A22510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77,968,492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05C0A77" w14:textId="322B776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8.67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360A3233" w14:textId="0660B06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85,429,291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4034A67E" w14:textId="76B82BF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14.42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EE4130E" w14:textId="4A9FDD95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- 7,460,799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4EBBCD69" w14:textId="2E2FD27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- 8.73</w:t>
            </w:r>
          </w:p>
        </w:tc>
      </w:tr>
      <w:tr w:rsidR="006C4C7F" w14:paraId="58C91201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201A8D38" w14:textId="411536F6" w:rsidR="006C4C7F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5A8535E" w14:textId="45B05796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41,211,276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15931591" w14:textId="06725D6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4.58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46AF1C0A" w14:textId="175156C0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39,083,722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46D38698" w14:textId="2A764FB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6.60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BDF62B1" w14:textId="00A0A7E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2,127,554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03D9E23E" w14:textId="503A3865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5.44</w:t>
            </w:r>
          </w:p>
        </w:tc>
      </w:tr>
      <w:tr w:rsidR="006C4C7F" w14:paraId="1D50A691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34C49405" w14:textId="729CA2D0" w:rsidR="006C4C7F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746F4D9E" w14:textId="5BFCCFF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36,757,216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D01A360" w14:textId="4062E150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4.09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72E5992D" w14:textId="0F4B9B8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46,345,569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6D324490" w14:textId="35DFAF6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7.82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C7D33D6" w14:textId="2F78976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- 9,588,353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2A3A6565" w14:textId="307EED4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- 20.69</w:t>
            </w:r>
          </w:p>
        </w:tc>
      </w:tr>
      <w:tr w:rsidR="006C4C7F" w14:paraId="36AE54F4" w14:textId="77777777" w:rsidTr="00B3654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8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27F09E16" w14:textId="04F27D98" w:rsidR="006C4C7F" w:rsidRDefault="006C4C7F" w:rsidP="006C4C7F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4ED76ED" w14:textId="0A865A6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532,032,973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4F84022" w14:textId="425856A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59.14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32C1309E" w14:textId="3A7389C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336,473,482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3872F630" w14:textId="46974300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56.79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2D5B72A5" w14:textId="6FEEDB4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195,559,491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2849EA4D" w14:textId="6F9F17B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58.12</w:t>
            </w:r>
          </w:p>
        </w:tc>
      </w:tr>
      <w:tr w:rsidR="006C4C7F" w14:paraId="29E8B3E0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58FDEB55" w14:textId="74FD395B" w:rsidR="006C4C7F" w:rsidRDefault="006C4C7F" w:rsidP="006C4C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2039FBCA" w14:textId="461F27D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467,503,000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B7D3B0A" w14:textId="6D74C943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51.97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3E4ED37D" w14:textId="7B92160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303,811,000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711428C4" w14:textId="2C2B4440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51.27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2D6CD68C" w14:textId="1F18F856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163,692,000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436F8FB4" w14:textId="233965B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53.88</w:t>
            </w:r>
          </w:p>
        </w:tc>
      </w:tr>
      <w:tr w:rsidR="006C4C7F" w14:paraId="0E84C948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5F4956CA" w14:textId="239D108E" w:rsidR="006C4C7F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B9368FD" w14:textId="373DD5D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467,503,000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2F7114" w14:textId="1B0EC92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51.97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1411C477" w14:textId="5CA85B5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303,811,000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08AAC58D" w14:textId="2149BFF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51.27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A6979AB" w14:textId="7C3F4CF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163,692,000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5B6D633C" w14:textId="46B009B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53.88</w:t>
            </w:r>
          </w:p>
        </w:tc>
      </w:tr>
      <w:tr w:rsidR="006C4C7F" w14:paraId="01678C23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172A8E19" w14:textId="58B9180C" w:rsidR="006C4C7F" w:rsidRDefault="006C4C7F" w:rsidP="006C4C7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69A1EBC" w14:textId="3DC7AEB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59,288,011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19A0157" w14:textId="57729C4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3C3247CA" w14:textId="372286F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30,723,791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6FF8DA7C" w14:textId="7E4E84E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5.19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8E2B98A" w14:textId="1795CB25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28,564,220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6CF4AB96" w14:textId="398AEEF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92.97</w:t>
            </w:r>
          </w:p>
        </w:tc>
      </w:tr>
      <w:tr w:rsidR="006C4C7F" w14:paraId="20B7BD67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7C77CAE4" w14:textId="6BFF1CC1" w:rsidR="006C4C7F" w:rsidRDefault="006C4C7F" w:rsidP="006C4C7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1AAF852B" w14:textId="6221B023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59,288,011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A9476B2" w14:textId="60006F35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6.59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0C9A6DB9" w14:textId="0D6E94D9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30,723,791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1B700AA1" w14:textId="4C8A4D42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5.19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45493B6" w14:textId="79621C4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28,564,220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2BB38310" w14:textId="2A4CCDF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92.97</w:t>
            </w:r>
          </w:p>
        </w:tc>
      </w:tr>
      <w:tr w:rsidR="006C4C7F" w14:paraId="54404A39" w14:textId="77777777" w:rsidTr="007D39E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43E9E1EC" w14:textId="6AC74529" w:rsidR="006C4C7F" w:rsidRDefault="006C4C7F" w:rsidP="006C4C7F">
            <w:pPr>
              <w:ind w:leftChars="108" w:left="259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7E8CFBD7" w14:textId="1CE221C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5,241,962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1A65089" w14:textId="665D77A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0.58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646C3AC2" w14:textId="5ED0DD4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1,938,691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27171E03" w14:textId="12CAAAD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3CE72FDB" w14:textId="60676BB7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3,303,271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0C23CB70" w14:textId="5683C79A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170.39</w:t>
            </w:r>
          </w:p>
        </w:tc>
      </w:tr>
      <w:tr w:rsidR="006C4C7F" w14:paraId="6ED2FEC5" w14:textId="77777777" w:rsidTr="00B3654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1537" w:type="pct"/>
            <w:tcBorders>
              <w:top w:val="nil"/>
              <w:left w:val="nil"/>
              <w:bottom w:val="nil"/>
            </w:tcBorders>
            <w:vAlign w:val="center"/>
          </w:tcPr>
          <w:p w14:paraId="416C51EF" w14:textId="6C0B34DA" w:rsidR="006C4C7F" w:rsidRDefault="006C4C7F" w:rsidP="006C4C7F">
            <w:pPr>
              <w:ind w:leftChars="224" w:left="538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累積其他綜合餘絀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739026DF" w14:textId="7EF02FD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5,241,962</w:t>
            </w: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C302C2C" w14:textId="58338688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0.58</w:t>
            </w:r>
          </w:p>
        </w:tc>
        <w:tc>
          <w:tcPr>
            <w:tcW w:w="767" w:type="pct"/>
            <w:tcBorders>
              <w:top w:val="nil"/>
              <w:bottom w:val="nil"/>
            </w:tcBorders>
            <w:vAlign w:val="center"/>
          </w:tcPr>
          <w:p w14:paraId="5F1B9B3A" w14:textId="2A63BB0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1,938,691</w:t>
            </w:r>
          </w:p>
        </w:tc>
        <w:tc>
          <w:tcPr>
            <w:tcW w:w="391" w:type="pct"/>
            <w:tcBorders>
              <w:top w:val="nil"/>
              <w:bottom w:val="nil"/>
            </w:tcBorders>
            <w:vAlign w:val="center"/>
          </w:tcPr>
          <w:p w14:paraId="411EFB07" w14:textId="59EE657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775" w:type="pct"/>
            <w:tcBorders>
              <w:top w:val="nil"/>
              <w:bottom w:val="nil"/>
            </w:tcBorders>
            <w:vAlign w:val="center"/>
          </w:tcPr>
          <w:p w14:paraId="5C911827" w14:textId="2D1B8241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3,303,271</w:t>
            </w:r>
          </w:p>
        </w:tc>
        <w:tc>
          <w:tcPr>
            <w:tcW w:w="377" w:type="pct"/>
            <w:tcBorders>
              <w:top w:val="nil"/>
              <w:bottom w:val="nil"/>
              <w:right w:val="nil"/>
            </w:tcBorders>
            <w:vAlign w:val="center"/>
          </w:tcPr>
          <w:p w14:paraId="45587D7D" w14:textId="03DA461E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170.39</w:t>
            </w:r>
          </w:p>
        </w:tc>
      </w:tr>
      <w:tr w:rsidR="006C4C7F" w14:paraId="0527B388" w14:textId="77777777" w:rsidTr="00B3654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822"/>
        </w:trPr>
        <w:tc>
          <w:tcPr>
            <w:tcW w:w="1537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81A6954" w14:textId="3709B48F" w:rsidR="006C4C7F" w:rsidRDefault="006C4C7F" w:rsidP="006C4C7F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5" w:type="pct"/>
            <w:tcBorders>
              <w:top w:val="nil"/>
              <w:bottom w:val="single" w:sz="8" w:space="0" w:color="auto"/>
            </w:tcBorders>
            <w:vAlign w:val="center"/>
          </w:tcPr>
          <w:p w14:paraId="48478B50" w14:textId="66171A8D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899,640,816</w:t>
            </w:r>
          </w:p>
        </w:tc>
        <w:tc>
          <w:tcPr>
            <w:tcW w:w="378" w:type="pct"/>
            <w:tcBorders>
              <w:top w:val="nil"/>
              <w:bottom w:val="single" w:sz="8" w:space="0" w:color="auto"/>
            </w:tcBorders>
            <w:vAlign w:val="center"/>
          </w:tcPr>
          <w:p w14:paraId="7BB8670F" w14:textId="2046563C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67" w:type="pct"/>
            <w:tcBorders>
              <w:top w:val="nil"/>
              <w:bottom w:val="single" w:sz="8" w:space="0" w:color="auto"/>
            </w:tcBorders>
            <w:vAlign w:val="center"/>
          </w:tcPr>
          <w:p w14:paraId="6C5692F9" w14:textId="1A017614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592,521,491</w:t>
            </w:r>
          </w:p>
        </w:tc>
        <w:tc>
          <w:tcPr>
            <w:tcW w:w="391" w:type="pct"/>
            <w:tcBorders>
              <w:top w:val="nil"/>
              <w:bottom w:val="single" w:sz="8" w:space="0" w:color="auto"/>
            </w:tcBorders>
            <w:vAlign w:val="center"/>
          </w:tcPr>
          <w:p w14:paraId="50514348" w14:textId="4D89BAD3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5" w:type="pct"/>
            <w:tcBorders>
              <w:top w:val="nil"/>
              <w:bottom w:val="single" w:sz="8" w:space="0" w:color="auto"/>
            </w:tcBorders>
            <w:vAlign w:val="center"/>
          </w:tcPr>
          <w:p w14:paraId="588EFF7D" w14:textId="6A192F1B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307,119,325</w:t>
            </w:r>
          </w:p>
        </w:tc>
        <w:tc>
          <w:tcPr>
            <w:tcW w:w="377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0EC528E" w14:textId="6CEA39FF" w:rsidR="006C4C7F" w:rsidRPr="00190A22" w:rsidRDefault="006C4C7F" w:rsidP="006C4C7F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51.83</w:t>
            </w:r>
          </w:p>
        </w:tc>
      </w:tr>
    </w:tbl>
    <w:p w14:paraId="5F1F26BF" w14:textId="4F671079" w:rsidR="00AD2CFE" w:rsidRPr="002C3AE3" w:rsidRDefault="00AD2CFE" w:rsidP="00416550">
      <w:pPr>
        <w:tabs>
          <w:tab w:val="left" w:pos="408"/>
        </w:tabs>
        <w:adjustRightInd w:val="0"/>
        <w:snapToGrid w:val="0"/>
        <w:spacing w:line="20" w:lineRule="exact"/>
        <w:jc w:val="both"/>
        <w:rPr>
          <w:rFonts w:ascii="標楷體" w:eastAsia="標楷體" w:hAnsi="標楷體"/>
          <w:sz w:val="18"/>
          <w:szCs w:val="18"/>
        </w:rPr>
      </w:pPr>
    </w:p>
    <w:sectPr w:rsidR="00AD2CFE" w:rsidRPr="002C3AE3" w:rsidSect="00767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99168" w14:textId="77777777" w:rsidR="008444E8" w:rsidRDefault="008444E8" w:rsidP="00A11CE0">
      <w:r>
        <w:separator/>
      </w:r>
    </w:p>
  </w:endnote>
  <w:endnote w:type="continuationSeparator" w:id="0">
    <w:p w14:paraId="33D90767" w14:textId="77777777" w:rsidR="008444E8" w:rsidRDefault="008444E8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8BFB" w14:textId="6AED5841" w:rsidR="00CE285C" w:rsidRPr="00CE285C" w:rsidRDefault="00CE285C" w:rsidP="009B32E7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2550ED42" w14:textId="77777777" w:rsidR="00CE285C" w:rsidRPr="00CE285C" w:rsidRDefault="00CE285C" w:rsidP="009B32E7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2F9BC" w14:textId="29C3D55A" w:rsidR="00CE285C" w:rsidRPr="00DF1F3D" w:rsidRDefault="00CE285C" w:rsidP="009B32E7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08E38781" w14:textId="77777777" w:rsidR="00CE285C" w:rsidRPr="00316B7A" w:rsidRDefault="00CE285C" w:rsidP="009B32E7">
    <w:pPr>
      <w:pStyle w:val="af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5297" w14:textId="77777777" w:rsidR="00792AB8" w:rsidRDefault="00792AB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E5785" w14:textId="77777777" w:rsidR="008444E8" w:rsidRDefault="008444E8" w:rsidP="00A11CE0">
      <w:r>
        <w:separator/>
      </w:r>
    </w:p>
  </w:footnote>
  <w:footnote w:type="continuationSeparator" w:id="0">
    <w:p w14:paraId="0965C1FA" w14:textId="77777777" w:rsidR="008444E8" w:rsidRDefault="008444E8" w:rsidP="00A11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56C4" w14:textId="77777777" w:rsidR="00792AB8" w:rsidRDefault="00792AB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949D" w14:textId="77777777" w:rsidR="00792AB8" w:rsidRDefault="00792AB8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C73C7" w14:textId="77777777" w:rsidR="00792AB8" w:rsidRDefault="00792AB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5537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019F8"/>
    <w:rsid w:val="00012278"/>
    <w:rsid w:val="00016207"/>
    <w:rsid w:val="00022DB2"/>
    <w:rsid w:val="000344CF"/>
    <w:rsid w:val="0009466A"/>
    <w:rsid w:val="000B5F98"/>
    <w:rsid w:val="000D4F96"/>
    <w:rsid w:val="000D52F6"/>
    <w:rsid w:val="000E2744"/>
    <w:rsid w:val="00117A6A"/>
    <w:rsid w:val="001342F2"/>
    <w:rsid w:val="00172F02"/>
    <w:rsid w:val="00176814"/>
    <w:rsid w:val="001770FF"/>
    <w:rsid w:val="00180787"/>
    <w:rsid w:val="00195EB5"/>
    <w:rsid w:val="00197643"/>
    <w:rsid w:val="001B06F6"/>
    <w:rsid w:val="001D27D0"/>
    <w:rsid w:val="001F3419"/>
    <w:rsid w:val="001F5363"/>
    <w:rsid w:val="00204A20"/>
    <w:rsid w:val="002334BE"/>
    <w:rsid w:val="00260188"/>
    <w:rsid w:val="002759CA"/>
    <w:rsid w:val="002A6F46"/>
    <w:rsid w:val="002C3AE3"/>
    <w:rsid w:val="00313B55"/>
    <w:rsid w:val="00321BDD"/>
    <w:rsid w:val="003378EC"/>
    <w:rsid w:val="003835CC"/>
    <w:rsid w:val="004150DF"/>
    <w:rsid w:val="00416550"/>
    <w:rsid w:val="00433E35"/>
    <w:rsid w:val="00446A03"/>
    <w:rsid w:val="00462BC1"/>
    <w:rsid w:val="004715C4"/>
    <w:rsid w:val="0047271A"/>
    <w:rsid w:val="00477635"/>
    <w:rsid w:val="00483FBD"/>
    <w:rsid w:val="004A5415"/>
    <w:rsid w:val="004C63AA"/>
    <w:rsid w:val="004E44A0"/>
    <w:rsid w:val="00505496"/>
    <w:rsid w:val="00506134"/>
    <w:rsid w:val="005165C6"/>
    <w:rsid w:val="00544B51"/>
    <w:rsid w:val="00546DCF"/>
    <w:rsid w:val="005500FB"/>
    <w:rsid w:val="00554E88"/>
    <w:rsid w:val="005679BD"/>
    <w:rsid w:val="00571258"/>
    <w:rsid w:val="00583EA9"/>
    <w:rsid w:val="005D0778"/>
    <w:rsid w:val="005D689B"/>
    <w:rsid w:val="0060515A"/>
    <w:rsid w:val="0061235D"/>
    <w:rsid w:val="00621D9A"/>
    <w:rsid w:val="00624329"/>
    <w:rsid w:val="006357D6"/>
    <w:rsid w:val="006425CB"/>
    <w:rsid w:val="00654F57"/>
    <w:rsid w:val="0066751C"/>
    <w:rsid w:val="006B4CDA"/>
    <w:rsid w:val="006C4C7F"/>
    <w:rsid w:val="006F0930"/>
    <w:rsid w:val="007137E1"/>
    <w:rsid w:val="00725A87"/>
    <w:rsid w:val="00736B5D"/>
    <w:rsid w:val="00737023"/>
    <w:rsid w:val="00767554"/>
    <w:rsid w:val="00772F9B"/>
    <w:rsid w:val="00780E5F"/>
    <w:rsid w:val="00792AB8"/>
    <w:rsid w:val="007B73BD"/>
    <w:rsid w:val="007D0A85"/>
    <w:rsid w:val="007D2089"/>
    <w:rsid w:val="007D39EF"/>
    <w:rsid w:val="008243B5"/>
    <w:rsid w:val="008364C9"/>
    <w:rsid w:val="008444E8"/>
    <w:rsid w:val="008674BF"/>
    <w:rsid w:val="00885106"/>
    <w:rsid w:val="008D5F5F"/>
    <w:rsid w:val="009449A5"/>
    <w:rsid w:val="00954579"/>
    <w:rsid w:val="00961DCB"/>
    <w:rsid w:val="00964B00"/>
    <w:rsid w:val="00994978"/>
    <w:rsid w:val="00996FBB"/>
    <w:rsid w:val="009B32E7"/>
    <w:rsid w:val="009E06F2"/>
    <w:rsid w:val="009E6DE0"/>
    <w:rsid w:val="009F5950"/>
    <w:rsid w:val="00A0257E"/>
    <w:rsid w:val="00A11CE0"/>
    <w:rsid w:val="00A1675C"/>
    <w:rsid w:val="00A20682"/>
    <w:rsid w:val="00A35010"/>
    <w:rsid w:val="00A95689"/>
    <w:rsid w:val="00A964D4"/>
    <w:rsid w:val="00AB68F7"/>
    <w:rsid w:val="00AD2CFE"/>
    <w:rsid w:val="00AF01BD"/>
    <w:rsid w:val="00AF346C"/>
    <w:rsid w:val="00B0048D"/>
    <w:rsid w:val="00B103E5"/>
    <w:rsid w:val="00B108C5"/>
    <w:rsid w:val="00B171BF"/>
    <w:rsid w:val="00B2592A"/>
    <w:rsid w:val="00B36543"/>
    <w:rsid w:val="00B63044"/>
    <w:rsid w:val="00B93D4E"/>
    <w:rsid w:val="00BB3E78"/>
    <w:rsid w:val="00BC1BEB"/>
    <w:rsid w:val="00C00DCE"/>
    <w:rsid w:val="00C10C21"/>
    <w:rsid w:val="00C32088"/>
    <w:rsid w:val="00C536B5"/>
    <w:rsid w:val="00C93DEB"/>
    <w:rsid w:val="00CA1EC3"/>
    <w:rsid w:val="00CA3D0E"/>
    <w:rsid w:val="00CC3A06"/>
    <w:rsid w:val="00CD12AA"/>
    <w:rsid w:val="00CE285C"/>
    <w:rsid w:val="00D0204E"/>
    <w:rsid w:val="00D107C9"/>
    <w:rsid w:val="00D11617"/>
    <w:rsid w:val="00D14088"/>
    <w:rsid w:val="00D30A82"/>
    <w:rsid w:val="00D3435E"/>
    <w:rsid w:val="00D86F69"/>
    <w:rsid w:val="00DA0387"/>
    <w:rsid w:val="00DB017D"/>
    <w:rsid w:val="00DC0EE5"/>
    <w:rsid w:val="00DC13B5"/>
    <w:rsid w:val="00E26ADC"/>
    <w:rsid w:val="00E82C09"/>
    <w:rsid w:val="00E86D98"/>
    <w:rsid w:val="00EB71B6"/>
    <w:rsid w:val="00ED2BD8"/>
    <w:rsid w:val="00ED4CE0"/>
    <w:rsid w:val="00EE7E68"/>
    <w:rsid w:val="00F16623"/>
    <w:rsid w:val="00F212C2"/>
    <w:rsid w:val="00F34C42"/>
    <w:rsid w:val="00F34D41"/>
    <w:rsid w:val="00F363A9"/>
    <w:rsid w:val="00F57D9A"/>
    <w:rsid w:val="00F6374D"/>
    <w:rsid w:val="00F63841"/>
    <w:rsid w:val="00F6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75332099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63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B63044"/>
    <w:rPr>
      <w:kern w:val="2"/>
    </w:rPr>
  </w:style>
  <w:style w:type="paragraph" w:styleId="af">
    <w:name w:val="footer"/>
    <w:basedOn w:val="a"/>
    <w:link w:val="af0"/>
    <w:uiPriority w:val="99"/>
    <w:unhideWhenUsed/>
    <w:rsid w:val="00B63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B63044"/>
    <w:rPr>
      <w:kern w:val="2"/>
    </w:rPr>
  </w:style>
  <w:style w:type="paragraph" w:styleId="af1">
    <w:name w:val="List Paragraph"/>
    <w:basedOn w:val="a"/>
    <w:uiPriority w:val="34"/>
    <w:qFormat/>
    <w:rsid w:val="00E26AD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70832-0132-4729-BAF7-DBC8D25A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174</TotalTime>
  <Pages>4</Pages>
  <Words>1572</Words>
  <Characters>3506</Characters>
  <Application>Microsoft Office Word</Application>
  <DocSecurity>0</DocSecurity>
  <Lines>29</Lines>
  <Paragraphs>10</Paragraphs>
  <ScaleCrop>false</ScaleCrop>
  <Company>審計部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55</cp:revision>
  <cp:lastPrinted>2026-07-02T13:15:00Z</cp:lastPrinted>
  <dcterms:created xsi:type="dcterms:W3CDTF">2025-06-10T05:44:00Z</dcterms:created>
  <dcterms:modified xsi:type="dcterms:W3CDTF">2026-07-10T06:14:00Z</dcterms:modified>
</cp:coreProperties>
</file>