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39472" w14:textId="09335124" w:rsidR="00A11CE0" w:rsidRPr="00E26ADC" w:rsidRDefault="001A12B8" w:rsidP="002D49A1">
      <w:pPr>
        <w:spacing w:afterLines="20" w:after="72" w:line="0" w:lineRule="atLeast"/>
        <w:ind w:firstLineChars="200" w:firstLine="641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(</w:t>
      </w:r>
      <w:r w:rsidR="00446A03">
        <w:rPr>
          <w:rFonts w:ascii="標楷體" w:eastAsia="標楷體" w:hAnsi="標楷體" w:hint="eastAsia"/>
          <w:b/>
          <w:sz w:val="32"/>
          <w:szCs w:val="32"/>
        </w:rPr>
        <w:t>三</w:t>
      </w:r>
      <w:r>
        <w:rPr>
          <w:rFonts w:ascii="標楷體" w:eastAsia="標楷體" w:hAnsi="標楷體" w:hint="eastAsia"/>
          <w:b/>
          <w:sz w:val="32"/>
          <w:szCs w:val="32"/>
        </w:rPr>
        <w:t>)</w:t>
      </w:r>
      <w:r w:rsidR="00E26ADC" w:rsidRPr="00E26ADC">
        <w:rPr>
          <w:rFonts w:ascii="標楷體" w:eastAsia="標楷體" w:hAnsi="標楷體" w:hint="eastAsia"/>
          <w:b/>
          <w:sz w:val="32"/>
          <w:szCs w:val="32"/>
        </w:rPr>
        <w:t>國防部主管</w:t>
      </w:r>
    </w:p>
    <w:p w14:paraId="69F2D591" w14:textId="77777777" w:rsidR="00F63841" w:rsidRPr="00E26ADC" w:rsidRDefault="00446A03" w:rsidP="002D49A1">
      <w:pPr>
        <w:spacing w:afterLines="20" w:after="72" w:line="0" w:lineRule="atLeast"/>
        <w:ind w:firstLineChars="300" w:firstLine="961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1.</w:t>
      </w:r>
      <w:r w:rsidR="00E26ADC" w:rsidRPr="00E26ADC">
        <w:rPr>
          <w:rFonts w:ascii="標楷體" w:eastAsia="標楷體" w:hAnsi="標楷體" w:hint="eastAsia"/>
          <w:b/>
          <w:sz w:val="32"/>
          <w:szCs w:val="32"/>
        </w:rPr>
        <w:t>國軍生產及服務作業基金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1"/>
        <w:gridCol w:w="1410"/>
        <w:gridCol w:w="1410"/>
        <w:gridCol w:w="1410"/>
        <w:gridCol w:w="1410"/>
        <w:gridCol w:w="1418"/>
        <w:gridCol w:w="645"/>
      </w:tblGrid>
      <w:tr w:rsidR="001770FF" w14:paraId="351000BD" w14:textId="77777777" w:rsidTr="001770FF">
        <w:trPr>
          <w:tblHeader/>
          <w:jc w:val="center"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23F81B0E" w14:textId="12BA3664" w:rsidR="001D27D0" w:rsidRDefault="001770FF" w:rsidP="002D49A1">
            <w:pPr>
              <w:snapToGrid w:val="0"/>
              <w:ind w:leftChars="-138" w:left="-33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國軍生產及服務作業基金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餘絀審定表　</w:t>
            </w:r>
          </w:p>
          <w:p w14:paraId="0032B9D6" w14:textId="4599F23E" w:rsidR="00CD12AA" w:rsidRDefault="001770FF" w:rsidP="00872914">
            <w:pPr>
              <w:tabs>
                <w:tab w:val="left" w:pos="4106"/>
                <w:tab w:val="left" w:pos="8756"/>
              </w:tabs>
              <w:snapToGrid w:val="0"/>
              <w:ind w:rightChars="12" w:right="29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E82C09">
              <w:rPr>
                <w:rFonts w:ascii="標楷體" w:eastAsia="標楷體" w:hAnsi="標楷體" w:hint="eastAsia"/>
              </w:rPr>
              <w:t>11</w:t>
            </w:r>
            <w:r w:rsidR="005935CE"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770FF" w14:paraId="1317019B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tblHeader/>
          <w:jc w:val="center"/>
        </w:trPr>
        <w:tc>
          <w:tcPr>
            <w:tcW w:w="1225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1F91CC4" w14:textId="77777777" w:rsidR="001770FF" w:rsidRDefault="001770FF" w:rsidP="002D49A1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0CD165B8" w14:textId="77777777" w:rsidR="001770FF" w:rsidRDefault="001770FF" w:rsidP="008729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58380781" w14:textId="77777777" w:rsidR="001770FF" w:rsidRDefault="001770FF" w:rsidP="0087291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7884BA86" w14:textId="77777777" w:rsidR="001770FF" w:rsidRDefault="001770FF" w:rsidP="0087291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16F49EA5" w14:textId="77777777" w:rsidR="001770FF" w:rsidRDefault="001770FF" w:rsidP="008729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1011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176CC13" w14:textId="77777777" w:rsidR="001770FF" w:rsidRDefault="001770FF" w:rsidP="00872914">
            <w:pPr>
              <w:spacing w:line="240" w:lineRule="exact"/>
              <w:ind w:leftChars="20" w:left="48" w:rightChars="7" w:right="17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057FCE39" w14:textId="77777777" w:rsidR="001770FF" w:rsidRDefault="001770FF" w:rsidP="00872914">
            <w:pPr>
              <w:spacing w:line="240" w:lineRule="exact"/>
              <w:ind w:leftChars="20" w:left="48" w:rightChars="-10" w:right="-2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770FF" w14:paraId="40DBD126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  <w:jc w:val="center"/>
        </w:trPr>
        <w:tc>
          <w:tcPr>
            <w:tcW w:w="1225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A540D1" w14:textId="77777777" w:rsidR="001770FF" w:rsidRDefault="001770FF" w:rsidP="001770F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02B483E5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6234A64E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18DCEE6F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6EB3D89C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14:paraId="0489D309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16" w:type="pct"/>
            <w:tcBorders>
              <w:bottom w:val="single" w:sz="8" w:space="0" w:color="auto"/>
              <w:right w:val="nil"/>
            </w:tcBorders>
            <w:vAlign w:val="center"/>
          </w:tcPr>
          <w:p w14:paraId="3671A536" w14:textId="77777777" w:rsidR="001770FF" w:rsidRDefault="001770FF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5935CE" w:rsidRPr="00571258" w14:paraId="29408CC9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BF3720D" w14:textId="77777777" w:rsidR="005935CE" w:rsidRPr="00571258" w:rsidRDefault="005935CE" w:rsidP="005935C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56B2EFE" w14:textId="123DC440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40,471,823,000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BF6B10D" w14:textId="1E33D0DB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42,273,411,501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1F2ECFC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F7A27EF" w14:textId="1B7EEFC6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42,273,411,501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C5AD1FD" w14:textId="1DFFBAED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1,801,588,501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4336D2C4" w14:textId="5C842196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4.45</w:t>
            </w:r>
          </w:p>
        </w:tc>
      </w:tr>
      <w:tr w:rsidR="005935CE" w:rsidRPr="00571258" w14:paraId="112E2837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2C65BDDB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631554C" w14:textId="6A1CEF7B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791,390,000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DA21D2D" w14:textId="64A4DFA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790,295,683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F4615A7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EB95407" w14:textId="6504AB6E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790,295,683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6D95865" w14:textId="4792140B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- 1,094,317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0B212251" w14:textId="05DAEC09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- 0.14</w:t>
            </w:r>
          </w:p>
        </w:tc>
      </w:tr>
      <w:tr w:rsidR="005935CE" w:rsidRPr="00571258" w14:paraId="011E20F0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32C96E98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4A481ED" w14:textId="1B77D16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7,280,385,000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6195097" w14:textId="3AB9700A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5,976,847,240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435957B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6B48DB7" w14:textId="29B0933F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5,976,847,240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7AD6D0A" w14:textId="0D33B53F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- 1,303,537,760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733CDE03" w14:textId="52BAD29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- 17.90</w:t>
            </w:r>
          </w:p>
        </w:tc>
      </w:tr>
      <w:tr w:rsidR="005935CE" w:rsidRPr="00571258" w14:paraId="7500304D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7BE256CC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528D87B" w14:textId="178B8D9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244,346,000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B05BC2C" w14:textId="2352DE73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247,538,699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610EDDB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281A66C" w14:textId="04629586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247,538,699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2DA8274" w14:textId="4EF1C6E4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3,192,699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43CB9AD8" w14:textId="4E6C0978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1.31</w:t>
            </w:r>
          </w:p>
        </w:tc>
      </w:tr>
      <w:tr w:rsidR="005935CE" w:rsidRPr="00571258" w14:paraId="0080583F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2349E007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醫療收入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4242F4D" w14:textId="6CB8800C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31,791,180,000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B37971B" w14:textId="7723B9B5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34,639,874,779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EACC37E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4D4AD10" w14:textId="39F65F7A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34,639,874,779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E00150E" w14:textId="2A9BDE62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2,848,694,779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5434968C" w14:textId="15A6232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8.96</w:t>
            </w:r>
          </w:p>
        </w:tc>
      </w:tr>
      <w:tr w:rsidR="005935CE" w:rsidRPr="00571258" w14:paraId="41B938B9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56C62521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A8B3E55" w14:textId="33C29219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364,522,000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AE2EB91" w14:textId="5D062383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618,855,100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E73E55B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F329912" w14:textId="5BABAB72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618,855,100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327062E" w14:textId="2EC54CE3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254,333,100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2B24E6DB" w14:textId="79645C3A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69.77</w:t>
            </w:r>
          </w:p>
        </w:tc>
      </w:tr>
      <w:tr w:rsidR="005935CE" w:rsidRPr="00571258" w14:paraId="029A51B1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79C1F0E3" w14:textId="77777777" w:rsidR="005935CE" w:rsidRPr="00571258" w:rsidRDefault="005935CE" w:rsidP="005935C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04332F2" w14:textId="1B6AAB09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39,358,211,000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D0638C4" w14:textId="77449296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41,697,677,058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2BCA2A8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9B8A647" w14:textId="33AF1752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41,697,677,058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BCFC1D1" w14:textId="0309F730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2,339,466,058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4C4B5F78" w14:textId="33BDB1C9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5.94</w:t>
            </w:r>
          </w:p>
        </w:tc>
      </w:tr>
      <w:tr w:rsidR="005935CE" w:rsidRPr="00571258" w14:paraId="3D4A7CB5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753CB7A2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55DB4DF" w14:textId="6092557D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752,353,000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6F09285" w14:textId="6C9F5FA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754,780,255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631EB68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420CE9F" w14:textId="2C6620C5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754,780,255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9A37B6E" w14:textId="6DA057F9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2,427,255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3FC32AB7" w14:textId="11FDDFB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0.32</w:t>
            </w:r>
          </w:p>
        </w:tc>
      </w:tr>
      <w:tr w:rsidR="005935CE" w:rsidRPr="00571258" w14:paraId="0697B38E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6D9EF781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68A0235" w14:textId="6F3325D0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6,240,521,000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78365EB" w14:textId="70749E5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5,125,133,980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6E9F132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7D6B25A" w14:textId="63CC1D13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5,125,133,980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2850075" w14:textId="4BD4D91C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- 1,115,387,020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236F7993" w14:textId="5B4A8EB4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- 17.87</w:t>
            </w:r>
          </w:p>
        </w:tc>
      </w:tr>
      <w:tr w:rsidR="005935CE" w:rsidRPr="00571258" w14:paraId="1DD73506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4CFF614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出租資產成本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920062D" w14:textId="321FBED6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9,393,000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C99CCEF" w14:textId="14056E5D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7,643,187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357A578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473D2B8" w14:textId="76955B6E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7,643,187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A67CCC9" w14:textId="0F008EC1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- 1,749,813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0B282319" w14:textId="0C1F2F88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- 18.63</w:t>
            </w:r>
          </w:p>
        </w:tc>
      </w:tr>
      <w:tr w:rsidR="005935CE" w:rsidRPr="00571258" w14:paraId="10A8E66E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6419F0D5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醫療成本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2390A6C" w14:textId="2D97C032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27,919,204,000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151B26A" w14:textId="3785ED73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30,740,576,382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6367CE6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3626F13" w14:textId="18CA25D6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30,740,576,382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24C1ED9" w14:textId="4A4406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2,821,372,382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3D48105F" w14:textId="7B53EF85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10.11</w:t>
            </w:r>
          </w:p>
        </w:tc>
      </w:tr>
      <w:tr w:rsidR="005935CE" w:rsidRPr="00571258" w14:paraId="0564E82A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3A9CD33E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D60BDBA" w14:textId="09A36458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117,434,000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35B57FE" w14:textId="3422B9AC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107,149,397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24B99CC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957D796" w14:textId="708A5DE6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107,149,397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9F68356" w14:textId="05D1E408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- 10,284,603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41195F2C" w14:textId="74B6D4A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- 8.76</w:t>
            </w:r>
          </w:p>
        </w:tc>
      </w:tr>
      <w:tr w:rsidR="005935CE" w:rsidRPr="00571258" w14:paraId="1622114B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B2B4A2F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6C9A606" w14:textId="187D4BCA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2,132,803,000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0F2E974" w14:textId="4935EB4E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2,503,359,401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1F2E69A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E856528" w14:textId="6B2D9D5D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2,503,359,401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E8686BF" w14:textId="247FDB5A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370,556,401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19EC37B6" w14:textId="64EA963D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17.37</w:t>
            </w:r>
          </w:p>
        </w:tc>
      </w:tr>
      <w:tr w:rsidR="005935CE" w:rsidRPr="00571258" w14:paraId="6A3804BB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33FE2B5C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8D23C58" w14:textId="0A9AE19F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1,362,213,000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461C03A" w14:textId="34122EC2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1,584,616,660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5185D1D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2B91F0A" w14:textId="69CFF7FF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1,584,616,660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2E8A5FD" w14:textId="4972650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222,403,660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7234AF5A" w14:textId="113DC90A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16.33</w:t>
            </w:r>
          </w:p>
        </w:tc>
      </w:tr>
      <w:tr w:rsidR="005935CE" w:rsidRPr="00571258" w14:paraId="449CBFCA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21A6FA6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B39F47E" w14:textId="7116678F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824,290,000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96560AB" w14:textId="4EF19921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874,417,796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13A30E7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072CAEA" w14:textId="7CD73DA1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874,417,796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EDF20F0" w14:textId="77ABD36B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50,127,796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60FF7E4A" w14:textId="2A3D2A21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6.08</w:t>
            </w:r>
          </w:p>
        </w:tc>
      </w:tr>
      <w:tr w:rsidR="005935CE" w:rsidRPr="00571258" w14:paraId="49EC8BE1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C76793B" w14:textId="77777777" w:rsidR="005935CE" w:rsidRPr="00571258" w:rsidRDefault="005935CE" w:rsidP="005935CE">
            <w:pPr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業務賸餘（短絀）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815A5E5" w14:textId="3DCD1E79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1,113,612,000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18A3DBF" w14:textId="14D8DD49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575,734,443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F6FB674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BB779E6" w14:textId="6897520D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575,734,443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8CC4CC4" w14:textId="02E0AC5F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- 537,877,557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40A9B75F" w14:textId="389D1FED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- 48.30</w:t>
            </w:r>
          </w:p>
        </w:tc>
      </w:tr>
      <w:tr w:rsidR="005935CE" w:rsidRPr="00571258" w14:paraId="024296CA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12BF24D0" w14:textId="77777777" w:rsidR="005935CE" w:rsidRPr="00571258" w:rsidRDefault="005935CE" w:rsidP="005935C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9F3EC85" w14:textId="6251E9C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952,440,000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DC5838F" w14:textId="5418C566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2,588,305,432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D54C53E" w14:textId="7335336B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81F8929" w14:textId="2900E302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2,588,305,432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CDD8EC3" w14:textId="6B4E1E42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1,635,865,432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1ABA9068" w14:textId="3E24451C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171.76</w:t>
            </w:r>
          </w:p>
        </w:tc>
      </w:tr>
      <w:tr w:rsidR="005935CE" w:rsidRPr="00571258" w14:paraId="7FD773E1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4F9F6EEA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26EF54E" w14:textId="51ABBFC5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480,197,000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5C58A33" w14:textId="6F25F50A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614,487,916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653B0B3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3AEABA1" w14:textId="1683901F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614,487,916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EFB08D8" w14:textId="2713DDC6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134,290,916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0F8F19A4" w14:textId="03B9D60B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27.97</w:t>
            </w:r>
          </w:p>
        </w:tc>
      </w:tr>
      <w:tr w:rsidR="005935CE" w:rsidRPr="00571258" w14:paraId="006DCCD1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7856DA3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4CBB319" w14:textId="33793ECB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472,243,000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5A2985B" w14:textId="2A3617DF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1,973,817,516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9BB9F78" w14:textId="6B6AEF6B" w:rsidR="005935CE" w:rsidRPr="00872914" w:rsidRDefault="005935CE" w:rsidP="005935CE">
            <w:pPr>
              <w:overflowPunct w:val="0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DE19236" w14:textId="436CBD76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1,973,817,516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1B316BC" w14:textId="02396E7B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1,501,574,516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4E7BDA2D" w14:textId="59A917AE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317.97</w:t>
            </w:r>
          </w:p>
        </w:tc>
      </w:tr>
      <w:tr w:rsidR="005935CE" w:rsidRPr="00571258" w14:paraId="73D95D09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0F571797" w14:textId="77777777" w:rsidR="005935CE" w:rsidRPr="00571258" w:rsidRDefault="005935CE" w:rsidP="005935C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B30AF09" w14:textId="16363DFA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630,638,000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5B7AD92" w14:textId="110693BB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739,534,786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28A8C32" w14:textId="08086C93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8314DB3" w14:textId="363F369C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739,534,786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67ECFAE" w14:textId="4968A95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108,896,786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19F1FF3C" w14:textId="270A4AC6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17.27</w:t>
            </w:r>
          </w:p>
        </w:tc>
      </w:tr>
      <w:tr w:rsidR="005935CE" w:rsidRPr="00571258" w14:paraId="64BF34D8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5C63CB6D" w14:textId="77777777" w:rsidR="005935CE" w:rsidRPr="00571258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B7FF7E0" w14:textId="6D5A5A36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630,638,000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7554010" w14:textId="6A6FE96B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739,534,786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C87910A" w14:textId="198F6272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7D3DD6A" w14:textId="64D5063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sz w:val="18"/>
                <w:szCs w:val="18"/>
              </w:rPr>
              <w:t>739,534,786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5E1E880" w14:textId="49265ABA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108,896,786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36A14ACC" w14:textId="39A74093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17.27</w:t>
            </w:r>
          </w:p>
        </w:tc>
      </w:tr>
      <w:tr w:rsidR="005935CE" w:rsidRPr="00571258" w14:paraId="590A1BFA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nil"/>
            </w:tcBorders>
            <w:vAlign w:val="center"/>
          </w:tcPr>
          <w:p w14:paraId="165B4047" w14:textId="77777777" w:rsidR="005935CE" w:rsidRPr="00571258" w:rsidRDefault="005935CE" w:rsidP="005935CE">
            <w:pPr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業務外賸餘（短絀）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45BD964B" w14:textId="456F3F6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321,802,000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53BA56C" w14:textId="48038C8B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1,848,770,646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2C45E279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00E0551" w14:textId="02870612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1,848,770,646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4EEA13D" w14:textId="67F28393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1,526,968,646</w:t>
            </w:r>
          </w:p>
        </w:tc>
        <w:tc>
          <w:tcPr>
            <w:tcW w:w="316" w:type="pct"/>
            <w:tcBorders>
              <w:top w:val="nil"/>
              <w:bottom w:val="nil"/>
              <w:right w:val="nil"/>
            </w:tcBorders>
            <w:vAlign w:val="center"/>
          </w:tcPr>
          <w:p w14:paraId="51AC4619" w14:textId="216028B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474.51</w:t>
            </w:r>
          </w:p>
        </w:tc>
      </w:tr>
      <w:tr w:rsidR="005935CE" w:rsidRPr="00571258" w14:paraId="34A1D938" w14:textId="77777777" w:rsidTr="005935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1225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3E01910" w14:textId="77777777" w:rsidR="005935CE" w:rsidRPr="00571258" w:rsidRDefault="005935CE" w:rsidP="005935CE">
            <w:pPr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772E7372" w14:textId="500B7AC2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1,435,414,000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4C0FC756" w14:textId="163FF509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2,424,505,089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145F0FE0" w14:textId="77777777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1DF0D1DA" w14:textId="5E88CBA2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2,424,505,089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3AAF6AFE" w14:textId="0E6C38F8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989,091,089</w:t>
            </w:r>
          </w:p>
        </w:tc>
        <w:tc>
          <w:tcPr>
            <w:tcW w:w="31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6A86118" w14:textId="7C73B97A" w:rsidR="005935CE" w:rsidRPr="00872914" w:rsidRDefault="005935CE" w:rsidP="005935C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68.91</w:t>
            </w:r>
          </w:p>
        </w:tc>
      </w:tr>
    </w:tbl>
    <w:p w14:paraId="40170ACB" w14:textId="77777777" w:rsidR="001770FF" w:rsidRPr="001770FF" w:rsidRDefault="001770FF" w:rsidP="0066751C">
      <w:pPr>
        <w:spacing w:line="400" w:lineRule="exact"/>
        <w:ind w:left="601" w:hangingChars="300" w:hanging="601"/>
        <w:jc w:val="both"/>
        <w:rPr>
          <w:rFonts w:ascii="標楷體" w:eastAsia="標楷體" w:hAnsi="標楷體"/>
          <w:b/>
          <w:sz w:val="20"/>
          <w:szCs w:val="32"/>
        </w:rPr>
      </w:pPr>
    </w:p>
    <w:tbl>
      <w:tblPr>
        <w:tblW w:w="4994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2"/>
        <w:gridCol w:w="1410"/>
        <w:gridCol w:w="1411"/>
        <w:gridCol w:w="1411"/>
        <w:gridCol w:w="1411"/>
        <w:gridCol w:w="1417"/>
        <w:gridCol w:w="650"/>
      </w:tblGrid>
      <w:tr w:rsidR="0066751C" w14:paraId="2FF73CCF" w14:textId="77777777" w:rsidTr="005D0778">
        <w:trPr>
          <w:jc w:val="center"/>
        </w:trPr>
        <w:tc>
          <w:tcPr>
            <w:tcW w:w="5000" w:type="pct"/>
            <w:gridSpan w:val="7"/>
          </w:tcPr>
          <w:p w14:paraId="4F05D23B" w14:textId="077A4039" w:rsidR="00CD12AA" w:rsidRDefault="0066751C" w:rsidP="002D49A1">
            <w:pPr>
              <w:snapToGrid w:val="0"/>
              <w:ind w:leftChars="-132" w:left="-317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4572B">
              <w:rPr>
                <w:rFonts w:ascii="標楷體" w:eastAsia="標楷體" w:hAnsi="標楷體"/>
                <w:b/>
                <w:sz w:val="32"/>
                <w:u w:val="single"/>
              </w:rPr>
              <w:t>國軍生產及服務作業基金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餘絀撥補審定表　</w:t>
            </w:r>
          </w:p>
          <w:p w14:paraId="2D5EFC06" w14:textId="38239178" w:rsidR="0066751C" w:rsidRDefault="0066751C" w:rsidP="002D49A1">
            <w:pPr>
              <w:tabs>
                <w:tab w:val="left" w:pos="4103"/>
                <w:tab w:val="left" w:pos="8756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E4572B">
              <w:rPr>
                <w:rFonts w:ascii="標楷體" w:eastAsia="標楷體" w:hAnsi="標楷體"/>
              </w:rPr>
              <w:t>11</w:t>
            </w:r>
            <w:r w:rsidR="005935CE"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6751C" w14:paraId="01DBE248" w14:textId="77777777" w:rsidTr="005D077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218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AE4A7BE" w14:textId="77777777" w:rsidR="0066751C" w:rsidRPr="00C93DEB" w:rsidRDefault="0066751C" w:rsidP="002D49A1">
            <w:pPr>
              <w:ind w:left="113" w:right="57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項目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</w:tcBorders>
            <w:vAlign w:val="center"/>
          </w:tcPr>
          <w:p w14:paraId="7103F5FE" w14:textId="77777777" w:rsidR="0066751C" w:rsidRPr="00C93DEB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預算數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</w:tcBorders>
            <w:vAlign w:val="center"/>
          </w:tcPr>
          <w:p w14:paraId="40010689" w14:textId="77777777" w:rsidR="0066751C" w:rsidRPr="00C93DEB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決算數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26499F4" w14:textId="77777777" w:rsidR="0066751C" w:rsidRPr="00C93DEB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93DEB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</w:tcBorders>
            <w:vAlign w:val="center"/>
          </w:tcPr>
          <w:p w14:paraId="6872D37F" w14:textId="77777777" w:rsidR="0066751C" w:rsidRPr="00C93DEB" w:rsidRDefault="0066751C" w:rsidP="00C93DEB">
            <w:pPr>
              <w:ind w:leftChars="20" w:left="48" w:rightChars="20" w:right="48" w:firstLineChars="11" w:firstLine="26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決算審定數</w:t>
            </w:r>
          </w:p>
        </w:tc>
        <w:tc>
          <w:tcPr>
            <w:tcW w:w="101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8288F46" w14:textId="77777777" w:rsidR="0066751C" w:rsidRPr="00ED4CE0" w:rsidRDefault="0066751C" w:rsidP="00872914">
            <w:pPr>
              <w:spacing w:line="240" w:lineRule="exact"/>
              <w:ind w:leftChars="20" w:left="48" w:rightChars="-18" w:right="-43"/>
              <w:jc w:val="distribute"/>
              <w:rPr>
                <w:rFonts w:ascii="標楷體" w:eastAsia="標楷體" w:hAnsi="標楷體"/>
                <w:szCs w:val="24"/>
              </w:rPr>
            </w:pPr>
            <w:r w:rsidRPr="00ED4CE0">
              <w:rPr>
                <w:rFonts w:ascii="標楷體" w:eastAsia="標楷體" w:hAnsi="標楷體" w:hint="eastAsia"/>
                <w:szCs w:val="24"/>
              </w:rPr>
              <w:t>審定數與預算數</w:t>
            </w:r>
          </w:p>
          <w:p w14:paraId="670D3CA1" w14:textId="77777777" w:rsidR="0066751C" w:rsidRPr="00ED4CE0" w:rsidRDefault="0066751C" w:rsidP="00872914">
            <w:pPr>
              <w:spacing w:line="240" w:lineRule="exact"/>
              <w:ind w:leftChars="20" w:left="48" w:rightChars="-18" w:right="-43"/>
              <w:jc w:val="distribute"/>
              <w:rPr>
                <w:rFonts w:ascii="標楷體" w:eastAsia="標楷體" w:hAnsi="標楷體"/>
                <w:szCs w:val="24"/>
              </w:rPr>
            </w:pPr>
            <w:r w:rsidRPr="00ED4CE0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</w:tr>
      <w:tr w:rsidR="0066751C" w14:paraId="4230B107" w14:textId="77777777" w:rsidTr="005D077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1218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B8485F2" w14:textId="77777777" w:rsidR="0066751C" w:rsidRDefault="0066751C" w:rsidP="008444E8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692" w:type="pct"/>
            <w:vMerge/>
            <w:tcBorders>
              <w:bottom w:val="single" w:sz="8" w:space="0" w:color="auto"/>
            </w:tcBorders>
            <w:vAlign w:val="center"/>
          </w:tcPr>
          <w:p w14:paraId="5613920C" w14:textId="77777777" w:rsidR="0066751C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2" w:type="pct"/>
            <w:vMerge/>
            <w:tcBorders>
              <w:bottom w:val="single" w:sz="8" w:space="0" w:color="auto"/>
            </w:tcBorders>
            <w:vAlign w:val="center"/>
          </w:tcPr>
          <w:p w14:paraId="47D6ADF3" w14:textId="77777777" w:rsidR="0066751C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2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1DC2A15" w14:textId="77777777" w:rsidR="0066751C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2" w:type="pct"/>
            <w:vMerge/>
            <w:tcBorders>
              <w:bottom w:val="single" w:sz="8" w:space="0" w:color="auto"/>
            </w:tcBorders>
            <w:vAlign w:val="center"/>
          </w:tcPr>
          <w:p w14:paraId="46472332" w14:textId="77777777" w:rsidR="0066751C" w:rsidRDefault="0066751C" w:rsidP="00C93DEB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14:paraId="321E1E84" w14:textId="77777777" w:rsidR="0066751C" w:rsidRDefault="0066751C" w:rsidP="00C93DEB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19" w:type="pct"/>
            <w:tcBorders>
              <w:bottom w:val="single" w:sz="8" w:space="0" w:color="auto"/>
              <w:right w:val="nil"/>
            </w:tcBorders>
            <w:vAlign w:val="center"/>
          </w:tcPr>
          <w:p w14:paraId="48857044" w14:textId="77777777" w:rsidR="0066751C" w:rsidRPr="00ED4CE0" w:rsidRDefault="0066751C" w:rsidP="00C93DEB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ED4CE0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5935CE" w:rsidRPr="00C346C9" w14:paraId="4BF334E3" w14:textId="77777777" w:rsidTr="002D49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jc w:val="center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61042897" w14:textId="77777777" w:rsidR="005935CE" w:rsidRDefault="005935CE" w:rsidP="005935C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77961AE5" w14:textId="7871E288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5,030,133,000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5492AE90" w14:textId="0CBEBDC1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6,459,161,345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A3FAF65" w14:textId="627C5653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8386A72" w14:textId="1F067A61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6,459,161,345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7584618" w14:textId="2B981793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1,429,028,345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2085E6C7" w14:textId="4C3A39FC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28.41</w:t>
            </w:r>
          </w:p>
        </w:tc>
      </w:tr>
      <w:tr w:rsidR="005935CE" w:rsidRPr="00C346C9" w14:paraId="26082CE7" w14:textId="77777777" w:rsidTr="002D49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jc w:val="center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4C40C513" w14:textId="77777777" w:rsidR="005935CE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6BD55738" w14:textId="2E171F9C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1,435,414,000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72800011" w14:textId="7BBD6AD2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2,424,505,089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338F8EC7" w14:textId="7D7E2B22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256532D9" w14:textId="5E953ABF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2,424,505,089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65C7E68" w14:textId="55F6834B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989,091,089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156A31E0" w14:textId="4216814D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68.91</w:t>
            </w:r>
          </w:p>
        </w:tc>
      </w:tr>
      <w:tr w:rsidR="005935CE" w:rsidRPr="00C346C9" w14:paraId="1DF7FB9F" w14:textId="77777777" w:rsidTr="002D49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jc w:val="center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22AF5B2F" w14:textId="77777777" w:rsidR="005935CE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3C49D591" w14:textId="39045261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3,594,719,000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7792FE0E" w14:textId="26542514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4,034,656,256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5D294BE1" w14:textId="601CB679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1450ED0E" w14:textId="501B4ED2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4,034,656,256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FA2DE4A" w14:textId="51D323D4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439,937,256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2636C388" w14:textId="55E4CAB2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12.24</w:t>
            </w:r>
          </w:p>
        </w:tc>
      </w:tr>
      <w:tr w:rsidR="005935CE" w:rsidRPr="00C346C9" w14:paraId="2384D41C" w14:textId="77777777" w:rsidTr="002D49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jc w:val="center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6E605044" w14:textId="5988C307" w:rsidR="005935CE" w:rsidRPr="00E4572B" w:rsidRDefault="005935CE" w:rsidP="005935C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22"/>
              </w:rPr>
              <w:t>分配</w:t>
            </w: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7FF42EEB" w14:textId="23F1747D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1,500,000,000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55B8F511" w14:textId="18DB887B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1,500,000,000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339E6538" w14:textId="48912E2D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5E9DD93A" w14:textId="683556BD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1,500,000,000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8A375A3" w14:textId="7343336D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61E4D9CF" w14:textId="7760074A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</w:tr>
      <w:tr w:rsidR="005935CE" w:rsidRPr="00C346C9" w14:paraId="7C0F5122" w14:textId="77777777" w:rsidTr="002D49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jc w:val="center"/>
        </w:trPr>
        <w:tc>
          <w:tcPr>
            <w:tcW w:w="1218" w:type="pct"/>
            <w:tcBorders>
              <w:top w:val="nil"/>
              <w:left w:val="nil"/>
              <w:bottom w:val="nil"/>
            </w:tcBorders>
            <w:vAlign w:val="center"/>
          </w:tcPr>
          <w:p w14:paraId="26100080" w14:textId="53B4E0FF" w:rsidR="005935CE" w:rsidRPr="00E4572B" w:rsidRDefault="005935CE" w:rsidP="005935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解繳公庫淨額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4EEFED5D" w14:textId="290E8A27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1,500,000,000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6571F1D5" w14:textId="247075DA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1,500,000,000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5F576B8B" w14:textId="04A5559C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center"/>
          </w:tcPr>
          <w:p w14:paraId="37C5944E" w14:textId="5B10A2AC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1,500,000,000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1D741E3" w14:textId="5E55FC9A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  <w:tc>
          <w:tcPr>
            <w:tcW w:w="319" w:type="pct"/>
            <w:tcBorders>
              <w:top w:val="nil"/>
              <w:bottom w:val="nil"/>
              <w:right w:val="nil"/>
            </w:tcBorders>
            <w:vAlign w:val="center"/>
          </w:tcPr>
          <w:p w14:paraId="2A077B3B" w14:textId="5DA43DCD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sz w:val="18"/>
                <w:szCs w:val="18"/>
              </w:rPr>
              <w:t>－</w:t>
            </w:r>
          </w:p>
        </w:tc>
      </w:tr>
      <w:tr w:rsidR="005935CE" w:rsidRPr="00C346C9" w14:paraId="51C34F1A" w14:textId="77777777" w:rsidTr="002D49A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jc w:val="center"/>
        </w:trPr>
        <w:tc>
          <w:tcPr>
            <w:tcW w:w="121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7CB39D" w14:textId="77777777" w:rsidR="005935CE" w:rsidRDefault="005935CE" w:rsidP="005935C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692" w:type="pct"/>
            <w:tcBorders>
              <w:top w:val="nil"/>
              <w:bottom w:val="single" w:sz="8" w:space="0" w:color="auto"/>
            </w:tcBorders>
            <w:vAlign w:val="center"/>
          </w:tcPr>
          <w:p w14:paraId="4403785C" w14:textId="23FDC002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3,530,133,000</w:t>
            </w:r>
          </w:p>
        </w:tc>
        <w:tc>
          <w:tcPr>
            <w:tcW w:w="692" w:type="pct"/>
            <w:tcBorders>
              <w:top w:val="nil"/>
              <w:bottom w:val="single" w:sz="8" w:space="0" w:color="auto"/>
            </w:tcBorders>
            <w:vAlign w:val="center"/>
          </w:tcPr>
          <w:p w14:paraId="542D3198" w14:textId="28788AA9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4,959,161,345</w:t>
            </w:r>
          </w:p>
        </w:tc>
        <w:tc>
          <w:tcPr>
            <w:tcW w:w="692" w:type="pct"/>
            <w:tcBorders>
              <w:top w:val="nil"/>
              <w:bottom w:val="single" w:sz="8" w:space="0" w:color="auto"/>
            </w:tcBorders>
            <w:vAlign w:val="center"/>
          </w:tcPr>
          <w:p w14:paraId="64D47BB1" w14:textId="716353BC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－</w:t>
            </w:r>
          </w:p>
        </w:tc>
        <w:tc>
          <w:tcPr>
            <w:tcW w:w="692" w:type="pct"/>
            <w:tcBorders>
              <w:top w:val="nil"/>
              <w:bottom w:val="single" w:sz="8" w:space="0" w:color="auto"/>
            </w:tcBorders>
            <w:vAlign w:val="center"/>
          </w:tcPr>
          <w:p w14:paraId="469A2F95" w14:textId="3E16C0E5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4,959,161,345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242051C1" w14:textId="47604CD8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1,429,028,345</w:t>
            </w:r>
          </w:p>
        </w:tc>
        <w:tc>
          <w:tcPr>
            <w:tcW w:w="319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6ED1ECD" w14:textId="0748AF7B" w:rsidR="005935CE" w:rsidRPr="00872914" w:rsidRDefault="005935CE" w:rsidP="005935C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872914">
              <w:rPr>
                <w:rFonts w:asciiTheme="majorEastAsia" w:eastAsiaTheme="majorEastAsia" w:hAnsiTheme="majorEastAsia"/>
                <w:b/>
                <w:sz w:val="18"/>
                <w:szCs w:val="18"/>
              </w:rPr>
              <w:t>40.48</w:t>
            </w:r>
          </w:p>
        </w:tc>
      </w:tr>
    </w:tbl>
    <w:p w14:paraId="4CBE6DDD" w14:textId="77777777" w:rsidR="00F57D9A" w:rsidRPr="00F57D9A" w:rsidRDefault="00F57D9A" w:rsidP="00F57D9A">
      <w:pPr>
        <w:spacing w:line="20" w:lineRule="exact"/>
        <w:rPr>
          <w:sz w:val="2"/>
          <w:szCs w:val="2"/>
        </w:rPr>
      </w:pPr>
    </w:p>
    <w:tbl>
      <w:tblPr>
        <w:tblW w:w="4984" w:type="pct"/>
        <w:tblInd w:w="32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9"/>
        <w:gridCol w:w="1727"/>
        <w:gridCol w:w="1727"/>
        <w:gridCol w:w="1501"/>
        <w:gridCol w:w="907"/>
      </w:tblGrid>
      <w:tr w:rsidR="00D14088" w14:paraId="7AC3030F" w14:textId="77777777" w:rsidTr="00F57D9A">
        <w:trPr>
          <w:tblHeader/>
        </w:trPr>
        <w:tc>
          <w:tcPr>
            <w:tcW w:w="5000" w:type="pct"/>
            <w:gridSpan w:val="5"/>
            <w:tcBorders>
              <w:bottom w:val="single" w:sz="8" w:space="0" w:color="auto"/>
            </w:tcBorders>
          </w:tcPr>
          <w:p w14:paraId="408993D2" w14:textId="50958167" w:rsidR="00D14088" w:rsidRDefault="00D14088" w:rsidP="002D49A1">
            <w:pPr>
              <w:snapToGrid w:val="0"/>
              <w:ind w:leftChars="-124" w:left="-298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國軍生產及服務作業基金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餘絀審定後現金流量表　</w:t>
            </w:r>
          </w:p>
          <w:p w14:paraId="78F8C5A3" w14:textId="04349448" w:rsidR="00D14088" w:rsidRDefault="00D14088" w:rsidP="002D49A1">
            <w:pPr>
              <w:tabs>
                <w:tab w:val="left" w:pos="4094"/>
                <w:tab w:val="left" w:pos="8734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412AFD">
              <w:rPr>
                <w:rFonts w:ascii="標楷體" w:eastAsia="標楷體" w:hAnsi="標楷體" w:hint="eastAsia"/>
              </w:rPr>
              <w:t>11</w:t>
            </w:r>
            <w:r w:rsidR="005935CE"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D14088" w14:paraId="61236DD5" w14:textId="77777777" w:rsidTr="00736B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  <w:tblHeader/>
        </w:trPr>
        <w:tc>
          <w:tcPr>
            <w:tcW w:w="2118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659589A" w14:textId="77777777" w:rsidR="00D14088" w:rsidRPr="00204A20" w:rsidRDefault="00D14088" w:rsidP="002D49A1">
            <w:pPr>
              <w:ind w:left="113" w:right="57"/>
              <w:jc w:val="distribute"/>
              <w:rPr>
                <w:rFonts w:eastAsia="標楷體"/>
              </w:rPr>
            </w:pPr>
            <w:r w:rsidRPr="00204A20">
              <w:rPr>
                <w:rFonts w:eastAsia="標楷體" w:hint="eastAsia"/>
              </w:rPr>
              <w:t>項目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4CA8D30D" w14:textId="77777777" w:rsidR="00D14088" w:rsidRPr="00204A20" w:rsidRDefault="00D14088" w:rsidP="002D49A1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204A20">
              <w:rPr>
                <w:rFonts w:eastAsia="標楷體" w:hint="eastAsia"/>
              </w:rPr>
              <w:t>預算數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</w:tcBorders>
            <w:vAlign w:val="center"/>
          </w:tcPr>
          <w:p w14:paraId="03B58207" w14:textId="77777777" w:rsidR="00D14088" w:rsidRPr="00204A20" w:rsidRDefault="00D14088" w:rsidP="002D49A1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204A20">
              <w:rPr>
                <w:rFonts w:eastAsia="標楷體" w:hint="eastAsia"/>
              </w:rPr>
              <w:t>決算數</w:t>
            </w:r>
          </w:p>
        </w:tc>
        <w:tc>
          <w:tcPr>
            <w:tcW w:w="118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549F406" w14:textId="77777777" w:rsidR="00D14088" w:rsidRPr="00204A20" w:rsidRDefault="00D14088" w:rsidP="00872914">
            <w:pPr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 w:rsidRPr="00204A2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D14088" w14:paraId="57C330F7" w14:textId="77777777" w:rsidTr="00851B7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  <w:tblHeader/>
        </w:trPr>
        <w:tc>
          <w:tcPr>
            <w:tcW w:w="2118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739748C" w14:textId="77777777" w:rsidR="00D14088" w:rsidRPr="00204A20" w:rsidRDefault="00D14088" w:rsidP="00204A20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849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238F57A" w14:textId="77777777" w:rsidR="00D14088" w:rsidRPr="00204A20" w:rsidRDefault="00D14088" w:rsidP="002D49A1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849" w:type="pct"/>
            <w:vMerge/>
            <w:tcBorders>
              <w:bottom w:val="single" w:sz="8" w:space="0" w:color="auto"/>
            </w:tcBorders>
            <w:vAlign w:val="center"/>
          </w:tcPr>
          <w:p w14:paraId="3E2E2243" w14:textId="77777777" w:rsidR="00D14088" w:rsidRPr="00204A20" w:rsidRDefault="00D14088" w:rsidP="002D49A1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AE52F1F" w14:textId="77777777" w:rsidR="00D14088" w:rsidRPr="00204A20" w:rsidRDefault="00D14088" w:rsidP="002D49A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4A2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54D7661" w14:textId="77777777" w:rsidR="00D14088" w:rsidRPr="00204A20" w:rsidRDefault="00D14088" w:rsidP="002D49A1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204A20">
              <w:rPr>
                <w:rFonts w:ascii="標楷體" w:eastAsia="標楷體" w:hAnsi="標楷體" w:hint="eastAsia"/>
              </w:rPr>
              <w:t>％</w:t>
            </w:r>
          </w:p>
        </w:tc>
      </w:tr>
      <w:tr w:rsidR="00D14088" w14:paraId="4A53E265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763A69BD" w14:textId="75C7B92E" w:rsidR="00D14088" w:rsidRPr="006425CB" w:rsidRDefault="00D14088" w:rsidP="006425C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9F77B16" w14:textId="77777777" w:rsidR="00D14088" w:rsidRDefault="00D14088" w:rsidP="007137E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639C58B" w14:textId="77777777" w:rsidR="00D14088" w:rsidRDefault="00D14088" w:rsidP="007137E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15C5B6F" w14:textId="77777777" w:rsidR="00D14088" w:rsidRDefault="00D14088" w:rsidP="007137E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F2C876A" w14:textId="77777777" w:rsidR="00D14088" w:rsidRDefault="00D14088" w:rsidP="007137E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5935CE" w14:paraId="0D79C7B3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0F212452" w14:textId="77777777" w:rsidR="005935CE" w:rsidRPr="006425CB" w:rsidRDefault="005935CE" w:rsidP="005935CE">
            <w:pPr>
              <w:ind w:leftChars="200" w:left="480" w:rightChars="-12" w:right="-29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57B1949" w14:textId="79C09B20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1,435,414,000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E85C189" w14:textId="66941923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2,424,505,089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C5E9191" w14:textId="2C0C43B4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989,091,089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303379F" w14:textId="7E08D85E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68.91</w:t>
            </w:r>
          </w:p>
        </w:tc>
      </w:tr>
      <w:tr w:rsidR="005935CE" w14:paraId="2C571F63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13EED7F3" w14:textId="77777777" w:rsidR="005935CE" w:rsidRPr="006425CB" w:rsidRDefault="005935CE" w:rsidP="005935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CDF486A" w14:textId="03967264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- 480,197,000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CE9DAC2" w14:textId="1B3D7FDD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- 614,487,916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27A0C8F" w14:textId="528D5243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- 134,290,916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F4099C0" w14:textId="2D544588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27.97</w:t>
            </w:r>
          </w:p>
        </w:tc>
      </w:tr>
      <w:tr w:rsidR="005935CE" w14:paraId="71946F47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255BDB21" w14:textId="4E99D1BA" w:rsidR="005935CE" w:rsidRPr="006425CB" w:rsidRDefault="005935CE" w:rsidP="005935CE">
            <w:pPr>
              <w:ind w:leftChars="200" w:left="480" w:rightChars="-12" w:right="-29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未計利息股利之本期賸餘（短絀）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FF24360" w14:textId="01C2C268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955,217,000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C0F912B" w14:textId="29F82D3F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1,810,017,173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C40E98D" w14:textId="7FFBD7A1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854,800,173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14C9247" w14:textId="4C8A7641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89.49</w:t>
            </w:r>
          </w:p>
        </w:tc>
      </w:tr>
      <w:tr w:rsidR="005935CE" w14:paraId="42BC5B10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667DED8E" w14:textId="77777777" w:rsidR="005935CE" w:rsidRPr="006425CB" w:rsidRDefault="005935CE" w:rsidP="005935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80F4239" w14:textId="12B3317F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1,618,678,000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C6C2BD2" w14:textId="281EB9FD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- 1,184,593,486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CD9EA15" w14:textId="372A5E7F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- 2,803,271,486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EF61CD0" w14:textId="6B5B0D8A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5935CE" w14:paraId="70522416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4EFE4642" w14:textId="77777777" w:rsidR="005935CE" w:rsidRPr="006425CB" w:rsidRDefault="005935CE" w:rsidP="005935CE">
            <w:pPr>
              <w:ind w:leftChars="200" w:left="480" w:rightChars="-13" w:right="-31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BDA3CD4" w14:textId="3476DEC5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2,573,895,000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E5C453D" w14:textId="2C851CE3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625,423,687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4D92627" w14:textId="0BE95F0A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- 1,948,471,313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59997CB5" w14:textId="13B0E4C0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- 75.70</w:t>
            </w:r>
          </w:p>
        </w:tc>
      </w:tr>
      <w:tr w:rsidR="005935CE" w14:paraId="04F76A54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1A3F5542" w14:textId="77777777" w:rsidR="005935CE" w:rsidRPr="006425CB" w:rsidRDefault="005935CE" w:rsidP="005935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AB682CC" w14:textId="55432194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48,230,000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6C479F8" w14:textId="4A4827C5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88,292,954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A87D8DE" w14:textId="73ECEADF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40,062,954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89771DA" w14:textId="6393BD8D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83.07</w:t>
            </w:r>
          </w:p>
        </w:tc>
      </w:tr>
      <w:tr w:rsidR="005935CE" w14:paraId="085EC944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22B6B97C" w14:textId="77777777" w:rsidR="005935CE" w:rsidRPr="006425CB" w:rsidRDefault="005935CE" w:rsidP="005935CE">
            <w:pPr>
              <w:ind w:leftChars="100" w:left="240" w:rightChars="-12" w:right="-29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6F6A0E3" w14:textId="4AD3F627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2,622,125,000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E87124F" w14:textId="463A6B19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713,716,641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ED6457B" w14:textId="7EB8E084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- 1,908,408,359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D343EEC" w14:textId="724160AF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- 72.78</w:t>
            </w:r>
          </w:p>
        </w:tc>
      </w:tr>
      <w:tr w:rsidR="00851B73" w14:paraId="6185569A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375BEDFA" w14:textId="77777777" w:rsidR="00851B73" w:rsidRPr="006425CB" w:rsidRDefault="00851B73" w:rsidP="00851B7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CC5531B" w14:textId="77777777" w:rsidR="00851B73" w:rsidRPr="00872914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91210FF" w14:textId="77777777" w:rsidR="00851B73" w:rsidRPr="00872914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522C679" w14:textId="77777777" w:rsidR="00851B73" w:rsidRPr="00872914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22506DF" w14:textId="77777777" w:rsidR="00851B73" w:rsidRPr="00872914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935CE" w14:paraId="104E7F5F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535837A0" w14:textId="77777777" w:rsidR="005935CE" w:rsidRPr="006425CB" w:rsidRDefault="005935CE" w:rsidP="005935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減少流動金融資產及短期貸墊款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A5AD242" w14:textId="27EF0B93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94125B7" w14:textId="2C6FB94C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5,109,143,200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3509B26" w14:textId="6D708F30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5,109,143,200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65CC716" w14:textId="249B489B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5935CE" w14:paraId="551E999F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59EC70C8" w14:textId="3ACF1C66" w:rsidR="005935CE" w:rsidRPr="006425CB" w:rsidRDefault="005935CE" w:rsidP="005935CE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EAFA1D0" w14:textId="69B28C93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42,000,000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2DF9DC1" w14:textId="679F7A97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5,086,000,000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7B3ABE3" w14:textId="5B782571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5,044,000,000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2D5F4D7" w14:textId="7F98FA08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12,009.52</w:t>
            </w:r>
          </w:p>
        </w:tc>
      </w:tr>
      <w:tr w:rsidR="005935CE" w14:paraId="7C1B6EA9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2E7913F7" w14:textId="77777777" w:rsidR="005935CE" w:rsidRPr="006425CB" w:rsidRDefault="005935CE" w:rsidP="005935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5FFA3E6" w14:textId="30ECCFBF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B3F9F18" w14:textId="50232726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918,172,081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2C75555" w14:textId="29BD8B8E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918,172,081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42149DD" w14:textId="6F8FE1A6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5935CE" w14:paraId="0656729F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43715643" w14:textId="77777777" w:rsidR="005935CE" w:rsidRPr="006425CB" w:rsidRDefault="005935CE" w:rsidP="005935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E070E65" w14:textId="46A79C71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380,104,000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FC03287" w14:textId="79D57EC2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529,742,537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B5F2602" w14:textId="017954AF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149,638,537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C41E0B5" w14:textId="2859DDDF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39.37</w:t>
            </w:r>
          </w:p>
        </w:tc>
      </w:tr>
      <w:tr w:rsidR="005935CE" w14:paraId="7C7E3EA8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3D7802C5" w14:textId="77777777" w:rsidR="005935CE" w:rsidRPr="006425CB" w:rsidRDefault="005935CE" w:rsidP="005935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增加流動金融資產及短期貸墊款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00F2492" w14:textId="3D6F239F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- 18,881,000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FFAC930" w14:textId="4DFDB800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- 4,512,246,924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304E93C" w14:textId="2B635F0E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- 4,493,365,924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1E74A8D9" w14:textId="75E99FD2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23,798.35</w:t>
            </w:r>
          </w:p>
        </w:tc>
      </w:tr>
      <w:tr w:rsidR="005935CE" w14:paraId="31A9FC90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1236AB38" w14:textId="77777777" w:rsidR="005935CE" w:rsidRPr="006425CB" w:rsidRDefault="005935CE" w:rsidP="005935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653444E" w14:textId="4113C31C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- 3,241,043,000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37050AE" w14:textId="25E34BDB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- 3,927,261,358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6D41614" w14:textId="439F8B99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- 686,218,358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15FC233" w14:textId="5F807846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21.17</w:t>
            </w:r>
          </w:p>
        </w:tc>
      </w:tr>
      <w:tr w:rsidR="005935CE" w14:paraId="7C9B91F1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614AF894" w14:textId="77777777" w:rsidR="005935CE" w:rsidRPr="006425CB" w:rsidRDefault="005935CE" w:rsidP="005935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42F1E8F" w14:textId="4708CF32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- 422,735,000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EB410CA" w14:textId="2BC3339E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- 1,316,934,158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CF5021B" w14:textId="67BF7DCE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- 894,199,158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E5E8EDD" w14:textId="14477E7B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211.53</w:t>
            </w:r>
          </w:p>
        </w:tc>
      </w:tr>
      <w:tr w:rsidR="005935CE" w14:paraId="202D58D2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773ACCB3" w14:textId="77777777" w:rsidR="005935CE" w:rsidRPr="006425CB" w:rsidRDefault="005935CE" w:rsidP="005935CE">
            <w:pPr>
              <w:ind w:leftChars="100" w:left="240" w:rightChars="-12" w:right="-29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5CBDC80" w14:textId="4C39EBAF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- 3,260,555,000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8D6DC84" w14:textId="37D98A01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1,886,615,378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5D66868" w14:textId="48D0274D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5,147,170,378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0D7016F4" w14:textId="04BF7E8C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851B73" w14:paraId="7362B5DD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06B54363" w14:textId="77777777" w:rsidR="00851B73" w:rsidRPr="006425CB" w:rsidRDefault="00851B73" w:rsidP="00851B73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2E6F14C" w14:textId="77777777" w:rsidR="00851B73" w:rsidRPr="00872914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0C3E3A0" w14:textId="77777777" w:rsidR="00851B73" w:rsidRPr="00872914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6004413" w14:textId="77777777" w:rsidR="00851B73" w:rsidRPr="00872914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340434D" w14:textId="77777777" w:rsidR="00851B73" w:rsidRPr="00872914" w:rsidRDefault="00851B73" w:rsidP="00851B73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5935CE" w14:paraId="3AF6BC5D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2CE7D7C5" w14:textId="77777777" w:rsidR="005935CE" w:rsidRPr="006425CB" w:rsidRDefault="005935CE" w:rsidP="005935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4"/>
                <w:kern w:val="0"/>
              </w:rPr>
            </w:pPr>
            <w:r w:rsidRPr="006425CB">
              <w:rPr>
                <w:rFonts w:ascii="標楷體" w:eastAsia="標楷體" w:hAnsi="標楷體" w:hint="eastAsia"/>
                <w:spacing w:val="-4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54D7D67" w14:textId="1371B28C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8D0B448" w14:textId="7751BE80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2,243,118,321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9A0FC29" w14:textId="04D089C8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2,243,118,321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4FF667BE" w14:textId="44B2C33D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5935CE" w14:paraId="0A611FBE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26A51B8C" w14:textId="77777777" w:rsidR="005935CE" w:rsidRPr="006425CB" w:rsidRDefault="005935CE" w:rsidP="005935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4"/>
                <w:kern w:val="0"/>
              </w:rPr>
            </w:pPr>
            <w:r w:rsidRPr="006425CB">
              <w:rPr>
                <w:rFonts w:ascii="標楷體" w:eastAsia="標楷體" w:hAnsi="標楷體" w:hint="eastAsia"/>
                <w:spacing w:val="-4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71E8295" w14:textId="1A7DF04A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88454DC" w14:textId="552DA62A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- 2,872,029,218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7B867BE" w14:textId="3AAE2C4D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- 2,872,029,218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2870CC7A" w14:textId="0E5B4739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5935CE" w14:paraId="3986D90D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2E06D448" w14:textId="06C9D1EC" w:rsidR="005935CE" w:rsidRPr="006425CB" w:rsidRDefault="005935CE" w:rsidP="005935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4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pacing w:val="-4"/>
                <w:kern w:val="0"/>
                <w:sz w:val="22"/>
                <w:szCs w:val="22"/>
              </w:rPr>
              <w:t>賸餘分配款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70A94BD" w14:textId="39DEAFB7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- 1,500,000,000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BF8F48B" w14:textId="58CD4B9E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- 1,500,000,000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8CA6931" w14:textId="2518BF9F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78323777" w14:textId="4F117B91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5935CE" w14:paraId="763A8B68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4B0B7113" w14:textId="77777777" w:rsidR="005935CE" w:rsidRPr="006425CB" w:rsidRDefault="005935CE" w:rsidP="005935CE">
            <w:pPr>
              <w:ind w:leftChars="100" w:left="240" w:rightChars="-12" w:right="-29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0FDB076" w14:textId="59C97548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- 1,500,000,000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F674813" w14:textId="79BA259E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- 2,128,910,897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844FD5B" w14:textId="03049E0F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- 628,910,897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39B88106" w14:textId="5342F194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41.93</w:t>
            </w:r>
          </w:p>
        </w:tc>
      </w:tr>
      <w:tr w:rsidR="005935CE" w14:paraId="4DDAB496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3F0318E1" w14:textId="77777777" w:rsidR="005935CE" w:rsidRPr="006425CB" w:rsidRDefault="005935CE" w:rsidP="005935CE">
            <w:pPr>
              <w:ind w:rightChars="-12" w:right="-29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4DE5291" w14:textId="455DE4BB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- 2,138,430,000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01274EC" w14:textId="6C1B7C44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471,421,122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F1C391C" w14:textId="11D41984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2,609,851,122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8C7A390" w14:textId="03FDAB16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5935CE" w14:paraId="585278DF" w14:textId="77777777" w:rsidTr="00940E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4"/>
        </w:trPr>
        <w:tc>
          <w:tcPr>
            <w:tcW w:w="2118" w:type="pct"/>
            <w:tcBorders>
              <w:top w:val="nil"/>
              <w:left w:val="nil"/>
              <w:bottom w:val="nil"/>
            </w:tcBorders>
            <w:vAlign w:val="center"/>
          </w:tcPr>
          <w:p w14:paraId="5A4EC033" w14:textId="77777777" w:rsidR="005935CE" w:rsidRPr="006425CB" w:rsidRDefault="005935CE" w:rsidP="005935C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A3038F9" w14:textId="4F1E68A9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18,958,419,000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7067722" w14:textId="4D524492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11,908,963,713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E15228D" w14:textId="4CCEB86D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- 7,049,455,287</w:t>
            </w:r>
          </w:p>
        </w:tc>
        <w:tc>
          <w:tcPr>
            <w:tcW w:w="446" w:type="pct"/>
            <w:tcBorders>
              <w:top w:val="nil"/>
              <w:bottom w:val="nil"/>
              <w:right w:val="nil"/>
            </w:tcBorders>
            <w:vAlign w:val="center"/>
          </w:tcPr>
          <w:p w14:paraId="6BDB54D6" w14:textId="7EEC18F1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- 37.18</w:t>
            </w:r>
          </w:p>
        </w:tc>
      </w:tr>
      <w:tr w:rsidR="005935CE" w14:paraId="6803B400" w14:textId="77777777" w:rsidTr="00D759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3"/>
        </w:trPr>
        <w:tc>
          <w:tcPr>
            <w:tcW w:w="211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EF3E8D6" w14:textId="77777777" w:rsidR="005935CE" w:rsidRPr="006425CB" w:rsidRDefault="005935CE" w:rsidP="005935C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1E38542D" w14:textId="2188F455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16,819,989,000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720214B1" w14:textId="36A6989A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12,380,384,835</w:t>
            </w:r>
          </w:p>
        </w:tc>
        <w:tc>
          <w:tcPr>
            <w:tcW w:w="738" w:type="pct"/>
            <w:tcBorders>
              <w:top w:val="nil"/>
              <w:bottom w:val="single" w:sz="8" w:space="0" w:color="auto"/>
            </w:tcBorders>
            <w:vAlign w:val="center"/>
          </w:tcPr>
          <w:p w14:paraId="54E0BC0A" w14:textId="1ABC0995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- 4,439,604,165</w:t>
            </w:r>
          </w:p>
        </w:tc>
        <w:tc>
          <w:tcPr>
            <w:tcW w:w="44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C9AC1A5" w14:textId="344BE429" w:rsidR="005935CE" w:rsidRPr="00872914" w:rsidRDefault="005935CE" w:rsidP="005935C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872914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- 26.39</w:t>
            </w:r>
          </w:p>
        </w:tc>
      </w:tr>
    </w:tbl>
    <w:p w14:paraId="711D54C4" w14:textId="77777777" w:rsidR="000E2744" w:rsidRPr="002D49A1" w:rsidRDefault="005679BD" w:rsidP="005679BD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rFonts w:ascii="標楷體" w:eastAsia="標楷體" w:hAnsi="標楷體"/>
          <w:spacing w:val="4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註：1.</w:t>
      </w:r>
      <w:r w:rsidRPr="002D49A1">
        <w:rPr>
          <w:rFonts w:ascii="標楷體" w:eastAsia="標楷體" w:hAnsi="標楷體" w:hint="eastAsia"/>
          <w:spacing w:val="4"/>
          <w:sz w:val="18"/>
          <w:szCs w:val="18"/>
        </w:rPr>
        <w:t>本表係採現金及約當現金基礎，包括現金及自投資日起3個月內到期或清償之債權證券。</w:t>
      </w:r>
    </w:p>
    <w:p w14:paraId="0D49CB35" w14:textId="77777777" w:rsidR="005679BD" w:rsidRPr="002D49A1" w:rsidRDefault="005679BD" w:rsidP="00A20682">
      <w:pPr>
        <w:tabs>
          <w:tab w:val="left" w:pos="408"/>
        </w:tabs>
        <w:adjustRightInd w:val="0"/>
        <w:snapToGrid w:val="0"/>
        <w:spacing w:line="240" w:lineRule="exact"/>
        <w:ind w:leftChars="151" w:left="546" w:hangingChars="102" w:hanging="184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2.</w:t>
      </w:r>
      <w:r w:rsidRPr="002D49A1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3"/>
        <w:gridCol w:w="1575"/>
        <w:gridCol w:w="792"/>
        <w:gridCol w:w="1573"/>
        <w:gridCol w:w="796"/>
        <w:gridCol w:w="1569"/>
        <w:gridCol w:w="796"/>
      </w:tblGrid>
      <w:tr w:rsidR="000E2744" w14:paraId="77B6BB22" w14:textId="77777777" w:rsidTr="00F6374D">
        <w:trPr>
          <w:tblHeader/>
          <w:jc w:val="center"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63056839" w14:textId="58949415" w:rsidR="000E2744" w:rsidRDefault="000E2744" w:rsidP="002D49A1">
            <w:pPr>
              <w:snapToGrid w:val="0"/>
              <w:ind w:leftChars="-126" w:left="-30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國軍生產及服務作業基金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餘絀審定後平衡表　</w:t>
            </w:r>
          </w:p>
          <w:p w14:paraId="617C46D8" w14:textId="547866D2" w:rsidR="00A964D4" w:rsidRDefault="000E2744" w:rsidP="00AB2E6B">
            <w:pPr>
              <w:tabs>
                <w:tab w:val="left" w:pos="3448"/>
                <w:tab w:val="left" w:pos="8732"/>
              </w:tabs>
              <w:snapToGrid w:val="0"/>
              <w:ind w:leftChars="1512" w:left="3629"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95240C"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E2744" w14:paraId="0B549823" w14:textId="77777777" w:rsidTr="00AF77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  <w:tblHeader/>
          <w:jc w:val="center"/>
        </w:trPr>
        <w:tc>
          <w:tcPr>
            <w:tcW w:w="152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36126B" w14:textId="77777777" w:rsidR="000E2744" w:rsidRPr="00CA1EC3" w:rsidRDefault="000E2744" w:rsidP="002D49A1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6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D6D7182" w14:textId="5E25040C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/>
              </w:rPr>
              <w:t>11</w:t>
            </w:r>
            <w:r w:rsidR="0095240C">
              <w:rPr>
                <w:rFonts w:ascii="標楷體" w:eastAsia="標楷體" w:hAnsi="標楷體"/>
              </w:rPr>
              <w:t>4</w:t>
            </w:r>
            <w:r w:rsidRPr="00CA1EC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61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AA84B83" w14:textId="58D7F3A3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/>
              </w:rPr>
              <w:t>11</w:t>
            </w:r>
            <w:r w:rsidR="0095240C">
              <w:rPr>
                <w:rFonts w:ascii="標楷體" w:eastAsia="標楷體" w:hAnsi="標楷體"/>
              </w:rPr>
              <w:t>3</w:t>
            </w:r>
            <w:r w:rsidRPr="00CA1EC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59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565BEC6" w14:textId="77777777" w:rsidR="000E2744" w:rsidRPr="00CA1EC3" w:rsidRDefault="000E2744" w:rsidP="00AB2E6B">
            <w:pPr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06900" w14:paraId="78C869D9" w14:textId="77777777" w:rsidTr="00AF77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  <w:tblHeader/>
          <w:jc w:val="center"/>
        </w:trPr>
        <w:tc>
          <w:tcPr>
            <w:tcW w:w="152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75D20E6" w14:textId="77777777" w:rsidR="000E2744" w:rsidRPr="00CA1EC3" w:rsidRDefault="000E2744" w:rsidP="00C46DC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72" w:type="pct"/>
            <w:tcBorders>
              <w:bottom w:val="single" w:sz="8" w:space="0" w:color="auto"/>
            </w:tcBorders>
            <w:vAlign w:val="center"/>
          </w:tcPr>
          <w:p w14:paraId="5AC3FB82" w14:textId="77777777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8" w:type="pct"/>
            <w:tcBorders>
              <w:bottom w:val="single" w:sz="8" w:space="0" w:color="auto"/>
            </w:tcBorders>
            <w:vAlign w:val="center"/>
          </w:tcPr>
          <w:p w14:paraId="2B948FE8" w14:textId="77777777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71" w:type="pct"/>
            <w:tcBorders>
              <w:bottom w:val="single" w:sz="8" w:space="0" w:color="auto"/>
            </w:tcBorders>
            <w:vAlign w:val="center"/>
          </w:tcPr>
          <w:p w14:paraId="7D617D69" w14:textId="77777777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0" w:type="pct"/>
            <w:tcBorders>
              <w:bottom w:val="single" w:sz="8" w:space="0" w:color="auto"/>
            </w:tcBorders>
            <w:vAlign w:val="center"/>
          </w:tcPr>
          <w:p w14:paraId="201525F3" w14:textId="77777777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69" w:type="pct"/>
            <w:tcBorders>
              <w:bottom w:val="single" w:sz="8" w:space="0" w:color="auto"/>
            </w:tcBorders>
            <w:vAlign w:val="center"/>
          </w:tcPr>
          <w:p w14:paraId="665D980B" w14:textId="77777777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0" w:type="pct"/>
            <w:tcBorders>
              <w:bottom w:val="single" w:sz="8" w:space="0" w:color="auto"/>
              <w:right w:val="nil"/>
            </w:tcBorders>
            <w:vAlign w:val="center"/>
          </w:tcPr>
          <w:p w14:paraId="2F9EC3C0" w14:textId="77777777" w:rsidR="000E2744" w:rsidRPr="00CA1EC3" w:rsidRDefault="000E2744" w:rsidP="00CA1EC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％</w:t>
            </w:r>
          </w:p>
        </w:tc>
      </w:tr>
      <w:tr w:rsidR="0095240C" w14:paraId="614777F6" w14:textId="77777777" w:rsidTr="00AF77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B91A683" w14:textId="77777777" w:rsidR="0095240C" w:rsidRPr="00C00DCE" w:rsidRDefault="0095240C" w:rsidP="0095240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DADD305" w14:textId="1D90A1D1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76,062,369,484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0854214" w14:textId="1F185D08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344DC3F" w14:textId="1C51A91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76,539,203,927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3C234C7" w14:textId="58698A91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C6F929C" w14:textId="37163E6B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- 476,834,443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2F5815C2" w14:textId="2C8B9E7F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- 0.62</w:t>
            </w:r>
          </w:p>
        </w:tc>
      </w:tr>
      <w:tr w:rsidR="0095240C" w14:paraId="4C0427FC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DD1F2F5" w14:textId="77777777" w:rsidR="0095240C" w:rsidRPr="00C00DCE" w:rsidRDefault="0095240C" w:rsidP="0095240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A626BA2" w14:textId="4C888C9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43,111,170,555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3CC7FC65" w14:textId="790866C3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56.68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F2A80A9" w14:textId="68DFC427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41,039,278,494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C96C8A7" w14:textId="00019CE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53.62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F9CB923" w14:textId="1FF3992F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2,071,892,061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7A7740F6" w14:textId="78D64190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5.05</w:t>
            </w:r>
          </w:p>
        </w:tc>
      </w:tr>
      <w:tr w:rsidR="0095240C" w14:paraId="7BE6ACFC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67EC9E2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913CD0D" w14:textId="0F998729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12,380,384,835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7AE3F6A" w14:textId="1150019F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16.28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2C3C197" w14:textId="7A98A1B6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11,908,963,713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AE68FE7" w14:textId="01762243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15.56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A2B66CA" w14:textId="229FAC27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471,421,122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E130D01" w14:textId="19259C5D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3.96</w:t>
            </w:r>
          </w:p>
        </w:tc>
      </w:tr>
      <w:tr w:rsidR="0095240C" w14:paraId="2C400188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B8746A4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流動金融資產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FADEE99" w14:textId="4D850C37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11,117,933,022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EA7486F" w14:textId="20CE173A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14.62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7292B70B" w14:textId="0F5A0774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11,754,952,318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185106B" w14:textId="2A624B21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15.36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8D3903E" w14:textId="4FB4E2FC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- 637,019,296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17517D48" w14:textId="3DA942C4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- 5.42</w:t>
            </w:r>
          </w:p>
        </w:tc>
      </w:tr>
      <w:tr w:rsidR="0095240C" w14:paraId="2A046236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E879819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2E2BAD2" w14:textId="340DE70E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5,806,211,455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F25C58E" w14:textId="1F5968CD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7.63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1718CC6E" w14:textId="5DC95CDE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7,566,372,013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D67448B" w14:textId="4823A7E3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9.89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DBD6541" w14:textId="5C06D854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- 1,760,160,558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15E269E0" w14:textId="34FA2CC0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- 23.26</w:t>
            </w:r>
          </w:p>
        </w:tc>
      </w:tr>
      <w:tr w:rsidR="0095240C" w14:paraId="11EA9705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5386F10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存貨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1096A30" w14:textId="2800E75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12,945,232,374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13BA82D" w14:textId="28E784D3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17.02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8AFA00A" w14:textId="7FD50193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9,181,342,625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49B635D" w14:textId="05E002B8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12.00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83FEEC9" w14:textId="468B189B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3,763,889,749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17B83C36" w14:textId="4BA6BB69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40.99</w:t>
            </w:r>
          </w:p>
        </w:tc>
      </w:tr>
      <w:tr w:rsidR="0095240C" w14:paraId="790B24B8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FB06584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D337CD3" w14:textId="1660FCD7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440,662,009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B489EDE" w14:textId="5984D2E4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0.58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C0379EC" w14:textId="6F3DBE2D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247,023,985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C693351" w14:textId="09EC98E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0.32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AE28970" w14:textId="36C43C8C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193,638,024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FBF4D73" w14:textId="1D2F686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78.39</w:t>
            </w:r>
          </w:p>
        </w:tc>
      </w:tr>
      <w:tr w:rsidR="0095240C" w14:paraId="2763D44F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B8C8EEB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短期貸墊款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A53B2C0" w14:textId="7B4E317D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420,746,860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7FD4060" w14:textId="4540DDE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99B676F" w14:textId="52B4B5FA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380,623,840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9DBEEE2" w14:textId="59406D0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5681A9C" w14:textId="1B9DBF23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40,123,020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15D1A997" w14:textId="40350C8B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10.54</w:t>
            </w:r>
          </w:p>
        </w:tc>
      </w:tr>
      <w:tr w:rsidR="0095240C" w14:paraId="545511F8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BD494FE" w14:textId="77777777" w:rsidR="0095240C" w:rsidRPr="00C00DCE" w:rsidRDefault="0095240C" w:rsidP="0095240C">
            <w:pPr>
              <w:ind w:leftChars="100" w:left="240" w:rightChars="43" w:right="103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spacing w:val="-24"/>
                <w:w w:val="90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564BA40" w14:textId="0FBAAE1E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13,508,308,781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44A0B41" w14:textId="7D8F685E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17.76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79EACEF" w14:textId="6F75B3AD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18,610,421,883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6D5D0B03" w14:textId="34A0EC17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24.31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57C6927" w14:textId="7BFD2A4F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- 5,102,113,102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0DAC8C6" w14:textId="3B56A0F1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- 27.42</w:t>
            </w:r>
          </w:p>
        </w:tc>
      </w:tr>
      <w:tr w:rsidR="0095240C" w14:paraId="4C16BE53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E9F4037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非流動金融資產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E6F781E" w14:textId="07E9252F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13,426,000,000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355FCD39" w14:textId="53B850AD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17.65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3750D1A2" w14:textId="10E2CC1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18,512,000,000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2870A18" w14:textId="20B0F708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24.19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19B172F" w14:textId="294EE48C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- 5,086,000,000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5D51F18" w14:textId="446E155D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- 27.47</w:t>
            </w:r>
          </w:p>
        </w:tc>
      </w:tr>
      <w:tr w:rsidR="0095240C" w14:paraId="594A21DE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F905CF5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準備金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04ADE93" w14:textId="398312D6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82,308,781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3497063" w14:textId="7B9B9410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3696EA4" w14:textId="1B340BC8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98,421,883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EC6684A" w14:textId="4FB0BF8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C9BA923" w14:textId="19B66183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- 16,113,102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5AB47DC7" w14:textId="7BBC13FC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- 16.37</w:t>
            </w:r>
          </w:p>
        </w:tc>
      </w:tr>
      <w:tr w:rsidR="0095240C" w14:paraId="3BF963E7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C02350B" w14:textId="77777777" w:rsidR="0095240C" w:rsidRPr="00C00DCE" w:rsidRDefault="0095240C" w:rsidP="0095240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不動產、廠房及設備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BB98FFB" w14:textId="0BD3489F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18,762,592,241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8D577BC" w14:textId="601D2C9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24.67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05F4230" w14:textId="551DB45A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16,281,424,822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17AEB95" w14:textId="6BA1407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21.27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3AC52D2" w14:textId="32BCFF64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2,481,167,419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64F23C1F" w14:textId="36AF2BE1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15.24</w:t>
            </w:r>
          </w:p>
        </w:tc>
      </w:tr>
      <w:tr w:rsidR="0095240C" w14:paraId="3F580EEF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97A6B4F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土地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873A01A" w14:textId="04A339EA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489,047,934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6D1B63A" w14:textId="40806831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6488C10" w14:textId="393C697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455,747,406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832161C" w14:textId="581632FA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486F0E8" w14:textId="39FE44E8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33,300,528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77D4F215" w14:textId="08A0CCD6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7.31</w:t>
            </w:r>
          </w:p>
        </w:tc>
      </w:tr>
      <w:tr w:rsidR="0095240C" w14:paraId="048A58BC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041B1AE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土地改良物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34A254B" w14:textId="7904C9A3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125,066,608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E859A38" w14:textId="08B9F3D4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67A265E" w14:textId="5017466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136,208,593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71EBDB1" w14:textId="5629130F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15FE519" w14:textId="4FB53B8D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- 11,141,985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6E4D9F5" w14:textId="68F6B44F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- 8.18</w:t>
            </w:r>
          </w:p>
        </w:tc>
      </w:tr>
      <w:tr w:rsidR="0095240C" w14:paraId="7799FAB8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A7AD7C6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房屋及建築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5B49899" w14:textId="03083BC0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5,187,609,061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C4F2555" w14:textId="1D6390C1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6.82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3582277" w14:textId="525D5664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3,518,075,324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72F2159" w14:textId="568092D0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4.60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61F1F4E" w14:textId="79D015C3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1,669,533,737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2300FA95" w14:textId="2B46FA8F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47.46</w:t>
            </w:r>
          </w:p>
        </w:tc>
      </w:tr>
      <w:tr w:rsidR="0095240C" w14:paraId="71AF29B1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93467D1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A7FAA40" w14:textId="2B5285CA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5,957,407,084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EB30D40" w14:textId="06C04126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7.83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6102C57" w14:textId="48FEE3CB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5,412,692,349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581C226" w14:textId="436B7A29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7.07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E01FCA6" w14:textId="6F7BC558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544,714,735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5D466C22" w14:textId="37E5C2DF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10.06</w:t>
            </w:r>
          </w:p>
        </w:tc>
      </w:tr>
      <w:tr w:rsidR="0095240C" w14:paraId="766DE868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7DF673B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0882D10" w14:textId="66A621FC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201,211,800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3355E23" w14:textId="5E1813F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31691558" w14:textId="119F8951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179,902,755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764B1E3" w14:textId="7912F69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D0925A5" w14:textId="18C5191D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21,309,045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2F61AC6" w14:textId="17E862FC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11.84</w:t>
            </w:r>
          </w:p>
        </w:tc>
      </w:tr>
      <w:tr w:rsidR="0095240C" w14:paraId="738F0A02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179CCBF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什項設備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8B0BC09" w14:textId="1BBE607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492,458,543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F2AA0D3" w14:textId="6AB3168A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168ACA7" w14:textId="39CC2BC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373,083,718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7B428A9" w14:textId="651D8BF3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5889265" w14:textId="7048C8EA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119,374,825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2364F81C" w14:textId="39A1EC97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32.00</w:t>
            </w:r>
          </w:p>
        </w:tc>
      </w:tr>
      <w:tr w:rsidR="0095240C" w14:paraId="38A7369F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17FE5A3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購建中固定資產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299823F" w14:textId="5A32DCE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6,309,791,211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626712B" w14:textId="6FA50414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8.30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BD066FF" w14:textId="3624F8F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6,205,714,677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50C1F74" w14:textId="2CCFE21A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8.11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D1F5E50" w14:textId="1A70FD3E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104,076,534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771ED3F" w14:textId="2A7F2BA9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1.68</w:t>
            </w:r>
          </w:p>
        </w:tc>
      </w:tr>
      <w:tr w:rsidR="0095240C" w14:paraId="258D6763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1E7361A" w14:textId="77777777" w:rsidR="0095240C" w:rsidRPr="00C00DCE" w:rsidRDefault="0095240C" w:rsidP="0095240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投資性不動產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E1329BC" w14:textId="46302CA7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6,642,858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034E42B" w14:textId="198AC0B8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822326A" w14:textId="2F58283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7,071,402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2F502D3" w14:textId="1FC7C52E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C7A04DD" w14:textId="74125B51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- 428,544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0194C35" w14:textId="418A2DD3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- 6.06</w:t>
            </w:r>
          </w:p>
        </w:tc>
      </w:tr>
      <w:tr w:rsidR="0095240C" w14:paraId="6C91D402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CC3F8DD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投資性不動產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52EFD18" w14:textId="303CB00F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6,642,858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36B04E26" w14:textId="27D250BC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4B2C5C6" w14:textId="477CAC0C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7,071,402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959F8B8" w14:textId="1A0F858A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BA7A91A" w14:textId="1E8BAEEF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- 428,544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A0F0078" w14:textId="1C946C18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- 6.06</w:t>
            </w:r>
          </w:p>
        </w:tc>
      </w:tr>
      <w:tr w:rsidR="0095240C" w14:paraId="1FE007F8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17F3774" w14:textId="77777777" w:rsidR="0095240C" w:rsidRPr="00C00DCE" w:rsidRDefault="0095240C" w:rsidP="0095240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87F382D" w14:textId="447F02E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256,004,144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39B0AC9" w14:textId="037ACFF7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DF9A55A" w14:textId="15240D2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237,235,315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D49297D" w14:textId="0EA6F2A9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AC9784D" w14:textId="77978947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18,768,829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7E18FE48" w14:textId="6E2CBDA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7.91</w:t>
            </w:r>
          </w:p>
        </w:tc>
      </w:tr>
      <w:tr w:rsidR="0095240C" w14:paraId="0EF657AB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09E79A7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AADDD3A" w14:textId="33FE0B6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256,004,144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B0CC0BA" w14:textId="2D9A8C80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34A846D" w14:textId="6D5B4446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237,235,315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CC70FCF" w14:textId="69208548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BB6333F" w14:textId="1BB64381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18,768,829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7D8B075" w14:textId="09EDCB3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7.91</w:t>
            </w:r>
          </w:p>
        </w:tc>
      </w:tr>
      <w:tr w:rsidR="0095240C" w14:paraId="3F8A9788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B8DE276" w14:textId="77777777" w:rsidR="0095240C" w:rsidRPr="00C00DCE" w:rsidRDefault="0095240C" w:rsidP="0095240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D358A35" w14:textId="0E28A2C1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417,650,905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A03D5B6" w14:textId="20E1F89A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02AABBF" w14:textId="429F8827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363,772,011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00B5EFC" w14:textId="48185770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F479D8C" w14:textId="4387D064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53,878,894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973EE53" w14:textId="124B6F99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14.81</w:t>
            </w:r>
          </w:p>
        </w:tc>
      </w:tr>
      <w:tr w:rsidR="0095240C" w14:paraId="13A51858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2E40AC8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遞延資產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17E7458" w14:textId="752138C8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314,287,654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B423E12" w14:textId="1E96EA3A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753F3CF" w14:textId="58C3A4A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255,983,452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ABD19AC" w14:textId="08394201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38ED4A5" w14:textId="216CA59B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58,304,202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9808CC4" w14:textId="5C1A0FF7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22.78</w:t>
            </w:r>
          </w:p>
        </w:tc>
      </w:tr>
      <w:tr w:rsidR="0095240C" w14:paraId="6B87A9A0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FA392FA" w14:textId="77777777" w:rsidR="0095240C" w:rsidRPr="00C00DCE" w:rsidRDefault="0095240C" w:rsidP="009524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14A64B4" w14:textId="2388FFD6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103,363,251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E0605BD" w14:textId="6DABC405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816EDEA" w14:textId="52B38EA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107,788,559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2B20F93" w14:textId="6ED20C54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40C493B" w14:textId="23E6E81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- 4,425,308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6621335" w14:textId="7F4E6838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- 4.11</w:t>
            </w:r>
          </w:p>
        </w:tc>
      </w:tr>
      <w:tr w:rsidR="0095240C" w14:paraId="2B569EA1" w14:textId="77777777" w:rsidTr="00AF77D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  <w:jc w:val="center"/>
        </w:trPr>
        <w:tc>
          <w:tcPr>
            <w:tcW w:w="152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930F599" w14:textId="77777777" w:rsidR="0095240C" w:rsidRPr="00C00DCE" w:rsidRDefault="0095240C" w:rsidP="0095240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00DCE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772" w:type="pct"/>
            <w:tcBorders>
              <w:top w:val="nil"/>
              <w:bottom w:val="single" w:sz="8" w:space="0" w:color="auto"/>
            </w:tcBorders>
            <w:vAlign w:val="center"/>
          </w:tcPr>
          <w:p w14:paraId="764ABAC8" w14:textId="1DA4FD9A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76,062,369,484</w:t>
            </w:r>
          </w:p>
        </w:tc>
        <w:tc>
          <w:tcPr>
            <w:tcW w:w="388" w:type="pct"/>
            <w:tcBorders>
              <w:top w:val="nil"/>
              <w:bottom w:val="single" w:sz="8" w:space="0" w:color="auto"/>
            </w:tcBorders>
            <w:vAlign w:val="center"/>
          </w:tcPr>
          <w:p w14:paraId="2BEC8072" w14:textId="221ECCB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1" w:type="pct"/>
            <w:tcBorders>
              <w:top w:val="nil"/>
              <w:bottom w:val="single" w:sz="8" w:space="0" w:color="auto"/>
            </w:tcBorders>
            <w:vAlign w:val="center"/>
          </w:tcPr>
          <w:p w14:paraId="2B085D92" w14:textId="4609F66C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76,539,203,927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</w:tcBorders>
            <w:vAlign w:val="center"/>
          </w:tcPr>
          <w:p w14:paraId="7AFA80CE" w14:textId="27DAA4A2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single" w:sz="8" w:space="0" w:color="auto"/>
            </w:tcBorders>
            <w:vAlign w:val="center"/>
          </w:tcPr>
          <w:p w14:paraId="772C45B6" w14:textId="0C845AB7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- 476,834,443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87B4017" w14:textId="1EF1E7B6" w:rsidR="0095240C" w:rsidRPr="00190A22" w:rsidRDefault="0095240C" w:rsidP="0095240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- 0.62</w:t>
            </w:r>
          </w:p>
        </w:tc>
      </w:tr>
    </w:tbl>
    <w:p w14:paraId="59735930" w14:textId="6039A0F8" w:rsidR="00403283" w:rsidRPr="009C22C9" w:rsidRDefault="000B5F98" w:rsidP="0095240C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r w:rsidRPr="009C22C9">
        <w:rPr>
          <w:rFonts w:ascii="標楷體" w:eastAsia="標楷體" w:hAnsi="標楷體"/>
          <w:sz w:val="18"/>
          <w:szCs w:val="18"/>
        </w:rPr>
        <w:t>註：信託代理與保證資產（負債），</w:t>
      </w:r>
      <w:r w:rsidR="00AD1EC3" w:rsidRPr="00AD1EC3">
        <w:rPr>
          <w:rFonts w:ascii="標楷體" w:eastAsia="標楷體" w:hAnsi="標楷體" w:hint="eastAsia"/>
          <w:sz w:val="18"/>
          <w:szCs w:val="18"/>
        </w:rPr>
        <w:t>11</w:t>
      </w:r>
      <w:r w:rsidR="0095240C">
        <w:rPr>
          <w:rFonts w:ascii="標楷體" w:eastAsia="標楷體" w:hAnsi="標楷體"/>
          <w:sz w:val="18"/>
          <w:szCs w:val="18"/>
        </w:rPr>
        <w:t>4</w:t>
      </w:r>
      <w:r w:rsidR="00AD1EC3" w:rsidRPr="00AD1EC3">
        <w:rPr>
          <w:rFonts w:ascii="標楷體" w:eastAsia="標楷體" w:hAnsi="標楷體" w:hint="eastAsia"/>
          <w:sz w:val="18"/>
          <w:szCs w:val="18"/>
        </w:rPr>
        <w:t>年底及11</w:t>
      </w:r>
      <w:r w:rsidR="0095240C">
        <w:rPr>
          <w:rFonts w:ascii="標楷體" w:eastAsia="標楷體" w:hAnsi="標楷體"/>
          <w:sz w:val="18"/>
          <w:szCs w:val="18"/>
        </w:rPr>
        <w:t>3</w:t>
      </w:r>
      <w:r w:rsidR="00AD1EC3" w:rsidRPr="00AD1EC3">
        <w:rPr>
          <w:rFonts w:ascii="標楷體" w:eastAsia="標楷體" w:hAnsi="標楷體" w:hint="eastAsia"/>
          <w:sz w:val="18"/>
          <w:szCs w:val="18"/>
        </w:rPr>
        <w:t>年底各有</w:t>
      </w:r>
      <w:r w:rsidR="0095240C" w:rsidRPr="009C22C9">
        <w:rPr>
          <w:rFonts w:ascii="標楷體" w:eastAsia="標楷體" w:hAnsi="標楷體"/>
          <w:sz w:val="18"/>
          <w:szCs w:val="18"/>
        </w:rPr>
        <w:t>24,139,918,115</w:t>
      </w:r>
      <w:r w:rsidR="00AD1EC3" w:rsidRPr="00AD1EC3">
        <w:rPr>
          <w:rFonts w:ascii="標楷體" w:eastAsia="標楷體" w:hAnsi="標楷體" w:hint="eastAsia"/>
          <w:sz w:val="18"/>
          <w:szCs w:val="18"/>
        </w:rPr>
        <w:t>元及</w:t>
      </w:r>
      <w:r w:rsidR="0095240C" w:rsidRPr="00AD1EC3">
        <w:rPr>
          <w:rFonts w:ascii="標楷體" w:eastAsia="標楷體" w:hAnsi="標楷體" w:hint="eastAsia"/>
          <w:sz w:val="18"/>
          <w:szCs w:val="18"/>
        </w:rPr>
        <w:t>24,435,582,519</w:t>
      </w:r>
      <w:r w:rsidR="00AD1EC3" w:rsidRPr="00AD1EC3">
        <w:rPr>
          <w:rFonts w:ascii="標楷體" w:eastAsia="標楷體" w:hAnsi="標楷體" w:hint="eastAsia"/>
          <w:sz w:val="18"/>
          <w:szCs w:val="18"/>
        </w:rPr>
        <w:t>元</w:t>
      </w:r>
      <w:r w:rsidRPr="009C22C9">
        <w:rPr>
          <w:rFonts w:ascii="標楷體" w:eastAsia="標楷體" w:hAnsi="標楷體"/>
          <w:sz w:val="18"/>
          <w:szCs w:val="18"/>
        </w:rPr>
        <w:t>。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3"/>
        <w:gridCol w:w="1575"/>
        <w:gridCol w:w="792"/>
        <w:gridCol w:w="1573"/>
        <w:gridCol w:w="796"/>
        <w:gridCol w:w="1569"/>
        <w:gridCol w:w="796"/>
      </w:tblGrid>
      <w:tr w:rsidR="000E2744" w14:paraId="0580267F" w14:textId="77777777" w:rsidTr="00F6374D">
        <w:trPr>
          <w:tblHeader/>
          <w:jc w:val="center"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4D442B1B" w14:textId="72E76A14" w:rsidR="000E2744" w:rsidRDefault="000E2744" w:rsidP="002D49A1">
            <w:pPr>
              <w:snapToGrid w:val="0"/>
              <w:ind w:leftChars="404" w:left="970"/>
              <w:jc w:val="center"/>
              <w:rPr>
                <w:rStyle w:val="a9"/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國軍生產及服務作業基金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餘絀審定後平衡表　</w:t>
            </w:r>
            <w:r w:rsidR="00197643" w:rsidRPr="00197643">
              <w:rPr>
                <w:rStyle w:val="a9"/>
                <w:rFonts w:ascii="標楷體" w:eastAsia="標楷體" w:hAnsi="標楷體" w:hint="eastAsia"/>
                <w:sz w:val="32"/>
                <w:szCs w:val="32"/>
              </w:rPr>
              <w:t>（續）</w:t>
            </w:r>
          </w:p>
          <w:p w14:paraId="4B368459" w14:textId="38156E2F" w:rsidR="000E2744" w:rsidRDefault="000E2744" w:rsidP="00872914">
            <w:pPr>
              <w:tabs>
                <w:tab w:val="left" w:pos="3630"/>
                <w:tab w:val="left" w:pos="8733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AF77D6"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E2744" w14:paraId="15DABBB6" w14:textId="77777777" w:rsidTr="0000690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  <w:tblHeader/>
          <w:jc w:val="center"/>
        </w:trPr>
        <w:tc>
          <w:tcPr>
            <w:tcW w:w="152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05199A6" w14:textId="77777777" w:rsidR="000E2744" w:rsidRPr="00197643" w:rsidRDefault="000E2744" w:rsidP="002D49A1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6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5804207" w14:textId="0C7A6438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/>
              </w:rPr>
              <w:t>11</w:t>
            </w:r>
            <w:r w:rsidR="0095240C">
              <w:rPr>
                <w:rFonts w:ascii="標楷體" w:eastAsia="標楷體" w:hAnsi="標楷體"/>
              </w:rPr>
              <w:t>4</w:t>
            </w:r>
            <w:r w:rsidRPr="0019764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61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47206BF" w14:textId="5A3A05C8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/>
              </w:rPr>
              <w:t>11</w:t>
            </w:r>
            <w:r w:rsidR="0095240C">
              <w:rPr>
                <w:rFonts w:ascii="標楷體" w:eastAsia="標楷體" w:hAnsi="標楷體"/>
              </w:rPr>
              <w:t>3</w:t>
            </w:r>
            <w:r w:rsidRPr="0019764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59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5799F22" w14:textId="77777777" w:rsidR="000E2744" w:rsidRPr="00197643" w:rsidRDefault="000E2744" w:rsidP="00872914">
            <w:pPr>
              <w:ind w:leftChars="20" w:left="48" w:rightChars="-10" w:right="-24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E2744" w14:paraId="6A1328A6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  <w:tblHeader/>
          <w:jc w:val="center"/>
        </w:trPr>
        <w:tc>
          <w:tcPr>
            <w:tcW w:w="152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35FFF3A" w14:textId="77777777" w:rsidR="000E2744" w:rsidRPr="00197643" w:rsidRDefault="000E2744" w:rsidP="00C46DC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72" w:type="pct"/>
            <w:tcBorders>
              <w:bottom w:val="single" w:sz="8" w:space="0" w:color="auto"/>
            </w:tcBorders>
            <w:vAlign w:val="center"/>
          </w:tcPr>
          <w:p w14:paraId="14CEF9D6" w14:textId="77777777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8" w:type="pct"/>
            <w:tcBorders>
              <w:bottom w:val="single" w:sz="8" w:space="0" w:color="auto"/>
            </w:tcBorders>
            <w:vAlign w:val="center"/>
          </w:tcPr>
          <w:p w14:paraId="63534F32" w14:textId="77777777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71" w:type="pct"/>
            <w:tcBorders>
              <w:bottom w:val="single" w:sz="8" w:space="0" w:color="auto"/>
            </w:tcBorders>
            <w:vAlign w:val="center"/>
          </w:tcPr>
          <w:p w14:paraId="0E1223CF" w14:textId="77777777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0" w:type="pct"/>
            <w:tcBorders>
              <w:bottom w:val="single" w:sz="8" w:space="0" w:color="auto"/>
            </w:tcBorders>
            <w:vAlign w:val="center"/>
          </w:tcPr>
          <w:p w14:paraId="68F46C3A" w14:textId="77777777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69" w:type="pct"/>
            <w:tcBorders>
              <w:bottom w:val="single" w:sz="8" w:space="0" w:color="auto"/>
            </w:tcBorders>
            <w:vAlign w:val="center"/>
          </w:tcPr>
          <w:p w14:paraId="03E8D779" w14:textId="77777777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0" w:type="pct"/>
            <w:tcBorders>
              <w:bottom w:val="single" w:sz="8" w:space="0" w:color="auto"/>
              <w:right w:val="nil"/>
            </w:tcBorders>
            <w:vAlign w:val="center"/>
          </w:tcPr>
          <w:p w14:paraId="169EEDBD" w14:textId="77777777" w:rsidR="000E2744" w:rsidRPr="00197643" w:rsidRDefault="000E2744" w:rsidP="0019764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％</w:t>
            </w:r>
          </w:p>
        </w:tc>
      </w:tr>
      <w:tr w:rsidR="00AF77D6" w14:paraId="5ADE4BA6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C0B62F5" w14:textId="77777777" w:rsidR="00AF77D6" w:rsidRDefault="00AF77D6" w:rsidP="00AF77D6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BE05E78" w14:textId="1A1035A1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19,949,452,908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994F909" w14:textId="67B399EB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26.23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7322A722" w14:textId="3F757032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21,460,079,372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372AD87" w14:textId="0C54CC53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28.04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177D65B" w14:textId="58FFE781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- 1,510,626,464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5D673161" w14:textId="65FE2AB9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- 7.04</w:t>
            </w:r>
          </w:p>
        </w:tc>
      </w:tr>
      <w:tr w:rsidR="00AF77D6" w14:paraId="69A8818E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D091159" w14:textId="77777777" w:rsidR="00AF77D6" w:rsidRDefault="00AF77D6" w:rsidP="00AF77D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FEB4856" w14:textId="4B761B5B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10,964,764,979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043169D" w14:textId="77AA1631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14.42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8C732D1" w14:textId="2CC5685C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11,845,470,790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CF55517" w14:textId="610545D1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15.48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ACE416C" w14:textId="0FB5ED72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- 880,705,811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5B0C5FF" w14:textId="5BAE6069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- 7.43</w:t>
            </w:r>
          </w:p>
        </w:tc>
      </w:tr>
      <w:tr w:rsidR="00AF77D6" w14:paraId="468E77CC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007F0E17" w14:textId="77777777" w:rsidR="00AF77D6" w:rsidRDefault="00AF77D6" w:rsidP="00AF77D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54C323E" w14:textId="64EE9144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9,146,791,226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7303C9A" w14:textId="718950ED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12.03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1091E19D" w14:textId="17CDF8CC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10,481,838,514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788F111" w14:textId="2F02F400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13.69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B94F962" w14:textId="0C568C65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- 1,335,047,288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D300722" w14:textId="1E4138EF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- 12.74</w:t>
            </w:r>
          </w:p>
        </w:tc>
      </w:tr>
      <w:tr w:rsidR="00AF77D6" w14:paraId="223416AB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2969BC8" w14:textId="77777777" w:rsidR="00AF77D6" w:rsidRDefault="00AF77D6" w:rsidP="00AF77D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6E33D38" w14:textId="63BA4518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1,817,973,753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6B066F6" w14:textId="32914493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2.39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86AA823" w14:textId="7AA3115A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1,363,632,276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EC1061A" w14:textId="3DAF1B08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E1406E9" w14:textId="62A31C30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454,341,477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7159EF09" w14:textId="31E2F53C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33.32</w:t>
            </w:r>
          </w:p>
        </w:tc>
      </w:tr>
      <w:tr w:rsidR="00AF77D6" w14:paraId="61DE5D18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3567543" w14:textId="77777777" w:rsidR="00AF77D6" w:rsidRDefault="00AF77D6" w:rsidP="00AF77D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6DD6EB1" w14:textId="5011A3BC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82,308,781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7EC76F5" w14:textId="100D3964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59C7C1B" w14:textId="5D4C3904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98,421,883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F51EF3F" w14:textId="001F5E34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554431E" w14:textId="33DB44DB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- 16,113,102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C9F99DD" w14:textId="141BB8A1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- 16.37</w:t>
            </w:r>
          </w:p>
        </w:tc>
      </w:tr>
      <w:tr w:rsidR="00AF77D6" w14:paraId="31992124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AA64932" w14:textId="77777777" w:rsidR="00AF77D6" w:rsidRDefault="00AF77D6" w:rsidP="00AF77D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長期債務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852D715" w14:textId="7499C548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82,308,781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D122B41" w14:textId="06CB427C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D12224C" w14:textId="5FEE3452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98,421,883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BBA949A" w14:textId="29A6F45E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FE3AD5D" w14:textId="796E5E28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- 16,113,102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C7EA552" w14:textId="35027260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- 16.37</w:t>
            </w:r>
          </w:p>
        </w:tc>
      </w:tr>
      <w:tr w:rsidR="00AF77D6" w14:paraId="584B7DEA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A994090" w14:textId="77777777" w:rsidR="00AF77D6" w:rsidRDefault="00AF77D6" w:rsidP="00AF77D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44EB006" w14:textId="3F98682B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8,902,379,148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9C3BC9C" w14:textId="5921CE22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11.70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5276BC4" w14:textId="73DD7788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9,516,186,699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45DEF6E" w14:textId="29E706C5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12.43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2B735C4" w14:textId="7A2FEA78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- 613,807,551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9965BC6" w14:textId="71B687F5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- 6.45</w:t>
            </w:r>
          </w:p>
        </w:tc>
      </w:tr>
      <w:tr w:rsidR="00AF77D6" w14:paraId="4E8C7B38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32A62AE" w14:textId="77777777" w:rsidR="00AF77D6" w:rsidRDefault="00AF77D6" w:rsidP="00AF77D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C18A3E5" w14:textId="3FD4D290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2,271,940,321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8547D9C" w14:textId="7FDA587B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2.99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C636F10" w14:textId="319DD547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2,330,656,218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7DA884C9" w14:textId="5149CDFC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4FB1A44" w14:textId="1F26EA24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- 58,715,897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702B774B" w14:textId="67BCB4F0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- 2.52</w:t>
            </w:r>
          </w:p>
        </w:tc>
      </w:tr>
      <w:tr w:rsidR="00AF77D6" w14:paraId="3D384915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E6000A9" w14:textId="77777777" w:rsidR="00AF77D6" w:rsidRDefault="00AF77D6" w:rsidP="00AF77D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負債準備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406541F" w14:textId="5A5E065A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2,274,930,173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41D60580" w14:textId="37C52A44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2.99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A9DC9FA" w14:textId="44762A59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2,307,949,183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25A6ACB" w14:textId="2C5A1E52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3.02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1BFA19A" w14:textId="4ED0F1B1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- 33,019,010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2FA738BC" w14:textId="449D041C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- 1.43</w:t>
            </w:r>
          </w:p>
        </w:tc>
      </w:tr>
      <w:tr w:rsidR="00AF77D6" w14:paraId="3E36F2EB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2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335891BB" w14:textId="77777777" w:rsidR="00AF77D6" w:rsidRDefault="00AF77D6" w:rsidP="00AF77D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7DB8A5F" w14:textId="0C79116F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4,355,508,654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6C585DBD" w14:textId="291E5A64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5.73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151105D6" w14:textId="672487EA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4,877,581,298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919A50E" w14:textId="4776174D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6.37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7DDDA68" w14:textId="411A2F8D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- 522,072,644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1510BD32" w14:textId="070D74EB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- 10.70</w:t>
            </w:r>
          </w:p>
        </w:tc>
      </w:tr>
      <w:tr w:rsidR="00AF77D6" w14:paraId="0EE7CC44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5D11ED59" w14:textId="77777777" w:rsidR="00AF77D6" w:rsidRDefault="00AF77D6" w:rsidP="00AF77D6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3CB5038" w14:textId="6A270EBA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56,112,916,576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9D1227F" w14:textId="26CAA4E2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73.77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7255E24" w14:textId="06D17334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55,079,124,555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1F997C99" w14:textId="43B24ECE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71.96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E4DB42D" w14:textId="1A188871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1,033,792,021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6605FDD5" w14:textId="6DB5620A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1.88</w:t>
            </w:r>
          </w:p>
        </w:tc>
      </w:tr>
      <w:tr w:rsidR="00AF77D6" w14:paraId="5C871062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D941827" w14:textId="77777777" w:rsidR="00AF77D6" w:rsidRDefault="00AF77D6" w:rsidP="00AF77D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56F8CFF" w14:textId="554BBC30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33,886,500,240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3810428" w14:textId="14A82969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44.55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07892D21" w14:textId="755DC3F6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33,883,761,926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3495001D" w14:textId="4101C702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44.27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3322A0E" w14:textId="3DF59C2F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2,738,314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6844CE7" w14:textId="4239DEB5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0.01</w:t>
            </w:r>
          </w:p>
        </w:tc>
      </w:tr>
      <w:tr w:rsidR="00AF77D6" w14:paraId="32601CF0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448C70F8" w14:textId="77777777" w:rsidR="00AF77D6" w:rsidRDefault="00AF77D6" w:rsidP="00AF77D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5AD6AD1D" w14:textId="25650539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33,886,500,240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78BC1543" w14:textId="4A3CD37B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44.55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288A279" w14:textId="363C7515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33,883,761,926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ECDF4F8" w14:textId="4F70F1FE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44.27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E3B8EFC" w14:textId="41D4BD50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2,738,314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DE91890" w14:textId="6684A756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0.01</w:t>
            </w:r>
          </w:p>
        </w:tc>
      </w:tr>
      <w:tr w:rsidR="00AF77D6" w14:paraId="04A041E6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2C42E7C0" w14:textId="77777777" w:rsidR="00AF77D6" w:rsidRDefault="00AF77D6" w:rsidP="00AF77D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DC16BF2" w14:textId="384F3E02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17,267,254,991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2056E96D" w14:textId="5AB651EB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22.70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4145AB27" w14:textId="1EC0845C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17,160,706,373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28C3C59F" w14:textId="28DCCAAC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22.42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9811F0E" w14:textId="4F9B74C0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106,548,618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69914210" w14:textId="7C45BEB8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0.62</w:t>
            </w:r>
          </w:p>
        </w:tc>
      </w:tr>
      <w:tr w:rsidR="00AF77D6" w14:paraId="50AF71F4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30CBF1E" w14:textId="77777777" w:rsidR="00AF77D6" w:rsidRDefault="00AF77D6" w:rsidP="00AF77D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B0C9BF7" w14:textId="5FA7B36D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3,282,299,445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DC84A2A" w14:textId="42F6DC2B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4.32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67D21BC6" w14:textId="7C6FE916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3,175,750,827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2807810" w14:textId="02C97855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4.15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58ABE54" w14:textId="4D61B8AA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106,548,618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06B45F0F" w14:textId="58606DD4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3.36</w:t>
            </w:r>
          </w:p>
        </w:tc>
      </w:tr>
      <w:tr w:rsidR="00AF77D6" w14:paraId="53918170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75B37D9F" w14:textId="77777777" w:rsidR="00AF77D6" w:rsidRDefault="00AF77D6" w:rsidP="00AF77D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1E730C1" w14:textId="440917FE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13,984,955,546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1D46167C" w14:textId="533C944C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18.39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24D959A2" w14:textId="2F6EE05B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13,984,955,546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41506A60" w14:textId="1950D406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18.27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50DCC80" w14:textId="03026758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D6B2C5B" w14:textId="46FFDEC5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AF77D6" w14:paraId="75DE322C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101F927D" w14:textId="77777777" w:rsidR="00AF77D6" w:rsidRDefault="00AF77D6" w:rsidP="00AF77D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累積餘絀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6436EFF" w14:textId="0AD175D5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4,959,161,345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0405FF36" w14:textId="09368902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6.52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751C7489" w14:textId="31253566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4,034,656,256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5FAF9544" w14:textId="36336EC2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5.27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DFE4850" w14:textId="0B4F397E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924,505,089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4F291382" w14:textId="0A161503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22.91</w:t>
            </w:r>
          </w:p>
        </w:tc>
      </w:tr>
      <w:tr w:rsidR="00AF77D6" w14:paraId="68A8E61C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nil"/>
            </w:tcBorders>
            <w:vAlign w:val="center"/>
          </w:tcPr>
          <w:p w14:paraId="6837BAEB" w14:textId="77777777" w:rsidR="00AF77D6" w:rsidRDefault="00AF77D6" w:rsidP="00AF77D6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D0AA9CE" w14:textId="111AC0B5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4,959,161,345</w:t>
            </w:r>
          </w:p>
        </w:tc>
        <w:tc>
          <w:tcPr>
            <w:tcW w:w="388" w:type="pct"/>
            <w:tcBorders>
              <w:top w:val="nil"/>
              <w:bottom w:val="nil"/>
            </w:tcBorders>
            <w:vAlign w:val="center"/>
          </w:tcPr>
          <w:p w14:paraId="5D2114E8" w14:textId="4EF9579B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6.52</w:t>
            </w:r>
          </w:p>
        </w:tc>
        <w:tc>
          <w:tcPr>
            <w:tcW w:w="771" w:type="pct"/>
            <w:tcBorders>
              <w:top w:val="nil"/>
              <w:bottom w:val="nil"/>
            </w:tcBorders>
            <w:vAlign w:val="center"/>
          </w:tcPr>
          <w:p w14:paraId="592BF6A6" w14:textId="4A85D403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4,034,656,256</w:t>
            </w:r>
          </w:p>
        </w:tc>
        <w:tc>
          <w:tcPr>
            <w:tcW w:w="390" w:type="pct"/>
            <w:tcBorders>
              <w:top w:val="nil"/>
              <w:bottom w:val="nil"/>
            </w:tcBorders>
            <w:vAlign w:val="center"/>
          </w:tcPr>
          <w:p w14:paraId="06A22D81" w14:textId="654C077A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5.27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6B85042" w14:textId="48813F09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924,505,089</w:t>
            </w:r>
          </w:p>
        </w:tc>
        <w:tc>
          <w:tcPr>
            <w:tcW w:w="390" w:type="pct"/>
            <w:tcBorders>
              <w:top w:val="nil"/>
              <w:bottom w:val="nil"/>
              <w:right w:val="nil"/>
            </w:tcBorders>
            <w:vAlign w:val="center"/>
          </w:tcPr>
          <w:p w14:paraId="37EBB5C4" w14:textId="63984F8D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22.91</w:t>
            </w:r>
          </w:p>
        </w:tc>
      </w:tr>
      <w:tr w:rsidR="00AF77D6" w14:paraId="2F6409A4" w14:textId="77777777" w:rsidTr="0095240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  <w:jc w:val="center"/>
        </w:trPr>
        <w:tc>
          <w:tcPr>
            <w:tcW w:w="152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290AC12" w14:textId="77777777" w:rsidR="00AF77D6" w:rsidRDefault="00AF77D6" w:rsidP="00AF77D6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72" w:type="pct"/>
            <w:tcBorders>
              <w:top w:val="nil"/>
              <w:bottom w:val="single" w:sz="8" w:space="0" w:color="auto"/>
            </w:tcBorders>
            <w:vAlign w:val="center"/>
          </w:tcPr>
          <w:p w14:paraId="7325F797" w14:textId="536807FE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76,062,369,484</w:t>
            </w:r>
          </w:p>
        </w:tc>
        <w:tc>
          <w:tcPr>
            <w:tcW w:w="388" w:type="pct"/>
            <w:tcBorders>
              <w:top w:val="nil"/>
              <w:bottom w:val="single" w:sz="8" w:space="0" w:color="auto"/>
            </w:tcBorders>
            <w:vAlign w:val="center"/>
          </w:tcPr>
          <w:p w14:paraId="12985FE2" w14:textId="0DE56E0E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1" w:type="pct"/>
            <w:tcBorders>
              <w:top w:val="nil"/>
              <w:bottom w:val="single" w:sz="8" w:space="0" w:color="auto"/>
            </w:tcBorders>
            <w:vAlign w:val="center"/>
          </w:tcPr>
          <w:p w14:paraId="7AA316AC" w14:textId="77FD078C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76,539,203,927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</w:tcBorders>
            <w:vAlign w:val="center"/>
          </w:tcPr>
          <w:p w14:paraId="5DA9BFD1" w14:textId="3AA2120C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single" w:sz="8" w:space="0" w:color="auto"/>
            </w:tcBorders>
            <w:vAlign w:val="center"/>
          </w:tcPr>
          <w:p w14:paraId="54308E2A" w14:textId="19BA54A8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- 476,834,443</w:t>
            </w:r>
          </w:p>
        </w:tc>
        <w:tc>
          <w:tcPr>
            <w:tcW w:w="390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5CAC7E8" w14:textId="088948D9" w:rsidR="00AF77D6" w:rsidRPr="00190A22" w:rsidRDefault="00AF77D6" w:rsidP="00AF77D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- 0.62</w:t>
            </w:r>
          </w:p>
        </w:tc>
      </w:tr>
    </w:tbl>
    <w:p w14:paraId="2BD2A3CF" w14:textId="77777777" w:rsidR="00AD2CFE" w:rsidRPr="00F212C2" w:rsidRDefault="00AD2CFE" w:rsidP="00F212C2">
      <w:pPr>
        <w:spacing w:line="14" w:lineRule="exact"/>
        <w:jc w:val="both"/>
        <w:rPr>
          <w:rFonts w:ascii="標楷體" w:eastAsia="標楷體" w:hAnsi="標楷體"/>
          <w:b/>
          <w:sz w:val="2"/>
          <w:szCs w:val="2"/>
        </w:rPr>
      </w:pPr>
    </w:p>
    <w:sectPr w:rsidR="00AD2CFE" w:rsidRPr="00F212C2" w:rsidSect="00471457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1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6CAC5" w14:textId="77777777" w:rsidR="008444E8" w:rsidRDefault="008444E8" w:rsidP="00A11CE0">
      <w:r>
        <w:separator/>
      </w:r>
    </w:p>
  </w:endnote>
  <w:endnote w:type="continuationSeparator" w:id="0">
    <w:p w14:paraId="0AEC6687" w14:textId="77777777" w:rsidR="008444E8" w:rsidRDefault="008444E8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7E17E" w14:textId="5DD43D6A" w:rsidR="002D49A1" w:rsidRDefault="002D49A1" w:rsidP="002D49A1">
    <w:pPr>
      <w:jc w:val="center"/>
      <w:rPr>
        <w:rFonts w:ascii="標楷體" w:eastAsia="標楷體" w:hAnsi="標楷體"/>
      </w:rPr>
    </w:pPr>
  </w:p>
  <w:p w14:paraId="55F27D2F" w14:textId="77777777" w:rsidR="002D49A1" w:rsidRPr="00D72A11" w:rsidRDefault="002D49A1" w:rsidP="002D49A1">
    <w:pPr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12DB3" w14:textId="293A0F74" w:rsidR="002D49A1" w:rsidRDefault="002D49A1" w:rsidP="002D49A1">
    <w:pPr>
      <w:jc w:val="center"/>
      <w:rPr>
        <w:rFonts w:ascii="標楷體" w:eastAsia="標楷體" w:hAnsi="標楷體"/>
      </w:rPr>
    </w:pPr>
  </w:p>
  <w:p w14:paraId="7A12F527" w14:textId="77777777" w:rsidR="002D49A1" w:rsidRPr="00D72A11" w:rsidRDefault="002D49A1" w:rsidP="002D49A1">
    <w:pPr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2FDC3" w14:textId="77777777" w:rsidR="008444E8" w:rsidRDefault="008444E8" w:rsidP="00A11CE0">
      <w:r>
        <w:separator/>
      </w:r>
    </w:p>
  </w:footnote>
  <w:footnote w:type="continuationSeparator" w:id="0">
    <w:p w14:paraId="5BBE3826" w14:textId="77777777" w:rsidR="008444E8" w:rsidRDefault="008444E8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019F8"/>
    <w:rsid w:val="00006900"/>
    <w:rsid w:val="00016207"/>
    <w:rsid w:val="000344CF"/>
    <w:rsid w:val="0009466A"/>
    <w:rsid w:val="000B5F98"/>
    <w:rsid w:val="000D52F6"/>
    <w:rsid w:val="000E2744"/>
    <w:rsid w:val="000E2F58"/>
    <w:rsid w:val="00117A6A"/>
    <w:rsid w:val="001342F2"/>
    <w:rsid w:val="00164800"/>
    <w:rsid w:val="00176814"/>
    <w:rsid w:val="001770FF"/>
    <w:rsid w:val="00180787"/>
    <w:rsid w:val="00195EB5"/>
    <w:rsid w:val="00197643"/>
    <w:rsid w:val="001A12B8"/>
    <w:rsid w:val="001D27D0"/>
    <w:rsid w:val="00204A20"/>
    <w:rsid w:val="0023630A"/>
    <w:rsid w:val="00260188"/>
    <w:rsid w:val="002759CA"/>
    <w:rsid w:val="002D49A1"/>
    <w:rsid w:val="00321BDD"/>
    <w:rsid w:val="003835CC"/>
    <w:rsid w:val="00403283"/>
    <w:rsid w:val="00433E35"/>
    <w:rsid w:val="00446A03"/>
    <w:rsid w:val="00450E67"/>
    <w:rsid w:val="00462BC1"/>
    <w:rsid w:val="00466964"/>
    <w:rsid w:val="00471457"/>
    <w:rsid w:val="004715C4"/>
    <w:rsid w:val="004A5415"/>
    <w:rsid w:val="004B5520"/>
    <w:rsid w:val="004E02CB"/>
    <w:rsid w:val="004E44A0"/>
    <w:rsid w:val="00506134"/>
    <w:rsid w:val="005500FB"/>
    <w:rsid w:val="00554E88"/>
    <w:rsid w:val="005679BD"/>
    <w:rsid w:val="00571258"/>
    <w:rsid w:val="00583EA9"/>
    <w:rsid w:val="005935CE"/>
    <w:rsid w:val="005D0778"/>
    <w:rsid w:val="005D689B"/>
    <w:rsid w:val="00620CA7"/>
    <w:rsid w:val="00621D9A"/>
    <w:rsid w:val="00624329"/>
    <w:rsid w:val="006425CB"/>
    <w:rsid w:val="0066751C"/>
    <w:rsid w:val="006B06CB"/>
    <w:rsid w:val="006B4CDA"/>
    <w:rsid w:val="006F0930"/>
    <w:rsid w:val="007137E1"/>
    <w:rsid w:val="007309EC"/>
    <w:rsid w:val="00736B5D"/>
    <w:rsid w:val="00737023"/>
    <w:rsid w:val="00751B1D"/>
    <w:rsid w:val="00780E5F"/>
    <w:rsid w:val="007A5FD0"/>
    <w:rsid w:val="007D0A85"/>
    <w:rsid w:val="008243B5"/>
    <w:rsid w:val="008444E8"/>
    <w:rsid w:val="00851B73"/>
    <w:rsid w:val="00872914"/>
    <w:rsid w:val="00885106"/>
    <w:rsid w:val="008A2084"/>
    <w:rsid w:val="00940E00"/>
    <w:rsid w:val="009449A5"/>
    <w:rsid w:val="0095240C"/>
    <w:rsid w:val="00954579"/>
    <w:rsid w:val="00961DCB"/>
    <w:rsid w:val="009E06F2"/>
    <w:rsid w:val="009E6DE0"/>
    <w:rsid w:val="009F5950"/>
    <w:rsid w:val="00A11CE0"/>
    <w:rsid w:val="00A20682"/>
    <w:rsid w:val="00A24855"/>
    <w:rsid w:val="00A964D4"/>
    <w:rsid w:val="00AB2E6B"/>
    <w:rsid w:val="00AC7BEC"/>
    <w:rsid w:val="00AD1EC3"/>
    <w:rsid w:val="00AD2CFE"/>
    <w:rsid w:val="00AF01BD"/>
    <w:rsid w:val="00AF77D6"/>
    <w:rsid w:val="00B108C5"/>
    <w:rsid w:val="00B2592A"/>
    <w:rsid w:val="00B63044"/>
    <w:rsid w:val="00B65395"/>
    <w:rsid w:val="00BC0B64"/>
    <w:rsid w:val="00BC1BEB"/>
    <w:rsid w:val="00C00DCE"/>
    <w:rsid w:val="00C10C21"/>
    <w:rsid w:val="00C32088"/>
    <w:rsid w:val="00C93DEB"/>
    <w:rsid w:val="00CA1EC3"/>
    <w:rsid w:val="00CA3D0E"/>
    <w:rsid w:val="00CD12AA"/>
    <w:rsid w:val="00D107C9"/>
    <w:rsid w:val="00D11617"/>
    <w:rsid w:val="00D14088"/>
    <w:rsid w:val="00D3435E"/>
    <w:rsid w:val="00D75923"/>
    <w:rsid w:val="00DA0387"/>
    <w:rsid w:val="00E26ADC"/>
    <w:rsid w:val="00E50F64"/>
    <w:rsid w:val="00E62AE6"/>
    <w:rsid w:val="00E82C09"/>
    <w:rsid w:val="00E86D98"/>
    <w:rsid w:val="00ED22BF"/>
    <w:rsid w:val="00ED4CE0"/>
    <w:rsid w:val="00EF15E1"/>
    <w:rsid w:val="00F212C2"/>
    <w:rsid w:val="00F34D41"/>
    <w:rsid w:val="00F467DA"/>
    <w:rsid w:val="00F57D9A"/>
    <w:rsid w:val="00F6374D"/>
    <w:rsid w:val="00F63841"/>
    <w:rsid w:val="00F65DAA"/>
    <w:rsid w:val="00FA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o:colormenu v:ext="edit" fillcolor="none"/>
    </o:shapedefaults>
    <o:shapelayout v:ext="edit">
      <o:idmap v:ext="edit" data="1"/>
    </o:shapelayout>
  </w:shapeDefaults>
  <w:decimalSymbol w:val="."/>
  <w:listSeparator w:val=","/>
  <w14:docId w14:val="751B09FE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B630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B63044"/>
    <w:rPr>
      <w:kern w:val="2"/>
    </w:rPr>
  </w:style>
  <w:style w:type="paragraph" w:styleId="af">
    <w:name w:val="footer"/>
    <w:basedOn w:val="a"/>
    <w:link w:val="af0"/>
    <w:uiPriority w:val="99"/>
    <w:unhideWhenUsed/>
    <w:rsid w:val="00B630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B63044"/>
    <w:rPr>
      <w:kern w:val="2"/>
    </w:rPr>
  </w:style>
  <w:style w:type="paragraph" w:styleId="af1">
    <w:name w:val="List Paragraph"/>
    <w:basedOn w:val="a"/>
    <w:uiPriority w:val="34"/>
    <w:qFormat/>
    <w:rsid w:val="00E26AD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</Template>
  <TotalTime>230</TotalTime>
  <Pages>4</Pages>
  <Words>1768</Words>
  <Characters>5110</Characters>
  <Application>Microsoft Office Word</Application>
  <DocSecurity>0</DocSecurity>
  <Lines>42</Lines>
  <Paragraphs>13</Paragraphs>
  <ScaleCrop>false</ScaleCrop>
  <Company>審計部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70</cp:revision>
  <cp:lastPrinted>2026-07-06T13:55:00Z</cp:lastPrinted>
  <dcterms:created xsi:type="dcterms:W3CDTF">2024-07-05T09:51:00Z</dcterms:created>
  <dcterms:modified xsi:type="dcterms:W3CDTF">2026-07-10T06:15:00Z</dcterms:modified>
</cp:coreProperties>
</file>