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75BBC" w14:textId="7C069C1B" w:rsidR="00B87129" w:rsidRPr="00CF7E9A" w:rsidRDefault="00845DC1" w:rsidP="001134C8">
      <w:pPr>
        <w:pStyle w:val="3T010116P"/>
        <w:tabs>
          <w:tab w:val="clear" w:pos="540"/>
          <w:tab w:val="clear" w:pos="4800"/>
          <w:tab w:val="left" w:pos="462"/>
          <w:tab w:val="center" w:pos="4732"/>
        </w:tabs>
        <w:overflowPunct w:val="0"/>
        <w:ind w:leftChars="-134" w:left="-322"/>
        <w:rPr>
          <w:color w:val="auto"/>
        </w:rPr>
      </w:pPr>
      <w:r w:rsidRPr="00CF7E9A">
        <w:rPr>
          <w:rFonts w:hint="eastAsia"/>
          <w:color w:val="auto"/>
        </w:rPr>
        <w:t xml:space="preserve">　</w:t>
      </w:r>
      <w:r w:rsidR="008960D9" w:rsidRPr="00CF7E9A">
        <w:rPr>
          <w:rFonts w:hint="eastAsia"/>
          <w:color w:val="auto"/>
          <w:spacing w:val="0"/>
        </w:rPr>
        <w:t>伍</w:t>
      </w:r>
      <w:r w:rsidR="00B87129" w:rsidRPr="00CF7E9A">
        <w:rPr>
          <w:rFonts w:hint="eastAsia"/>
          <w:color w:val="auto"/>
          <w:spacing w:val="0"/>
        </w:rPr>
        <w:t>、各基金所屬單位一覽表</w:t>
      </w:r>
      <w:r w:rsidR="00EB4FC4" w:rsidRPr="00CF7E9A">
        <w:rPr>
          <w:rFonts w:hint="eastAsia"/>
          <w:color w:val="auto"/>
        </w:rPr>
        <w:t xml:space="preserve">　</w:t>
      </w:r>
    </w:p>
    <w:p w14:paraId="25071849" w14:textId="043EB588" w:rsidR="00B87129" w:rsidRPr="00CF7E9A" w:rsidRDefault="00B87129" w:rsidP="001134C8">
      <w:pPr>
        <w:pStyle w:val="3T0202"/>
        <w:tabs>
          <w:tab w:val="clear" w:pos="4968"/>
          <w:tab w:val="left" w:pos="4998"/>
        </w:tabs>
        <w:overflowPunct w:val="0"/>
        <w:spacing w:before="72" w:after="72"/>
        <w:ind w:leftChars="5" w:left="12"/>
        <w:jc w:val="center"/>
        <w:rPr>
          <w:color w:val="auto"/>
        </w:rPr>
      </w:pPr>
      <w:r w:rsidRPr="00CF7E9A">
        <w:rPr>
          <w:rFonts w:hint="eastAsia"/>
          <w:color w:val="auto"/>
        </w:rPr>
        <w:t>中華民國</w:t>
      </w:r>
      <w:proofErr w:type="gramStart"/>
      <w:r w:rsidR="00C116F9" w:rsidRPr="00CF7E9A">
        <w:rPr>
          <w:rFonts w:hint="eastAsia"/>
          <w:color w:val="auto"/>
        </w:rPr>
        <w:t>11</w:t>
      </w:r>
      <w:r w:rsidR="00854B54" w:rsidRPr="00CF7E9A">
        <w:rPr>
          <w:color w:val="auto"/>
        </w:rPr>
        <w:t>4</w:t>
      </w:r>
      <w:proofErr w:type="gramEnd"/>
      <w:r w:rsidRPr="00CF7E9A">
        <w:rPr>
          <w:rFonts w:hint="eastAsia"/>
          <w:color w:val="auto"/>
        </w:rPr>
        <w:t>年度</w:t>
      </w:r>
    </w:p>
    <w:tbl>
      <w:tblPr>
        <w:tblW w:w="10200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3"/>
        <w:gridCol w:w="3345"/>
        <w:gridCol w:w="3192"/>
      </w:tblGrid>
      <w:tr w:rsidR="00CF7E9A" w:rsidRPr="00CF7E9A" w14:paraId="48E0FAC5" w14:textId="77777777" w:rsidTr="000E7E3B">
        <w:trPr>
          <w:trHeight w:hRule="exact" w:val="680"/>
          <w:tblHeader/>
        </w:trPr>
        <w:tc>
          <w:tcPr>
            <w:tcW w:w="3663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3B6BF5" w14:textId="77777777" w:rsidR="00B87129" w:rsidRPr="00CF7E9A" w:rsidRDefault="00B87129" w:rsidP="00D25175">
            <w:pPr>
              <w:tabs>
                <w:tab w:val="left" w:pos="720"/>
              </w:tabs>
              <w:snapToGrid w:val="0"/>
              <w:ind w:left="57" w:right="62" w:firstLineChars="0" w:firstLine="0"/>
              <w:jc w:val="distribute"/>
              <w:rPr>
                <w:rFonts w:cs="Times New Roman"/>
                <w:color w:val="auto"/>
              </w:rPr>
            </w:pPr>
            <w:r w:rsidRPr="00CF7E9A">
              <w:rPr>
                <w:rFonts w:cs="Times New Roman" w:hint="eastAsia"/>
                <w:color w:val="auto"/>
              </w:rPr>
              <w:t>基金單位</w:t>
            </w:r>
          </w:p>
        </w:tc>
        <w:tc>
          <w:tcPr>
            <w:tcW w:w="33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A95BC3" w14:textId="77777777" w:rsidR="00B87129" w:rsidRPr="00CF7E9A" w:rsidRDefault="00B87129" w:rsidP="00D25175">
            <w:pPr>
              <w:snapToGrid w:val="0"/>
              <w:ind w:leftChars="15" w:left="36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CF7E9A">
              <w:rPr>
                <w:rFonts w:cs="Times New Roman" w:hint="eastAsia"/>
                <w:color w:val="auto"/>
              </w:rPr>
              <w:t>分預算單位</w:t>
            </w:r>
          </w:p>
        </w:tc>
        <w:tc>
          <w:tcPr>
            <w:tcW w:w="31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23225CD" w14:textId="77777777" w:rsidR="00B87129" w:rsidRPr="00CF7E9A" w:rsidRDefault="00B87129" w:rsidP="00D25175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CF7E9A">
              <w:rPr>
                <w:rFonts w:cs="Times New Roman" w:hint="eastAsia"/>
                <w:color w:val="auto"/>
              </w:rPr>
              <w:t>作業單位</w:t>
            </w:r>
          </w:p>
        </w:tc>
      </w:tr>
      <w:tr w:rsidR="00CF7E9A" w:rsidRPr="00CF7E9A" w14:paraId="46C02AD1" w14:textId="77777777" w:rsidTr="00A05B0C">
        <w:trPr>
          <w:trHeight w:val="397"/>
        </w:trPr>
        <w:tc>
          <w:tcPr>
            <w:tcW w:w="3663" w:type="dxa"/>
            <w:tcBorders>
              <w:top w:val="single" w:sz="8" w:space="0" w:color="auto"/>
              <w:bottom w:val="nil"/>
              <w:right w:val="single" w:sz="4" w:space="0" w:color="auto"/>
            </w:tcBorders>
          </w:tcPr>
          <w:p w14:paraId="7A013479" w14:textId="77777777" w:rsidR="009D6DE1" w:rsidRPr="00CF7E9A" w:rsidRDefault="009D6DE1" w:rsidP="00D25175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一、作業基金</w:t>
            </w:r>
          </w:p>
        </w:tc>
        <w:tc>
          <w:tcPr>
            <w:tcW w:w="334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470F27" w14:textId="77777777" w:rsidR="009D6DE1" w:rsidRPr="00CF7E9A" w:rsidRDefault="009D6DE1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</w:p>
        </w:tc>
        <w:tc>
          <w:tcPr>
            <w:tcW w:w="3192" w:type="dxa"/>
            <w:tcBorders>
              <w:top w:val="single" w:sz="8" w:space="0" w:color="auto"/>
              <w:left w:val="single" w:sz="4" w:space="0" w:color="auto"/>
              <w:bottom w:val="nil"/>
            </w:tcBorders>
          </w:tcPr>
          <w:p w14:paraId="101D1520" w14:textId="77777777" w:rsidR="009D6DE1" w:rsidRPr="00CF7E9A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CF7E9A" w:rsidRPr="00CF7E9A" w14:paraId="643147B0" w14:textId="77777777" w:rsidTr="00A05B0C">
        <w:trPr>
          <w:trHeight w:val="39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5537649F" w14:textId="77777777" w:rsidR="009D6DE1" w:rsidRPr="00CF7E9A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</w:t>
            </w:r>
            <w:proofErr w:type="gramStart"/>
            <w:r w:rsidRPr="00CF7E9A">
              <w:rPr>
                <w:rFonts w:hint="eastAsia"/>
                <w:b/>
                <w:color w:val="auto"/>
              </w:rPr>
              <w:t>一</w:t>
            </w:r>
            <w:proofErr w:type="gramEnd"/>
            <w:r w:rsidRPr="00CF7E9A">
              <w:rPr>
                <w:rFonts w:hint="eastAsia"/>
                <w:b/>
                <w:color w:val="auto"/>
              </w:rPr>
              <w:t>)行政院主管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C19A7" w14:textId="77777777" w:rsidR="009D6DE1" w:rsidRPr="00CF7E9A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5610F91A" w14:textId="77777777" w:rsidR="009D6DE1" w:rsidRPr="00CF7E9A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2E341DD" w14:textId="77777777" w:rsidTr="00A05B0C">
        <w:trPr>
          <w:trHeight w:val="39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519824B2" w14:textId="77777777" w:rsidR="009D6DE1" w:rsidRPr="00CF7E9A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  <w:spacing w:val="2"/>
              </w:rPr>
              <w:t>行政院國家發展基</w:t>
            </w:r>
            <w:r w:rsidRPr="00CF7E9A">
              <w:rPr>
                <w:rFonts w:hint="eastAsia"/>
                <w:color w:val="auto"/>
              </w:rPr>
              <w:t>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4A0DF" w14:textId="77777777" w:rsidR="009D6DE1" w:rsidRPr="00CF7E9A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65C6D8C" w14:textId="77777777" w:rsidR="009D6DE1" w:rsidRPr="00CF7E9A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DBE25DE" w14:textId="77777777" w:rsidTr="00A05B0C">
        <w:trPr>
          <w:trHeight w:val="39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1362A95C" w14:textId="77777777" w:rsidR="009D6DE1" w:rsidRPr="00CF7E9A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(二)內政部主管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07DB74" w14:textId="77777777" w:rsidR="009D6DE1" w:rsidRPr="00CF7E9A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77AD15A" w14:textId="77777777" w:rsidR="009D6DE1" w:rsidRPr="00CF7E9A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2A86A6D" w14:textId="77777777" w:rsidTr="00A05B0C">
        <w:trPr>
          <w:trHeight w:val="39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52BF63A7" w14:textId="2771EAD8" w:rsidR="009D6DE1" w:rsidRPr="00CF7E9A" w:rsidRDefault="00493F3C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1</w:t>
            </w:r>
            <w:r w:rsidRPr="00CF7E9A">
              <w:rPr>
                <w:color w:val="auto"/>
              </w:rPr>
              <w:t>.</w:t>
            </w:r>
            <w:r w:rsidR="009D6DE1" w:rsidRPr="00CF7E9A">
              <w:rPr>
                <w:rFonts w:hint="eastAsia"/>
                <w:color w:val="auto"/>
                <w:spacing w:val="118"/>
              </w:rPr>
              <w:t>營建</w:t>
            </w:r>
            <w:r w:rsidRPr="00CF7E9A">
              <w:rPr>
                <w:rFonts w:hint="eastAsia"/>
                <w:color w:val="auto"/>
                <w:spacing w:val="118"/>
              </w:rPr>
              <w:t>建設基</w:t>
            </w:r>
            <w:r w:rsidRPr="00CF7E9A">
              <w:rPr>
                <w:rFonts w:hint="eastAsia"/>
                <w:color w:val="auto"/>
              </w:rPr>
              <w:t>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EEBBE" w14:textId="77777777" w:rsidR="009D6DE1" w:rsidRPr="00CF7E9A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(1)住宅基金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3B8684FB" w14:textId="77777777" w:rsidR="009D6DE1" w:rsidRPr="00CF7E9A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D9C74B8" w14:textId="77777777" w:rsidTr="00A05B0C">
        <w:trPr>
          <w:trHeight w:val="39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020797E4" w14:textId="77777777" w:rsidR="009D6DE1" w:rsidRPr="00CF7E9A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AB375" w14:textId="77777777" w:rsidR="009D6DE1" w:rsidRPr="00CF7E9A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(2)新市鎮開發基金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4AA38119" w14:textId="77777777" w:rsidR="009D6DE1" w:rsidRPr="00CF7E9A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684C61E" w14:textId="77777777" w:rsidTr="00A05B0C">
        <w:trPr>
          <w:trHeight w:val="39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7636B279" w14:textId="77777777" w:rsidR="00732F77" w:rsidRPr="00CF7E9A" w:rsidRDefault="00732F77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9C112" w14:textId="77777777" w:rsidR="00732F77" w:rsidRPr="00CF7E9A" w:rsidRDefault="00732F77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</w:t>
            </w:r>
            <w:r w:rsidRPr="00CF7E9A">
              <w:rPr>
                <w:color w:val="auto"/>
              </w:rPr>
              <w:t>3</w:t>
            </w:r>
            <w:r w:rsidRPr="00CF7E9A">
              <w:rPr>
                <w:rFonts w:hint="eastAsia"/>
                <w:color w:val="auto"/>
              </w:rPr>
              <w:t>)中央都市更新基金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320A5C9" w14:textId="77777777" w:rsidR="00732F77" w:rsidRPr="00CF7E9A" w:rsidRDefault="00732F7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CBD744C" w14:textId="77777777" w:rsidTr="00A05B0C">
        <w:trPr>
          <w:trHeight w:val="39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0EB14C49" w14:textId="49163DA4" w:rsidR="00943CFC" w:rsidRPr="00CF7E9A" w:rsidRDefault="00D802E8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rPr>
                <w:color w:val="auto"/>
                <w:kern w:val="0"/>
              </w:rPr>
            </w:pPr>
            <w:r w:rsidRPr="00CF7E9A">
              <w:rPr>
                <w:rFonts w:hint="eastAsia"/>
                <w:color w:val="auto"/>
              </w:rPr>
              <w:t>2.</w:t>
            </w:r>
            <w:r w:rsidR="00493F3C" w:rsidRPr="00CF7E9A">
              <w:rPr>
                <w:rFonts w:hint="eastAsia"/>
                <w:color w:val="auto"/>
                <w:spacing w:val="50"/>
              </w:rPr>
              <w:t>實施平均地權基</w:t>
            </w:r>
            <w:r w:rsidR="00493F3C" w:rsidRPr="00CF7E9A">
              <w:rPr>
                <w:rFonts w:hint="eastAsia"/>
                <w:color w:val="auto"/>
              </w:rPr>
              <w:t>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848C3" w14:textId="77777777" w:rsidR="009D6DE1" w:rsidRPr="00CF7E9A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89C3C2E" w14:textId="77777777" w:rsidR="009D6DE1" w:rsidRPr="00CF7E9A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9574A39" w14:textId="77777777" w:rsidTr="00A05B0C">
        <w:trPr>
          <w:trHeight w:val="39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4B235B4E" w14:textId="77777777" w:rsidR="009D6DE1" w:rsidRPr="00CF7E9A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(三)國防部主管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72950E" w14:textId="77777777" w:rsidR="009D6DE1" w:rsidRPr="00CF7E9A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4CD0C23" w14:textId="77777777" w:rsidR="009D6DE1" w:rsidRPr="00CF7E9A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  <w:highlight w:val="yellow"/>
              </w:rPr>
            </w:pPr>
          </w:p>
        </w:tc>
      </w:tr>
      <w:tr w:rsidR="00CF7E9A" w:rsidRPr="00CF7E9A" w14:paraId="08644526" w14:textId="77777777" w:rsidTr="00A05B0C">
        <w:trPr>
          <w:trHeight w:val="39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44C72654" w14:textId="77777777" w:rsidR="009D6DE1" w:rsidRPr="00CF7E9A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1.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  <w:spacing w:val="-2"/>
              </w:rPr>
              <w:t>國</w:t>
            </w:r>
            <w:r w:rsidRPr="00CF7E9A">
              <w:rPr>
                <w:rFonts w:hint="eastAsia"/>
                <w:color w:val="auto"/>
                <w:spacing w:val="-1"/>
              </w:rPr>
              <w:t>軍生產及服務作業基</w:t>
            </w:r>
            <w:r w:rsidRPr="00CF7E9A">
              <w:rPr>
                <w:rFonts w:hint="eastAsia"/>
                <w:color w:val="auto"/>
                <w:spacing w:val="-2"/>
              </w:rPr>
              <w:t>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63225" w14:textId="77777777" w:rsidR="009D6DE1" w:rsidRPr="00CF7E9A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98E6FD0" w14:textId="2FB070D8" w:rsidR="009D6DE1" w:rsidRPr="00CF7E9A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  <w:highlight w:val="yellow"/>
              </w:rPr>
            </w:pPr>
            <w:r w:rsidRPr="00CF7E9A">
              <w:rPr>
                <w:rFonts w:hint="eastAsia"/>
                <w:color w:val="auto"/>
                <w:spacing w:val="4"/>
              </w:rPr>
              <w:t>含</w:t>
            </w:r>
            <w:r w:rsidR="00076EDA">
              <w:rPr>
                <w:rFonts w:hint="eastAsia"/>
                <w:color w:val="auto"/>
                <w:spacing w:val="4"/>
              </w:rPr>
              <w:t>國防醫學大學</w:t>
            </w:r>
            <w:r w:rsidRPr="00CF7E9A">
              <w:rPr>
                <w:rFonts w:hint="eastAsia"/>
                <w:color w:val="auto"/>
                <w:spacing w:val="4"/>
              </w:rPr>
              <w:t>等</w:t>
            </w:r>
            <w:r w:rsidR="00D74841" w:rsidRPr="00CF7E9A">
              <w:rPr>
                <w:color w:val="auto"/>
                <w:spacing w:val="4"/>
              </w:rPr>
              <w:t>119</w:t>
            </w:r>
            <w:r w:rsidRPr="00CF7E9A">
              <w:rPr>
                <w:rFonts w:hint="eastAsia"/>
                <w:color w:val="auto"/>
                <w:spacing w:val="4"/>
              </w:rPr>
              <w:t>個作業單位</w:t>
            </w:r>
            <w:r w:rsidRPr="00CF7E9A">
              <w:rPr>
                <w:color w:val="auto"/>
                <w:spacing w:val="4"/>
              </w:rPr>
              <w:t>。</w:t>
            </w:r>
            <w:r w:rsidRPr="00CF7E9A">
              <w:rPr>
                <w:rFonts w:hint="eastAsia"/>
                <w:color w:val="auto"/>
              </w:rPr>
              <w:t>（</w:t>
            </w:r>
            <w:proofErr w:type="gramStart"/>
            <w:r w:rsidRPr="00CF7E9A">
              <w:rPr>
                <w:rFonts w:hint="eastAsia"/>
                <w:color w:val="auto"/>
              </w:rPr>
              <w:t>註</w:t>
            </w:r>
            <w:proofErr w:type="gramEnd"/>
            <w:r w:rsidRPr="00CF7E9A">
              <w:rPr>
                <w:rFonts w:hint="eastAsia"/>
                <w:color w:val="auto"/>
              </w:rPr>
              <w:t>1）</w:t>
            </w:r>
          </w:p>
        </w:tc>
      </w:tr>
      <w:tr w:rsidR="00CF7E9A" w:rsidRPr="00CF7E9A" w14:paraId="1AB9B5F5" w14:textId="77777777" w:rsidTr="00A05B0C">
        <w:trPr>
          <w:trHeight w:val="39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09BD7A55" w14:textId="77777777" w:rsidR="009D6DE1" w:rsidRPr="00CF7E9A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2.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國軍老舊眷村改建基金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AB2D8" w14:textId="77777777" w:rsidR="009D6DE1" w:rsidRPr="00CF7E9A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467BE980" w14:textId="77777777" w:rsidR="009D6DE1" w:rsidRPr="00CF7E9A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E4B36AE" w14:textId="77777777" w:rsidTr="00A05B0C">
        <w:trPr>
          <w:trHeight w:val="39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13DF7C6C" w14:textId="4084C853" w:rsidR="00681486" w:rsidRPr="00CF7E9A" w:rsidRDefault="00C13F0D" w:rsidP="00D25175">
            <w:pPr>
              <w:widowControl w:val="0"/>
              <w:tabs>
                <w:tab w:val="left" w:pos="720"/>
              </w:tabs>
              <w:spacing w:line="260" w:lineRule="exact"/>
              <w:ind w:leftChars="310" w:left="744" w:firstLineChars="0" w:firstLine="0"/>
              <w:rPr>
                <w:color w:val="auto"/>
                <w:spacing w:val="-24"/>
              </w:rPr>
            </w:pPr>
            <w:r w:rsidRPr="00CF7E9A">
              <w:rPr>
                <w:color w:val="auto"/>
              </w:rPr>
              <w:t>3.</w:t>
            </w:r>
            <w:r w:rsidRPr="00CF7E9A">
              <w:rPr>
                <w:color w:val="auto"/>
                <w:spacing w:val="-24"/>
              </w:rPr>
              <w:tab/>
            </w:r>
            <w:r w:rsidR="00103E8B" w:rsidRPr="00CF7E9A">
              <w:rPr>
                <w:rFonts w:hint="eastAsia"/>
                <w:color w:val="auto"/>
                <w:spacing w:val="-1"/>
              </w:rPr>
              <w:t>國防醫學院軍事教育基金</w:t>
            </w:r>
          </w:p>
          <w:p w14:paraId="31FC61E7" w14:textId="2151B4BF" w:rsidR="00E9591D" w:rsidRPr="00CF7E9A" w:rsidRDefault="00EA0E28" w:rsidP="00D809ED">
            <w:pPr>
              <w:widowControl w:val="0"/>
              <w:tabs>
                <w:tab w:val="left" w:pos="720"/>
              </w:tabs>
              <w:spacing w:line="260" w:lineRule="exact"/>
              <w:ind w:leftChars="390" w:left="1176" w:hangingChars="100" w:hanging="24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（</w:t>
            </w:r>
            <w:r w:rsidR="00D809ED" w:rsidRPr="00CF7E9A">
              <w:rPr>
                <w:color w:val="auto"/>
              </w:rPr>
              <w:t>於11</w:t>
            </w:r>
            <w:r w:rsidR="00854B54" w:rsidRPr="00CF7E9A">
              <w:rPr>
                <w:color w:val="auto"/>
              </w:rPr>
              <w:t>4</w:t>
            </w:r>
            <w:r w:rsidR="00D809ED" w:rsidRPr="00CF7E9A">
              <w:rPr>
                <w:color w:val="auto"/>
              </w:rPr>
              <w:t>.8.1更名為</w:t>
            </w:r>
            <w:r w:rsidR="00D809ED" w:rsidRPr="00CF7E9A">
              <w:rPr>
                <w:rFonts w:hint="eastAsia"/>
                <w:color w:val="auto"/>
              </w:rPr>
              <w:t>國防醫學大學軍事教育基金</w:t>
            </w:r>
            <w:r w:rsidRPr="00CF7E9A">
              <w:rPr>
                <w:rFonts w:hint="eastAsia"/>
                <w:color w:val="auto"/>
              </w:rPr>
              <w:t>）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4B67B" w14:textId="77777777" w:rsidR="00E9591D" w:rsidRPr="00CF7E9A" w:rsidRDefault="00E9591D" w:rsidP="00D25175">
            <w:pPr>
              <w:spacing w:line="28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7919652C" w14:textId="77777777" w:rsidR="00E9591D" w:rsidRPr="00CF7E9A" w:rsidRDefault="00E9591D" w:rsidP="00D25175">
            <w:pPr>
              <w:keepNext/>
              <w:tabs>
                <w:tab w:val="left" w:pos="2132"/>
              </w:tabs>
              <w:spacing w:line="28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F49933D" w14:textId="77777777" w:rsidTr="00A05B0C">
        <w:trPr>
          <w:trHeight w:val="39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61864567" w14:textId="77777777" w:rsidR="009D6DE1" w:rsidRPr="00CF7E9A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(四)教育部主管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21729B" w14:textId="77777777" w:rsidR="009D6DE1" w:rsidRPr="00CF7E9A" w:rsidRDefault="009D6DE1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59369D9E" w14:textId="77777777" w:rsidR="009D6DE1" w:rsidRPr="00CF7E9A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BAD4243" w14:textId="77777777" w:rsidTr="00B12C65">
        <w:trPr>
          <w:trHeight w:val="482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64A240A8" w14:textId="77777777" w:rsidR="009D6DE1" w:rsidRPr="00CF7E9A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1.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國立臺灣大學校務基金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76165" w14:textId="2AB73988" w:rsidR="009D6DE1" w:rsidRPr="00CF7E9A" w:rsidRDefault="00F553B3" w:rsidP="00F553B3">
            <w:pPr>
              <w:spacing w:line="240" w:lineRule="exact"/>
              <w:ind w:left="360" w:rightChars="16" w:right="38" w:hangingChars="150" w:hanging="360"/>
              <w:rPr>
                <w:color w:val="auto"/>
              </w:rPr>
            </w:pPr>
            <w:r w:rsidRPr="00CF7E9A">
              <w:rPr>
                <w:color w:val="auto"/>
              </w:rPr>
              <w:t>(1)國立臺灣大學重點科技研究學院校務基金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2D803CE7" w14:textId="59CEA079" w:rsidR="00F553B3" w:rsidRPr="00CF7E9A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  <w:spacing w:val="4"/>
              </w:rPr>
              <w:t>含國立臺灣大學生物資源暨</w:t>
            </w:r>
            <w:r w:rsidRPr="00CF7E9A">
              <w:rPr>
                <w:rFonts w:hint="eastAsia"/>
                <w:color w:val="auto"/>
                <w:spacing w:val="6"/>
              </w:rPr>
              <w:t>農學院實驗林管理處等4個</w:t>
            </w:r>
            <w:r w:rsidRPr="00CF7E9A">
              <w:rPr>
                <w:rFonts w:hint="eastAsia"/>
                <w:color w:val="auto"/>
                <w:spacing w:val="4"/>
              </w:rPr>
              <w:t>作業單位。</w:t>
            </w:r>
            <w:r w:rsidRPr="00CF7E9A">
              <w:rPr>
                <w:rFonts w:hint="eastAsia"/>
                <w:color w:val="auto"/>
              </w:rPr>
              <w:t>（</w:t>
            </w:r>
            <w:proofErr w:type="gramStart"/>
            <w:r w:rsidRPr="00CF7E9A">
              <w:rPr>
                <w:rFonts w:hint="eastAsia"/>
                <w:color w:val="auto"/>
              </w:rPr>
              <w:t>註</w:t>
            </w:r>
            <w:proofErr w:type="gramEnd"/>
            <w:r w:rsidRPr="00CF7E9A">
              <w:rPr>
                <w:rFonts w:hint="eastAsia"/>
                <w:color w:val="auto"/>
              </w:rPr>
              <w:t>2）</w:t>
            </w:r>
          </w:p>
        </w:tc>
      </w:tr>
      <w:tr w:rsidR="00CF7E9A" w:rsidRPr="00CF7E9A" w14:paraId="4809F9AD" w14:textId="77777777" w:rsidTr="00B12C65">
        <w:trPr>
          <w:trHeight w:val="482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4D151900" w14:textId="77777777" w:rsidR="00F553B3" w:rsidRPr="00CF7E9A" w:rsidRDefault="00F553B3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D0159" w14:textId="07D7CD5F" w:rsidR="00F553B3" w:rsidRPr="00CF7E9A" w:rsidRDefault="00F553B3" w:rsidP="00F553B3">
            <w:pPr>
              <w:spacing w:line="240" w:lineRule="exact"/>
              <w:ind w:left="360" w:rightChars="16" w:right="38" w:hangingChars="150" w:hanging="360"/>
              <w:rPr>
                <w:color w:val="auto"/>
              </w:rPr>
            </w:pPr>
            <w:r w:rsidRPr="00CF7E9A">
              <w:rPr>
                <w:color w:val="auto"/>
              </w:rPr>
              <w:t>(2)國立臺灣大學國際政經學院校務基金</w:t>
            </w:r>
            <w:r w:rsidR="00220051">
              <w:rPr>
                <w:rFonts w:hint="eastAsia"/>
                <w:color w:val="auto"/>
              </w:rPr>
              <w:t>(</w:t>
            </w:r>
            <w:proofErr w:type="gramStart"/>
            <w:r w:rsidR="00220051">
              <w:rPr>
                <w:rFonts w:hint="eastAsia"/>
                <w:color w:val="auto"/>
              </w:rPr>
              <w:t>114</w:t>
            </w:r>
            <w:proofErr w:type="gramEnd"/>
            <w:r w:rsidR="00220051">
              <w:rPr>
                <w:rFonts w:hint="eastAsia"/>
                <w:color w:val="auto"/>
              </w:rPr>
              <w:t>年度設立)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9D97FD6" w14:textId="77777777" w:rsidR="00F553B3" w:rsidRPr="00CF7E9A" w:rsidRDefault="00F553B3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  <w:spacing w:val="4"/>
              </w:rPr>
            </w:pPr>
          </w:p>
        </w:tc>
      </w:tr>
      <w:tr w:rsidR="00CF7E9A" w:rsidRPr="00CF7E9A" w14:paraId="03BADAB4" w14:textId="77777777" w:rsidTr="00B12C65">
        <w:trPr>
          <w:trHeight w:val="482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0D3BDBC" w14:textId="77777777" w:rsidR="009D6DE1" w:rsidRPr="00CF7E9A" w:rsidRDefault="009D6DE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2.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國立政治大學校務基金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2B461" w14:textId="7888FAAC" w:rsidR="00AF129C" w:rsidRPr="00CF7E9A" w:rsidRDefault="00AF129C" w:rsidP="00D25175">
            <w:pPr>
              <w:spacing w:line="240" w:lineRule="exact"/>
              <w:ind w:left="360" w:rightChars="16" w:right="38" w:hangingChars="150" w:hanging="360"/>
              <w:rPr>
                <w:color w:val="auto"/>
                <w:spacing w:val="10"/>
              </w:rPr>
            </w:pPr>
            <w:r w:rsidRPr="00CF7E9A">
              <w:rPr>
                <w:rFonts w:hint="eastAsia"/>
                <w:color w:val="auto"/>
              </w:rPr>
              <w:t>(1)</w:t>
            </w:r>
            <w:r w:rsidR="00681486" w:rsidRPr="00CF7E9A">
              <w:rPr>
                <w:rFonts w:hint="eastAsia"/>
                <w:color w:val="auto"/>
              </w:rPr>
              <w:t>國立政治大學附設實驗國民小學校務基</w:t>
            </w:r>
            <w:r w:rsidR="00681486" w:rsidRPr="00CF7E9A">
              <w:rPr>
                <w:rFonts w:hint="eastAsia"/>
                <w:color w:val="auto"/>
                <w:spacing w:val="10"/>
              </w:rPr>
              <w:t>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3C6EDA56" w14:textId="77777777" w:rsidR="009D6DE1" w:rsidRPr="00CF7E9A" w:rsidRDefault="009D6DE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C5E1D7A" w14:textId="77777777" w:rsidTr="00B12C65">
        <w:trPr>
          <w:trHeight w:val="482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264ED7B" w14:textId="77777777" w:rsidR="00BA57E4" w:rsidRPr="00CF7E9A" w:rsidRDefault="00BA57E4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7431A" w14:textId="1DEC8332" w:rsidR="00BA57E4" w:rsidRPr="00CF7E9A" w:rsidRDefault="00BA57E4" w:rsidP="00D25175">
            <w:pPr>
              <w:spacing w:line="240" w:lineRule="exact"/>
              <w:ind w:left="360" w:rightChars="16" w:right="38" w:hangingChars="150" w:hanging="36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(2)</w:t>
            </w:r>
            <w:r w:rsidR="00681486" w:rsidRPr="00CF7E9A">
              <w:rPr>
                <w:rFonts w:hint="eastAsia"/>
                <w:color w:val="auto"/>
              </w:rPr>
              <w:t>國立政治大學國際金融學院校務基金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7CD617DB" w14:textId="77777777" w:rsidR="00BA57E4" w:rsidRPr="00CF7E9A" w:rsidRDefault="00BA57E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4A3A0B53" w14:textId="77777777" w:rsidTr="00B12C65">
        <w:trPr>
          <w:trHeight w:val="482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019DA0F9" w14:textId="77777777" w:rsidR="00CB4597" w:rsidRPr="00CF7E9A" w:rsidRDefault="00CB4597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3.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國立清華大學校務基金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52728" w14:textId="77777777" w:rsidR="00BA57E4" w:rsidRPr="00CF7E9A" w:rsidRDefault="00CB4597" w:rsidP="00D25175">
            <w:pPr>
              <w:spacing w:line="240" w:lineRule="exact"/>
              <w:ind w:left="360" w:rightChars="16" w:right="38" w:hangingChars="150" w:hanging="360"/>
              <w:rPr>
                <w:color w:val="auto"/>
                <w:spacing w:val="-10"/>
              </w:rPr>
            </w:pPr>
            <w:r w:rsidRPr="00CF7E9A">
              <w:rPr>
                <w:color w:val="auto"/>
              </w:rPr>
              <w:t>(1)國立清華大學附設實驗國民小學校務基金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6D2BF3EF" w14:textId="77777777" w:rsidR="00CB4597" w:rsidRPr="00CF7E9A" w:rsidRDefault="00CB459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3F44C79" w14:textId="77777777" w:rsidTr="00B12C65">
        <w:trPr>
          <w:trHeight w:val="482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2FD15C2D" w14:textId="77777777" w:rsidR="00E30BF9" w:rsidRPr="00CF7E9A" w:rsidRDefault="00E30BF9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9E8D7" w14:textId="77777777" w:rsidR="00E30BF9" w:rsidRPr="00CF7E9A" w:rsidRDefault="00E30BF9" w:rsidP="00057F31">
            <w:pPr>
              <w:spacing w:line="240" w:lineRule="exact"/>
              <w:ind w:left="360" w:rightChars="31" w:right="74" w:hangingChars="150" w:hanging="360"/>
              <w:rPr>
                <w:color w:val="auto"/>
                <w:spacing w:val="-22"/>
              </w:rPr>
            </w:pPr>
            <w:r w:rsidRPr="00CF7E9A">
              <w:rPr>
                <w:color w:val="auto"/>
              </w:rPr>
              <w:t>(2)</w:t>
            </w:r>
            <w:r w:rsidRPr="00CF7E9A">
              <w:rPr>
                <w:color w:val="auto"/>
                <w:spacing w:val="-16"/>
              </w:rPr>
              <w:t>國立清華大學半導體研究學院</w:t>
            </w:r>
            <w:r w:rsidRPr="00CF7E9A">
              <w:rPr>
                <w:color w:val="auto"/>
                <w:spacing w:val="-4"/>
              </w:rPr>
              <w:t>校務基</w:t>
            </w:r>
            <w:r w:rsidRPr="00CF7E9A">
              <w:rPr>
                <w:rFonts w:hint="eastAsia"/>
                <w:color w:val="auto"/>
                <w:spacing w:val="-16"/>
              </w:rPr>
              <w:t>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5F64651" w14:textId="77777777" w:rsidR="00E30BF9" w:rsidRPr="00CF7E9A" w:rsidRDefault="00E30BF9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854384D" w14:textId="77777777" w:rsidTr="009B10F3">
        <w:trPr>
          <w:trHeight w:val="488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6E267687" w14:textId="77777777" w:rsidR="00CB4597" w:rsidRPr="00CF7E9A" w:rsidRDefault="00CB4597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4.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國立中興大學校務基金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DF833" w14:textId="009FE428" w:rsidR="00CB4597" w:rsidRPr="00CF7E9A" w:rsidRDefault="004413D8" w:rsidP="00057F31">
            <w:pPr>
              <w:spacing w:line="240" w:lineRule="exact"/>
              <w:ind w:rightChars="25" w:right="60" w:firstLineChars="0" w:firstLine="0"/>
              <w:rPr>
                <w:color w:val="auto"/>
                <w:spacing w:val="-10"/>
              </w:rPr>
            </w:pPr>
            <w:r w:rsidRPr="00CF7E9A">
              <w:rPr>
                <w:rFonts w:hint="eastAsia"/>
                <w:color w:val="auto"/>
                <w:spacing w:val="-10"/>
              </w:rPr>
              <w:t>國立中興大學循環經濟研究學院</w:t>
            </w:r>
            <w:r w:rsidRPr="00CF7E9A">
              <w:rPr>
                <w:rFonts w:hint="eastAsia"/>
                <w:color w:val="auto"/>
                <w:spacing w:val="-2"/>
              </w:rPr>
              <w:t>校務基</w:t>
            </w:r>
            <w:r w:rsidRPr="00CF7E9A">
              <w:rPr>
                <w:rFonts w:hint="eastAsia"/>
                <w:color w:val="auto"/>
                <w:spacing w:val="-10"/>
              </w:rPr>
              <w:t>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4B47B0BE" w14:textId="77777777" w:rsidR="00CB4597" w:rsidRPr="00CF7E9A" w:rsidRDefault="00CB459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含國立中興大學附設農林畜牧作業組織1個作業單位。</w:t>
            </w:r>
          </w:p>
        </w:tc>
      </w:tr>
      <w:tr w:rsidR="00CF7E9A" w:rsidRPr="00CF7E9A" w14:paraId="3F8F3118" w14:textId="77777777" w:rsidTr="009B10F3">
        <w:trPr>
          <w:trHeight w:val="488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72009C30" w14:textId="77777777" w:rsidR="00CB4597" w:rsidRPr="00CF7E9A" w:rsidRDefault="00CB4597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5.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國立成功大學校務基金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4E2D0" w14:textId="77777777" w:rsidR="00CB4597" w:rsidRPr="00CF7E9A" w:rsidRDefault="00CB4597" w:rsidP="00057F31">
            <w:pPr>
              <w:spacing w:line="240" w:lineRule="exact"/>
              <w:ind w:rightChars="25" w:right="60" w:firstLineChars="0" w:firstLine="0"/>
              <w:rPr>
                <w:color w:val="auto"/>
                <w:spacing w:val="-10"/>
              </w:rPr>
            </w:pPr>
            <w:r w:rsidRPr="00CF7E9A">
              <w:rPr>
                <w:rFonts w:hint="eastAsia"/>
                <w:color w:val="auto"/>
                <w:spacing w:val="-10"/>
              </w:rPr>
              <w:t>國立成功大學智慧半導體及永續</w:t>
            </w:r>
            <w:r w:rsidRPr="00CF7E9A">
              <w:rPr>
                <w:rFonts w:hint="eastAsia"/>
                <w:color w:val="auto"/>
                <w:spacing w:val="-4"/>
              </w:rPr>
              <w:t>製造學院校務基</w:t>
            </w:r>
            <w:r w:rsidRPr="00CF7E9A">
              <w:rPr>
                <w:rFonts w:hint="eastAsia"/>
                <w:color w:val="auto"/>
                <w:spacing w:val="-10"/>
              </w:rPr>
              <w:t>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4B2E0553" w14:textId="77777777" w:rsidR="00CB4597" w:rsidRPr="00CF7E9A" w:rsidRDefault="00CB459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A1DB7EB" w14:textId="77777777" w:rsidTr="009B10F3">
        <w:trPr>
          <w:trHeight w:val="488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735B4DCB" w14:textId="77777777" w:rsidR="00CB4597" w:rsidRPr="00CF7E9A" w:rsidRDefault="00CB4597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6.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國立中央大學校務基金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44A0D" w14:textId="35CD3466" w:rsidR="00CB4597" w:rsidRPr="00057F31" w:rsidRDefault="001C7975" w:rsidP="00057F31">
            <w:pPr>
              <w:spacing w:line="240" w:lineRule="exact"/>
              <w:ind w:rightChars="25" w:right="60" w:firstLineChars="0" w:firstLine="0"/>
              <w:rPr>
                <w:color w:val="auto"/>
                <w:spacing w:val="-14"/>
              </w:rPr>
            </w:pPr>
            <w:r w:rsidRPr="00057F31">
              <w:rPr>
                <w:rFonts w:hint="eastAsia"/>
                <w:color w:val="auto"/>
                <w:spacing w:val="-14"/>
              </w:rPr>
              <w:t>國立中央大學永續</w:t>
            </w:r>
            <w:proofErr w:type="gramStart"/>
            <w:r w:rsidRPr="00057F31">
              <w:rPr>
                <w:rFonts w:hint="eastAsia"/>
                <w:color w:val="auto"/>
                <w:spacing w:val="-14"/>
              </w:rPr>
              <w:t>與綠能科技</w:t>
            </w:r>
            <w:proofErr w:type="gramEnd"/>
            <w:r w:rsidRPr="00057F31">
              <w:rPr>
                <w:rFonts w:hint="eastAsia"/>
                <w:color w:val="auto"/>
                <w:spacing w:val="-14"/>
              </w:rPr>
              <w:t>研究學院校務基金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55599E60" w14:textId="77777777" w:rsidR="00CB4597" w:rsidRPr="00CF7E9A" w:rsidRDefault="00CB459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D2BDC86" w14:textId="77777777" w:rsidTr="00B12C65">
        <w:trPr>
          <w:trHeight w:val="482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1125938E" w14:textId="77777777" w:rsidR="00CB4597" w:rsidRPr="00CF7E9A" w:rsidRDefault="00C51F87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7</w:t>
            </w:r>
            <w:r w:rsidR="00CB4597" w:rsidRPr="00CF7E9A">
              <w:rPr>
                <w:rFonts w:hint="eastAsia"/>
                <w:color w:val="auto"/>
              </w:rPr>
              <w:t>.</w:t>
            </w:r>
            <w:r w:rsidR="00CB4597" w:rsidRPr="00CF7E9A">
              <w:rPr>
                <w:color w:val="auto"/>
              </w:rPr>
              <w:tab/>
            </w:r>
            <w:r w:rsidR="00CB4597" w:rsidRPr="00CF7E9A">
              <w:rPr>
                <w:rFonts w:hint="eastAsia"/>
                <w:color w:val="auto"/>
              </w:rPr>
              <w:t>國立中山大學校務基金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A789D" w14:textId="52817678" w:rsidR="00CB4597" w:rsidRPr="00CF7E9A" w:rsidRDefault="004413D8" w:rsidP="00D25175">
            <w:pPr>
              <w:spacing w:line="240" w:lineRule="exact"/>
              <w:ind w:left="360" w:rightChars="16" w:right="38" w:hangingChars="150" w:hanging="36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(1)</w:t>
            </w:r>
            <w:r w:rsidRPr="00CF7E9A">
              <w:rPr>
                <w:rFonts w:hint="eastAsia"/>
                <w:color w:val="auto"/>
                <w:spacing w:val="-10"/>
              </w:rPr>
              <w:t>國立</w:t>
            </w:r>
            <w:r w:rsidRPr="00CF7E9A">
              <w:rPr>
                <w:rFonts w:hint="eastAsia"/>
                <w:color w:val="auto"/>
              </w:rPr>
              <w:t>中山大學半導體及重點科技研究學院校務基金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66120A8E" w14:textId="77777777" w:rsidR="00CB4597" w:rsidRPr="00CF7E9A" w:rsidRDefault="00CB459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5498A4C" w14:textId="77777777" w:rsidTr="00B12C65">
        <w:trPr>
          <w:trHeight w:val="482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76B7F2F1" w14:textId="77777777" w:rsidR="00BA57E4" w:rsidRPr="00CF7E9A" w:rsidRDefault="00BA57E4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007D5" w14:textId="4BAAABCA" w:rsidR="00BA57E4" w:rsidRPr="00CF7E9A" w:rsidRDefault="00BA57E4" w:rsidP="00057F31">
            <w:pPr>
              <w:spacing w:line="240" w:lineRule="exact"/>
              <w:ind w:left="360" w:rightChars="20" w:right="48" w:hangingChars="150" w:hanging="36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(2)國立中山大學國際金融研究學院校務基金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586928A8" w14:textId="77777777" w:rsidR="00BA57E4" w:rsidRPr="00CF7E9A" w:rsidRDefault="00BA57E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8EA65B5" w14:textId="77777777" w:rsidTr="00B12C65">
        <w:trPr>
          <w:trHeight w:val="482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014B7A94" w14:textId="77777777" w:rsidR="00CB4597" w:rsidRPr="00CF7E9A" w:rsidRDefault="00C51F87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8</w:t>
            </w:r>
            <w:r w:rsidR="00CB4597" w:rsidRPr="00CF7E9A">
              <w:rPr>
                <w:rFonts w:hint="eastAsia"/>
                <w:color w:val="auto"/>
              </w:rPr>
              <w:t>.</w:t>
            </w:r>
            <w:r w:rsidR="00CB4597" w:rsidRPr="00CF7E9A">
              <w:rPr>
                <w:color w:val="auto"/>
              </w:rPr>
              <w:tab/>
            </w:r>
            <w:r w:rsidR="00CB4597" w:rsidRPr="00CF7E9A">
              <w:rPr>
                <w:rFonts w:hint="eastAsia"/>
                <w:color w:val="auto"/>
              </w:rPr>
              <w:t>國立中正大學校務基金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A21A2" w14:textId="77777777" w:rsidR="00CB4597" w:rsidRPr="00CF7E9A" w:rsidRDefault="00CB4597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64D92196" w14:textId="77777777" w:rsidR="00CB4597" w:rsidRPr="00CF7E9A" w:rsidRDefault="00CB459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2EB903D" w14:textId="77777777" w:rsidTr="00B12C65">
        <w:trPr>
          <w:trHeight w:val="482"/>
        </w:trPr>
        <w:tc>
          <w:tcPr>
            <w:tcW w:w="3663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14:paraId="534CD860" w14:textId="77777777" w:rsidR="00CB4597" w:rsidRPr="00CF7E9A" w:rsidRDefault="00C51F87" w:rsidP="00D25175">
            <w:pPr>
              <w:widowControl w:val="0"/>
              <w:spacing w:line="240" w:lineRule="exact"/>
              <w:ind w:leftChars="310" w:left="744" w:rightChars="-81" w:right="-194"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9</w:t>
            </w:r>
            <w:r w:rsidRPr="00CF7E9A">
              <w:rPr>
                <w:color w:val="auto"/>
                <w:kern w:val="0"/>
              </w:rPr>
              <w:t>.</w:t>
            </w:r>
            <w:r w:rsidRPr="00CF7E9A">
              <w:rPr>
                <w:rFonts w:hint="eastAsia"/>
                <w:color w:val="auto"/>
                <w:spacing w:val="-12"/>
              </w:rPr>
              <w:t>國</w:t>
            </w:r>
            <w:r w:rsidR="00CB4597" w:rsidRPr="00CF7E9A">
              <w:rPr>
                <w:rFonts w:hint="eastAsia"/>
                <w:color w:val="auto"/>
                <w:spacing w:val="-12"/>
              </w:rPr>
              <w:t>立臺灣海洋大學校務基金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15AC06" w14:textId="77777777" w:rsidR="00CB4597" w:rsidRPr="00CF7E9A" w:rsidRDefault="00CB4597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14:paraId="48753127" w14:textId="77777777" w:rsidR="00CB4597" w:rsidRPr="00CF7E9A" w:rsidRDefault="00CB459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</w:tbl>
    <w:p w14:paraId="26F5F02C" w14:textId="3E4176BD" w:rsidR="00B87129" w:rsidRPr="00CF7E9A" w:rsidRDefault="00873057" w:rsidP="00873057">
      <w:pPr>
        <w:pStyle w:val="3T010116P"/>
        <w:overflowPunct w:val="0"/>
        <w:ind w:leftChars="1200" w:left="2880"/>
        <w:jc w:val="left"/>
        <w:rPr>
          <w:rFonts w:cs="Times New Roman"/>
          <w:b w:val="0"/>
          <w:bCs/>
          <w:color w:val="auto"/>
          <w:spacing w:val="0"/>
          <w:szCs w:val="32"/>
          <w:u w:val="none"/>
        </w:rPr>
      </w:pPr>
      <w:r w:rsidRPr="00CF7E9A">
        <w:rPr>
          <w:rFonts w:hint="eastAsia"/>
          <w:color w:val="auto"/>
        </w:rPr>
        <w:lastRenderedPageBreak/>
        <w:t xml:space="preserve">　</w:t>
      </w:r>
      <w:r w:rsidR="008960D9" w:rsidRPr="00CF7E9A">
        <w:rPr>
          <w:rFonts w:hint="eastAsia"/>
          <w:color w:val="auto"/>
          <w:spacing w:val="0"/>
        </w:rPr>
        <w:t>伍</w:t>
      </w:r>
      <w:r w:rsidR="00B87129" w:rsidRPr="00CF7E9A">
        <w:rPr>
          <w:rFonts w:hint="eastAsia"/>
          <w:color w:val="auto"/>
          <w:spacing w:val="0"/>
        </w:rPr>
        <w:t xml:space="preserve">、各基金所屬單位一覽表　</w:t>
      </w:r>
      <w:r w:rsidRPr="00CF7E9A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（</w:t>
      </w:r>
      <w:r w:rsidR="00E61252" w:rsidRPr="00CF7E9A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續</w:t>
      </w:r>
      <w:r w:rsidRPr="00CF7E9A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）</w:t>
      </w:r>
    </w:p>
    <w:p w14:paraId="440B7D42" w14:textId="47E76159" w:rsidR="00B87129" w:rsidRPr="00CF7E9A" w:rsidRDefault="00B87129" w:rsidP="00D25175">
      <w:pPr>
        <w:pStyle w:val="3T0201"/>
        <w:overflowPunct w:val="0"/>
        <w:spacing w:before="72" w:afterLines="20" w:after="72"/>
        <w:jc w:val="center"/>
        <w:rPr>
          <w:color w:val="auto"/>
        </w:rPr>
      </w:pPr>
      <w:r w:rsidRPr="00CF7E9A">
        <w:rPr>
          <w:rFonts w:hint="eastAsia"/>
          <w:color w:val="auto"/>
        </w:rPr>
        <w:t>中華民國</w:t>
      </w:r>
      <w:proofErr w:type="gramStart"/>
      <w:r w:rsidR="00D94C16" w:rsidRPr="00CF7E9A">
        <w:rPr>
          <w:rFonts w:hint="eastAsia"/>
          <w:color w:val="auto"/>
        </w:rPr>
        <w:t>114</w:t>
      </w:r>
      <w:proofErr w:type="gramEnd"/>
      <w:r w:rsidR="00D94C16" w:rsidRPr="00CF7E9A">
        <w:rPr>
          <w:rFonts w:hint="eastAsia"/>
          <w:color w:val="auto"/>
        </w:rPr>
        <w:t>年度</w:t>
      </w:r>
    </w:p>
    <w:tbl>
      <w:tblPr>
        <w:tblW w:w="10200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3"/>
        <w:gridCol w:w="3345"/>
        <w:gridCol w:w="3192"/>
      </w:tblGrid>
      <w:tr w:rsidR="00CF7E9A" w:rsidRPr="00CF7E9A" w14:paraId="2534C4E4" w14:textId="77777777" w:rsidTr="000E7E3B">
        <w:trPr>
          <w:trHeight w:hRule="exact" w:val="680"/>
        </w:trPr>
        <w:tc>
          <w:tcPr>
            <w:tcW w:w="3663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D12C70" w14:textId="77777777" w:rsidR="00B87129" w:rsidRPr="00CF7E9A" w:rsidRDefault="00B87129" w:rsidP="00D25175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CF7E9A">
              <w:rPr>
                <w:rFonts w:cs="Times New Roman" w:hint="eastAsia"/>
                <w:color w:val="auto"/>
                <w:szCs w:val="20"/>
              </w:rPr>
              <w:t>基金單位</w:t>
            </w:r>
          </w:p>
        </w:tc>
        <w:tc>
          <w:tcPr>
            <w:tcW w:w="33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A287E5" w14:textId="77777777" w:rsidR="00B87129" w:rsidRPr="00CF7E9A" w:rsidRDefault="00B87129" w:rsidP="00D25175">
            <w:pPr>
              <w:snapToGrid w:val="0"/>
              <w:ind w:right="57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CF7E9A">
              <w:rPr>
                <w:rFonts w:cs="Times New Roman" w:hint="eastAsia"/>
                <w:color w:val="auto"/>
                <w:szCs w:val="20"/>
              </w:rPr>
              <w:t>分預算單位</w:t>
            </w:r>
          </w:p>
        </w:tc>
        <w:tc>
          <w:tcPr>
            <w:tcW w:w="31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C4459C6" w14:textId="77777777" w:rsidR="00B87129" w:rsidRPr="00CF7E9A" w:rsidRDefault="00B87129" w:rsidP="00D25175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CF7E9A">
              <w:rPr>
                <w:rFonts w:cs="Times New Roman" w:hint="eastAsia"/>
                <w:color w:val="auto"/>
                <w:szCs w:val="20"/>
              </w:rPr>
              <w:t>作業單位</w:t>
            </w:r>
          </w:p>
        </w:tc>
      </w:tr>
      <w:tr w:rsidR="00854B54" w:rsidRPr="00CF7E9A" w14:paraId="4E05E34E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21D5817A" w14:textId="0E749D47" w:rsidR="00854B54" w:rsidRPr="00CF7E9A" w:rsidRDefault="00854B54" w:rsidP="00854B54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10.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國立東華大學校務基金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4ED2E" w14:textId="2AC26B23" w:rsidR="00854B54" w:rsidRPr="00CF7E9A" w:rsidRDefault="00854B54" w:rsidP="00854B54">
            <w:pPr>
              <w:spacing w:line="240" w:lineRule="exact"/>
              <w:ind w:rightChars="8" w:right="19" w:firstLineChars="0" w:firstLine="0"/>
              <w:rPr>
                <w:color w:val="auto"/>
                <w:spacing w:val="-10"/>
              </w:rPr>
            </w:pPr>
            <w:r w:rsidRPr="00CF7E9A">
              <w:rPr>
                <w:rFonts w:hint="eastAsia"/>
                <w:color w:val="auto"/>
                <w:spacing w:val="-10"/>
              </w:rPr>
              <w:t>國立東華大學附設實驗國民小學</w:t>
            </w:r>
            <w:r w:rsidRPr="00CF7E9A">
              <w:rPr>
                <w:rFonts w:hint="eastAsia"/>
                <w:color w:val="auto"/>
              </w:rPr>
              <w:t>校務基</w:t>
            </w:r>
            <w:r w:rsidRPr="00CF7E9A">
              <w:rPr>
                <w:rFonts w:hint="eastAsia"/>
                <w:color w:val="auto"/>
                <w:spacing w:val="-10"/>
              </w:rPr>
              <w:t>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19BB89C" w14:textId="77777777" w:rsidR="00854B54" w:rsidRPr="00CF7E9A" w:rsidRDefault="00854B54" w:rsidP="00854B54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A84D3DE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6606AF53" w14:textId="7F94D5FC" w:rsidR="00854B54" w:rsidRPr="00CF7E9A" w:rsidRDefault="00854B54" w:rsidP="00796E2E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7" w:right="17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11.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  <w:spacing w:val="-12"/>
              </w:rPr>
              <w:t>國立暨南國際大學校務基金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0FE30" w14:textId="77777777" w:rsidR="00854B54" w:rsidRPr="00CF7E9A" w:rsidRDefault="00854B54" w:rsidP="00854B54">
            <w:pPr>
              <w:spacing w:line="240" w:lineRule="exact"/>
              <w:ind w:rightChars="8" w:right="19" w:firstLineChars="0" w:firstLine="0"/>
              <w:rPr>
                <w:color w:val="auto"/>
                <w:spacing w:val="-10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54A434A7" w14:textId="77777777" w:rsidR="00854B54" w:rsidRPr="00CF7E9A" w:rsidRDefault="00854B54" w:rsidP="00854B54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8F8EE71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43FA32C4" w14:textId="0BE20E33" w:rsidR="00854B54" w:rsidRPr="00CF7E9A" w:rsidRDefault="00854B54" w:rsidP="00854B54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12.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國立</w:t>
            </w:r>
            <w:proofErr w:type="gramStart"/>
            <w:r w:rsidRPr="00CF7E9A">
              <w:rPr>
                <w:rFonts w:hint="eastAsia"/>
                <w:color w:val="auto"/>
              </w:rPr>
              <w:t>臺</w:t>
            </w:r>
            <w:proofErr w:type="gramEnd"/>
            <w:r w:rsidRPr="00CF7E9A">
              <w:rPr>
                <w:rFonts w:hint="eastAsia"/>
                <w:color w:val="auto"/>
              </w:rPr>
              <w:t>北大學校務基金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A5CF8" w14:textId="77777777" w:rsidR="00854B54" w:rsidRPr="00CF7E9A" w:rsidRDefault="00854B54" w:rsidP="00854B54">
            <w:pPr>
              <w:spacing w:line="240" w:lineRule="exact"/>
              <w:ind w:rightChars="8" w:right="19" w:firstLineChars="0" w:firstLine="0"/>
              <w:rPr>
                <w:color w:val="auto"/>
                <w:spacing w:val="-10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214D9925" w14:textId="77777777" w:rsidR="00854B54" w:rsidRPr="00CF7E9A" w:rsidRDefault="00854B54" w:rsidP="00854B54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6CB3FBB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1AC0033B" w14:textId="759B6D24" w:rsidR="005006A4" w:rsidRPr="00CF7E9A" w:rsidRDefault="005006A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13.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國立嘉義大學校務基金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8B10B" w14:textId="66B6EFF8" w:rsidR="005006A4" w:rsidRPr="00CF7E9A" w:rsidRDefault="005006A4" w:rsidP="00D25175">
            <w:pPr>
              <w:spacing w:line="240" w:lineRule="exact"/>
              <w:ind w:rightChars="8" w:right="19" w:firstLineChars="0" w:firstLine="0"/>
              <w:rPr>
                <w:color w:val="auto"/>
                <w:spacing w:val="-10"/>
              </w:rPr>
            </w:pPr>
            <w:r w:rsidRPr="00CF7E9A">
              <w:rPr>
                <w:rFonts w:hint="eastAsia"/>
                <w:color w:val="auto"/>
                <w:spacing w:val="-10"/>
              </w:rPr>
              <w:t>國立嘉義大學附設實驗國民小學</w:t>
            </w:r>
            <w:r w:rsidRPr="00CF7E9A">
              <w:rPr>
                <w:rFonts w:hint="eastAsia"/>
                <w:color w:val="auto"/>
                <w:spacing w:val="-2"/>
              </w:rPr>
              <w:t>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26BCDF32" w14:textId="77777777" w:rsidR="005006A4" w:rsidRPr="00CF7E9A" w:rsidRDefault="005006A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DCA999B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24D452BE" w14:textId="5FA5293D" w:rsidR="00864484" w:rsidRPr="00CF7E9A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  <w:r w:rsidRPr="00CF7E9A">
              <w:rPr>
                <w:color w:val="auto"/>
              </w:rPr>
              <w:t>14.</w:t>
            </w:r>
            <w:r w:rsidRPr="00CF7E9A">
              <w:rPr>
                <w:color w:val="auto"/>
              </w:rPr>
              <w:tab/>
              <w:t>國立高雄大學校務基金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71320" w14:textId="77777777" w:rsidR="00864484" w:rsidRPr="00CF7E9A" w:rsidRDefault="00864484" w:rsidP="00D25175">
            <w:pPr>
              <w:spacing w:line="240" w:lineRule="exact"/>
              <w:ind w:firstLineChars="0" w:firstLine="0"/>
              <w:rPr>
                <w:color w:val="auto"/>
                <w:spacing w:val="-10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73256CC4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82D64A7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74722F00" w14:textId="77777777" w:rsidR="00864484" w:rsidRPr="00CF7E9A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15.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國立</w:t>
            </w:r>
            <w:proofErr w:type="gramStart"/>
            <w:r w:rsidRPr="00CF7E9A">
              <w:rPr>
                <w:rFonts w:hint="eastAsia"/>
                <w:color w:val="auto"/>
              </w:rPr>
              <w:t>臺</w:t>
            </w:r>
            <w:proofErr w:type="gramEnd"/>
            <w:r w:rsidRPr="00CF7E9A">
              <w:rPr>
                <w:rFonts w:hint="eastAsia"/>
                <w:color w:val="auto"/>
              </w:rPr>
              <w:t>東大學校務基金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1FA7A" w14:textId="77777777" w:rsidR="00864484" w:rsidRPr="00CF7E9A" w:rsidRDefault="00864484" w:rsidP="00D25175">
            <w:pPr>
              <w:spacing w:line="240" w:lineRule="exact"/>
              <w:ind w:rightChars="8" w:right="19" w:firstLineChars="0" w:firstLine="0"/>
              <w:rPr>
                <w:color w:val="auto"/>
                <w:spacing w:val="-10"/>
              </w:rPr>
            </w:pPr>
            <w:r w:rsidRPr="00CF7E9A">
              <w:rPr>
                <w:rFonts w:hint="eastAsia"/>
                <w:color w:val="auto"/>
                <w:spacing w:val="-10"/>
              </w:rPr>
              <w:t>國立</w:t>
            </w:r>
            <w:proofErr w:type="gramStart"/>
            <w:r w:rsidRPr="00CF7E9A">
              <w:rPr>
                <w:rFonts w:hint="eastAsia"/>
                <w:color w:val="auto"/>
                <w:spacing w:val="-10"/>
              </w:rPr>
              <w:t>臺</w:t>
            </w:r>
            <w:proofErr w:type="gramEnd"/>
            <w:r w:rsidRPr="00CF7E9A">
              <w:rPr>
                <w:rFonts w:hint="eastAsia"/>
                <w:color w:val="auto"/>
                <w:spacing w:val="-10"/>
              </w:rPr>
              <w:t>東大學附設實驗國民小學</w:t>
            </w:r>
            <w:r w:rsidRPr="00CF7E9A">
              <w:rPr>
                <w:rFonts w:hint="eastAsia"/>
                <w:color w:val="auto"/>
                <w:spacing w:val="-2"/>
              </w:rPr>
              <w:t>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2472EE51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4CBB842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07B4298" w14:textId="77777777" w:rsidR="00864484" w:rsidRPr="00CF7E9A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16.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國立宜蘭大學校務基金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69897" w14:textId="77777777" w:rsidR="00864484" w:rsidRPr="00CF7E9A" w:rsidRDefault="00864484" w:rsidP="00D25175">
            <w:pPr>
              <w:spacing w:line="240" w:lineRule="exact"/>
              <w:ind w:rightChars="8" w:right="19" w:firstLineChars="0" w:firstLine="0"/>
              <w:rPr>
                <w:color w:val="auto"/>
                <w:spacing w:val="-10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F088464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BC2979E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2668A434" w14:textId="77777777" w:rsidR="00864484" w:rsidRPr="00CF7E9A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17.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國立聯合大學校務基金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02BC5" w14:textId="77777777" w:rsidR="00864484" w:rsidRPr="00CF7E9A" w:rsidRDefault="00864484" w:rsidP="00D25175">
            <w:pPr>
              <w:spacing w:line="240" w:lineRule="exact"/>
              <w:ind w:rightChars="8" w:right="19" w:firstLineChars="0" w:firstLine="0"/>
              <w:rPr>
                <w:color w:val="auto"/>
                <w:spacing w:val="-10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454BE5FB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401A7DC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433F3C2D" w14:textId="77777777" w:rsidR="00864484" w:rsidRPr="00CF7E9A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18.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國立</w:t>
            </w:r>
            <w:proofErr w:type="gramStart"/>
            <w:r w:rsidRPr="00CF7E9A">
              <w:rPr>
                <w:rFonts w:hint="eastAsia"/>
                <w:color w:val="auto"/>
              </w:rPr>
              <w:t>臺</w:t>
            </w:r>
            <w:proofErr w:type="gramEnd"/>
            <w:r w:rsidRPr="00CF7E9A">
              <w:rPr>
                <w:rFonts w:hint="eastAsia"/>
                <w:color w:val="auto"/>
              </w:rPr>
              <w:t>南大學校務基金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45187" w14:textId="77777777" w:rsidR="00864484" w:rsidRPr="00CF7E9A" w:rsidRDefault="00864484" w:rsidP="00D25175">
            <w:pPr>
              <w:spacing w:line="240" w:lineRule="exact"/>
              <w:ind w:rightChars="8" w:right="19" w:firstLineChars="0" w:firstLine="0"/>
              <w:rPr>
                <w:color w:val="auto"/>
                <w:spacing w:val="-10"/>
              </w:rPr>
            </w:pPr>
            <w:r w:rsidRPr="00CF7E9A">
              <w:rPr>
                <w:rFonts w:hint="eastAsia"/>
                <w:color w:val="auto"/>
                <w:spacing w:val="-10"/>
              </w:rPr>
              <w:t>國立</w:t>
            </w:r>
            <w:proofErr w:type="gramStart"/>
            <w:r w:rsidRPr="00CF7E9A">
              <w:rPr>
                <w:rFonts w:hint="eastAsia"/>
                <w:color w:val="auto"/>
                <w:spacing w:val="-10"/>
              </w:rPr>
              <w:t>臺</w:t>
            </w:r>
            <w:proofErr w:type="gramEnd"/>
            <w:r w:rsidRPr="00CF7E9A">
              <w:rPr>
                <w:rFonts w:hint="eastAsia"/>
                <w:color w:val="auto"/>
                <w:spacing w:val="-10"/>
              </w:rPr>
              <w:t>南大學附設實驗國民小學</w:t>
            </w:r>
            <w:r w:rsidRPr="00CF7E9A">
              <w:rPr>
                <w:rFonts w:hint="eastAsia"/>
                <w:color w:val="auto"/>
                <w:spacing w:val="-2"/>
              </w:rPr>
              <w:t>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6E89750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47CA1B6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7E918DEA" w14:textId="77777777" w:rsidR="00864484" w:rsidRPr="00CF7E9A" w:rsidRDefault="00864484" w:rsidP="00D25175">
            <w:pPr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b/>
                <w:color w:val="auto"/>
              </w:rPr>
            </w:pPr>
            <w:r w:rsidRPr="00CF7E9A">
              <w:rPr>
                <w:rFonts w:hint="eastAsia"/>
                <w:color w:val="auto"/>
              </w:rPr>
              <w:t>19.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國立金門大學校務基金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E58E6" w14:textId="77777777" w:rsidR="00864484" w:rsidRPr="00CF7E9A" w:rsidRDefault="00864484" w:rsidP="00D25175">
            <w:pPr>
              <w:spacing w:line="240" w:lineRule="exact"/>
              <w:ind w:rightChars="8" w:right="19" w:firstLineChars="0" w:firstLine="0"/>
              <w:rPr>
                <w:color w:val="auto"/>
                <w:spacing w:val="-10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28A53205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B4B88C7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1C54B04A" w14:textId="77777777" w:rsidR="00864484" w:rsidRPr="00CF7E9A" w:rsidRDefault="00864484" w:rsidP="00D25175">
            <w:pPr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20.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國立屏東大學校務基金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BD34E" w14:textId="77777777" w:rsidR="00864484" w:rsidRPr="00CF7E9A" w:rsidRDefault="00864484" w:rsidP="00D25175">
            <w:pPr>
              <w:spacing w:line="240" w:lineRule="exact"/>
              <w:ind w:rightChars="8" w:right="19" w:firstLineChars="0" w:firstLine="0"/>
              <w:rPr>
                <w:color w:val="auto"/>
                <w:spacing w:val="-10"/>
              </w:rPr>
            </w:pPr>
            <w:r w:rsidRPr="00CF7E9A">
              <w:rPr>
                <w:rFonts w:hint="eastAsia"/>
                <w:color w:val="auto"/>
                <w:spacing w:val="-10"/>
              </w:rPr>
              <w:t>國立屏東大學附設實驗國民小學</w:t>
            </w:r>
            <w:r w:rsidRPr="00CF7E9A">
              <w:rPr>
                <w:rFonts w:hint="eastAsia"/>
                <w:color w:val="auto"/>
                <w:spacing w:val="-2"/>
              </w:rPr>
              <w:t>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2E66208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D3DC609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0BCAF2CB" w14:textId="77777777" w:rsidR="00864484" w:rsidRPr="00CF7E9A" w:rsidRDefault="00864484" w:rsidP="001134C8">
            <w:pPr>
              <w:tabs>
                <w:tab w:val="left" w:pos="920"/>
              </w:tabs>
              <w:spacing w:line="240" w:lineRule="exact"/>
              <w:ind w:leftChars="265" w:left="636" w:rightChars="20" w:right="48" w:firstLineChars="0" w:firstLine="0"/>
              <w:jc w:val="distribute"/>
              <w:rPr>
                <w:color w:val="auto"/>
                <w:highlight w:val="yellow"/>
              </w:rPr>
            </w:pPr>
            <w:r w:rsidRPr="00CF7E9A">
              <w:rPr>
                <w:color w:val="auto"/>
              </w:rPr>
              <w:t>21.</w:t>
            </w:r>
            <w:r w:rsidRPr="00CF7E9A">
              <w:rPr>
                <w:color w:val="auto"/>
                <w:spacing w:val="-24"/>
              </w:rPr>
              <w:tab/>
              <w:t>國立陽明交通大學校務基金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10794" w14:textId="77777777" w:rsidR="00864484" w:rsidRPr="00CF7E9A" w:rsidRDefault="00864484" w:rsidP="001134C8">
            <w:pPr>
              <w:spacing w:line="240" w:lineRule="exact"/>
              <w:ind w:rightChars="5" w:right="12" w:firstLineChars="0" w:firstLine="0"/>
              <w:rPr>
                <w:color w:val="auto"/>
                <w:spacing w:val="-20"/>
              </w:rPr>
            </w:pPr>
            <w:r w:rsidRPr="00CF7E9A">
              <w:rPr>
                <w:color w:val="auto"/>
                <w:spacing w:val="-8"/>
              </w:rPr>
              <w:t>國立陽明交通</w:t>
            </w:r>
            <w:r w:rsidRPr="00CF7E9A">
              <w:rPr>
                <w:color w:val="auto"/>
                <w:spacing w:val="-10"/>
              </w:rPr>
              <w:t>大學</w:t>
            </w:r>
            <w:r w:rsidRPr="00CF7E9A">
              <w:rPr>
                <w:color w:val="auto"/>
                <w:spacing w:val="-8"/>
              </w:rPr>
              <w:t>產學創新研</w:t>
            </w:r>
            <w:r w:rsidRPr="00CF7E9A">
              <w:rPr>
                <w:color w:val="auto"/>
              </w:rPr>
              <w:t>究學院校務基金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51C643A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615A9D8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5E30D41" w14:textId="77777777" w:rsidR="00864484" w:rsidRPr="00CF7E9A" w:rsidRDefault="00864484" w:rsidP="001134C8">
            <w:pPr>
              <w:tabs>
                <w:tab w:val="left" w:pos="920"/>
              </w:tabs>
              <w:spacing w:line="240" w:lineRule="exact"/>
              <w:ind w:leftChars="265" w:left="636" w:rightChars="2" w:right="5"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22.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  <w:spacing w:val="-12"/>
              </w:rPr>
              <w:t>國立臺灣師範大學校務基金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B9AD4" w14:textId="04537141" w:rsidR="00864484" w:rsidRPr="00CF7E9A" w:rsidRDefault="00864484" w:rsidP="001134C8">
            <w:pPr>
              <w:spacing w:line="240" w:lineRule="exact"/>
              <w:ind w:rightChars="10" w:right="24" w:firstLineChars="0" w:firstLine="0"/>
              <w:rPr>
                <w:color w:val="auto"/>
                <w:spacing w:val="-4"/>
              </w:rPr>
            </w:pPr>
            <w:r w:rsidRPr="00CF7E9A">
              <w:rPr>
                <w:rFonts w:hint="eastAsia"/>
                <w:color w:val="auto"/>
                <w:spacing w:val="-4"/>
              </w:rPr>
              <w:t>國立臺灣</w:t>
            </w:r>
            <w:proofErr w:type="gramStart"/>
            <w:r w:rsidRPr="00CF7E9A">
              <w:rPr>
                <w:rFonts w:hint="eastAsia"/>
                <w:color w:val="auto"/>
                <w:spacing w:val="-4"/>
              </w:rPr>
              <w:t>師範大學跨域科技</w:t>
            </w:r>
            <w:proofErr w:type="gramEnd"/>
            <w:r w:rsidRPr="00CF7E9A">
              <w:rPr>
                <w:rFonts w:hint="eastAsia"/>
                <w:color w:val="auto"/>
                <w:spacing w:val="-4"/>
              </w:rPr>
              <w:t>產業創新研究學院校務基金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58FBB6B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79201C4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821C997" w14:textId="77777777" w:rsidR="00864484" w:rsidRPr="00CF7E9A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23.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  <w:spacing w:val="-12"/>
              </w:rPr>
              <w:t>國立彰化師範大學校務基金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F8518" w14:textId="77777777" w:rsidR="00864484" w:rsidRPr="00CF7E9A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36E19806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69B59FF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075A6FAF" w14:textId="77777777" w:rsidR="00864484" w:rsidRPr="00CF7E9A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24.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  <w:spacing w:val="-12"/>
              </w:rPr>
              <w:t>國立高雄師範大學校務基金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B37E2" w14:textId="77777777" w:rsidR="00864484" w:rsidRPr="00CF7E9A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191BB27E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1D208AF" w14:textId="77777777" w:rsidTr="00B12C65">
        <w:trPr>
          <w:trHeight w:val="488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20D87DC1" w14:textId="77777777" w:rsidR="00864484" w:rsidRPr="00CF7E9A" w:rsidRDefault="00864484" w:rsidP="001134C8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25.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  <w:spacing w:val="-12"/>
              </w:rPr>
              <w:t>國立</w:t>
            </w:r>
            <w:proofErr w:type="gramStart"/>
            <w:r w:rsidRPr="00CF7E9A">
              <w:rPr>
                <w:rFonts w:hint="eastAsia"/>
                <w:color w:val="auto"/>
                <w:spacing w:val="-12"/>
              </w:rPr>
              <w:t>臺</w:t>
            </w:r>
            <w:proofErr w:type="gramEnd"/>
            <w:r w:rsidRPr="00CF7E9A">
              <w:rPr>
                <w:rFonts w:hint="eastAsia"/>
                <w:color w:val="auto"/>
                <w:spacing w:val="-12"/>
              </w:rPr>
              <w:t>北教育大學校務基金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D2118" w14:textId="77777777" w:rsidR="00864484" w:rsidRPr="00CF7E9A" w:rsidRDefault="00864484" w:rsidP="001134C8">
            <w:pPr>
              <w:spacing w:line="240" w:lineRule="exact"/>
              <w:ind w:rightChars="15" w:right="36" w:firstLineChars="0" w:firstLine="0"/>
              <w:rPr>
                <w:color w:val="auto"/>
                <w:spacing w:val="-10"/>
              </w:rPr>
            </w:pPr>
            <w:r w:rsidRPr="00CF7E9A">
              <w:rPr>
                <w:rFonts w:hint="eastAsia"/>
                <w:color w:val="auto"/>
                <w:spacing w:val="-10"/>
              </w:rPr>
              <w:t>國立</w:t>
            </w:r>
            <w:proofErr w:type="gramStart"/>
            <w:r w:rsidRPr="00CF7E9A">
              <w:rPr>
                <w:rFonts w:hint="eastAsia"/>
                <w:color w:val="auto"/>
                <w:spacing w:val="-10"/>
              </w:rPr>
              <w:t>臺</w:t>
            </w:r>
            <w:proofErr w:type="gramEnd"/>
            <w:r w:rsidRPr="00CF7E9A">
              <w:rPr>
                <w:rFonts w:hint="eastAsia"/>
                <w:color w:val="auto"/>
                <w:spacing w:val="-10"/>
              </w:rPr>
              <w:t>北教育大學附設實驗國民</w:t>
            </w:r>
            <w:r w:rsidRPr="00CF7E9A">
              <w:rPr>
                <w:rFonts w:hint="eastAsia"/>
                <w:color w:val="auto"/>
                <w:spacing w:val="-2"/>
              </w:rPr>
              <w:t>小學校務基金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BCB503E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9D80180" w14:textId="77777777" w:rsidTr="00B12C65">
        <w:trPr>
          <w:trHeight w:val="482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41A3D0DB" w14:textId="77777777" w:rsidR="00864484" w:rsidRPr="00CF7E9A" w:rsidRDefault="00864484" w:rsidP="001134C8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26.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  <w:spacing w:val="-12"/>
              </w:rPr>
              <w:t>國立</w:t>
            </w:r>
            <w:proofErr w:type="gramStart"/>
            <w:r w:rsidRPr="00CF7E9A">
              <w:rPr>
                <w:rFonts w:hint="eastAsia"/>
                <w:color w:val="auto"/>
                <w:spacing w:val="-12"/>
              </w:rPr>
              <w:t>臺</w:t>
            </w:r>
            <w:proofErr w:type="gramEnd"/>
            <w:r w:rsidRPr="00CF7E9A">
              <w:rPr>
                <w:rFonts w:hint="eastAsia"/>
                <w:color w:val="auto"/>
                <w:spacing w:val="-12"/>
              </w:rPr>
              <w:t>中教育大學校務基金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02CA3" w14:textId="77777777" w:rsidR="00864484" w:rsidRPr="00CF7E9A" w:rsidRDefault="00864484" w:rsidP="001134C8">
            <w:pPr>
              <w:spacing w:line="240" w:lineRule="exact"/>
              <w:ind w:rightChars="15" w:right="36" w:firstLineChars="0" w:firstLine="0"/>
              <w:rPr>
                <w:color w:val="auto"/>
                <w:spacing w:val="-10"/>
              </w:rPr>
            </w:pPr>
            <w:r w:rsidRPr="00CF7E9A">
              <w:rPr>
                <w:rFonts w:hint="eastAsia"/>
                <w:color w:val="auto"/>
                <w:spacing w:val="-10"/>
              </w:rPr>
              <w:t>國立</w:t>
            </w:r>
            <w:proofErr w:type="gramStart"/>
            <w:r w:rsidRPr="00CF7E9A">
              <w:rPr>
                <w:rFonts w:hint="eastAsia"/>
                <w:color w:val="auto"/>
                <w:spacing w:val="-10"/>
              </w:rPr>
              <w:t>臺</w:t>
            </w:r>
            <w:proofErr w:type="gramEnd"/>
            <w:r w:rsidRPr="00CF7E9A">
              <w:rPr>
                <w:rFonts w:hint="eastAsia"/>
                <w:color w:val="auto"/>
                <w:spacing w:val="-10"/>
              </w:rPr>
              <w:t>中教育大學附設實驗國民</w:t>
            </w:r>
            <w:r w:rsidRPr="00CF7E9A">
              <w:rPr>
                <w:rFonts w:hint="eastAsia"/>
                <w:color w:val="auto"/>
                <w:spacing w:val="-2"/>
              </w:rPr>
              <w:t>小學校務基金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6A0D4334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B31D6C6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0EBE5CA7" w14:textId="77777777" w:rsidR="00864484" w:rsidRPr="00CF7E9A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27.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  <w:spacing w:val="-12"/>
              </w:rPr>
              <w:t>國立</w:t>
            </w:r>
            <w:proofErr w:type="gramStart"/>
            <w:r w:rsidRPr="00CF7E9A">
              <w:rPr>
                <w:rFonts w:hint="eastAsia"/>
                <w:color w:val="auto"/>
                <w:spacing w:val="-12"/>
              </w:rPr>
              <w:t>臺</w:t>
            </w:r>
            <w:proofErr w:type="gramEnd"/>
            <w:r w:rsidRPr="00CF7E9A">
              <w:rPr>
                <w:rFonts w:hint="eastAsia"/>
                <w:color w:val="auto"/>
                <w:spacing w:val="-12"/>
              </w:rPr>
              <w:t>北藝術大學校務基金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51B48" w14:textId="77777777" w:rsidR="00864484" w:rsidRPr="00CF7E9A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51245DDD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6806581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420974EC" w14:textId="77777777" w:rsidR="00864484" w:rsidRPr="00CF7E9A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28.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  <w:spacing w:val="-12"/>
              </w:rPr>
              <w:t>國立臺灣藝術大學校務基金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75979" w14:textId="77777777" w:rsidR="00864484" w:rsidRPr="00CF7E9A" w:rsidRDefault="00864484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3906BB3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09E1403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16C2D78A" w14:textId="77777777" w:rsidR="00864484" w:rsidRPr="00CF7E9A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29.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  <w:spacing w:val="-12"/>
              </w:rPr>
              <w:t>國立</w:t>
            </w:r>
            <w:proofErr w:type="gramStart"/>
            <w:r w:rsidRPr="00CF7E9A">
              <w:rPr>
                <w:rFonts w:hint="eastAsia"/>
                <w:color w:val="auto"/>
                <w:spacing w:val="-12"/>
              </w:rPr>
              <w:t>臺</w:t>
            </w:r>
            <w:proofErr w:type="gramEnd"/>
            <w:r w:rsidRPr="00CF7E9A">
              <w:rPr>
                <w:rFonts w:hint="eastAsia"/>
                <w:color w:val="auto"/>
                <w:spacing w:val="-12"/>
              </w:rPr>
              <w:t>南藝術大學校務基金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37C29" w14:textId="77777777" w:rsidR="00864484" w:rsidRPr="00CF7E9A" w:rsidRDefault="00864484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B4EFF20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FD82647" w14:textId="77777777" w:rsidTr="00B12C65">
        <w:trPr>
          <w:trHeight w:val="357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7B72A96D" w14:textId="77777777" w:rsidR="00864484" w:rsidRPr="00CF7E9A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-3" w:right="-7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30.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國立空中大學校務基金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AC1FD" w14:textId="77777777" w:rsidR="00864484" w:rsidRPr="00CF7E9A" w:rsidRDefault="00864484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7B510FCD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1D8B977" w14:textId="77777777" w:rsidTr="00B12C65">
        <w:trPr>
          <w:trHeight w:val="493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524166E8" w14:textId="77777777" w:rsidR="00864484" w:rsidRPr="00CF7E9A" w:rsidRDefault="00864484" w:rsidP="001134C8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31.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  <w:spacing w:val="-12"/>
              </w:rPr>
              <w:t>國立臺灣科技大學校務基金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5A886" w14:textId="4046CC17" w:rsidR="00864484" w:rsidRPr="00CF7E9A" w:rsidRDefault="00864484" w:rsidP="001134C8">
            <w:pPr>
              <w:spacing w:line="240" w:lineRule="exact"/>
              <w:ind w:rightChars="15" w:right="36" w:firstLineChars="0" w:firstLine="0"/>
              <w:rPr>
                <w:color w:val="auto"/>
                <w:spacing w:val="-10"/>
              </w:rPr>
            </w:pPr>
            <w:r w:rsidRPr="00CF7E9A">
              <w:rPr>
                <w:rFonts w:hint="eastAsia"/>
                <w:color w:val="auto"/>
                <w:spacing w:val="-10"/>
              </w:rPr>
              <w:t>國立臺灣科技大學產學創新學院</w:t>
            </w:r>
            <w:r w:rsidRPr="00CF7E9A">
              <w:rPr>
                <w:rFonts w:hint="eastAsia"/>
                <w:color w:val="auto"/>
                <w:spacing w:val="-2"/>
              </w:rPr>
              <w:t>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3EEF925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7D84D05" w14:textId="77777777" w:rsidTr="00B12C65">
        <w:trPr>
          <w:trHeight w:val="493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724FC678" w14:textId="77777777" w:rsidR="00864484" w:rsidRPr="00CF7E9A" w:rsidRDefault="00864484" w:rsidP="001134C8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32.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  <w:spacing w:val="-12"/>
              </w:rPr>
              <w:t>國立</w:t>
            </w:r>
            <w:proofErr w:type="gramStart"/>
            <w:r w:rsidRPr="00CF7E9A">
              <w:rPr>
                <w:rFonts w:hint="eastAsia"/>
                <w:color w:val="auto"/>
                <w:spacing w:val="-12"/>
              </w:rPr>
              <w:t>臺</w:t>
            </w:r>
            <w:proofErr w:type="gramEnd"/>
            <w:r w:rsidRPr="00CF7E9A">
              <w:rPr>
                <w:rFonts w:hint="eastAsia"/>
                <w:color w:val="auto"/>
                <w:spacing w:val="-12"/>
              </w:rPr>
              <w:t>北科技大學校務基金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89D32" w14:textId="4DAD7E7D" w:rsidR="00864484" w:rsidRPr="00CF7E9A" w:rsidRDefault="00864484" w:rsidP="001134C8">
            <w:pPr>
              <w:spacing w:line="240" w:lineRule="exact"/>
              <w:ind w:rightChars="15" w:right="36" w:firstLineChars="0" w:firstLine="0"/>
              <w:rPr>
                <w:color w:val="auto"/>
                <w:spacing w:val="-10"/>
              </w:rPr>
            </w:pPr>
            <w:r w:rsidRPr="00CF7E9A">
              <w:rPr>
                <w:rFonts w:hint="eastAsia"/>
                <w:color w:val="auto"/>
                <w:spacing w:val="-10"/>
              </w:rPr>
              <w:t>國立</w:t>
            </w:r>
            <w:proofErr w:type="gramStart"/>
            <w:r w:rsidRPr="00CF7E9A">
              <w:rPr>
                <w:rFonts w:hint="eastAsia"/>
                <w:color w:val="auto"/>
                <w:spacing w:val="-10"/>
              </w:rPr>
              <w:t>臺</w:t>
            </w:r>
            <w:proofErr w:type="gramEnd"/>
            <w:r w:rsidRPr="00CF7E9A">
              <w:rPr>
                <w:rFonts w:hint="eastAsia"/>
                <w:color w:val="auto"/>
                <w:spacing w:val="-10"/>
              </w:rPr>
              <w:t>北科技大學創新前瞻科技</w:t>
            </w:r>
            <w:r w:rsidRPr="00CF7E9A">
              <w:rPr>
                <w:rFonts w:hint="eastAsia"/>
                <w:color w:val="auto"/>
                <w:spacing w:val="-2"/>
              </w:rPr>
              <w:t>研究學院校務基金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3B73783B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48D5B4D" w14:textId="77777777" w:rsidTr="00B12C65">
        <w:trPr>
          <w:trHeight w:val="351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200F8DA3" w14:textId="77777777" w:rsidR="00864484" w:rsidRPr="00CF7E9A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33.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  <w:spacing w:val="-12"/>
              </w:rPr>
              <w:t>國立雲林科技大學校務基金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9715F" w14:textId="77777777" w:rsidR="00864484" w:rsidRPr="00CF7E9A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583F041B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05ECB56" w14:textId="77777777" w:rsidTr="00B12C65">
        <w:trPr>
          <w:trHeight w:val="351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DF44422" w14:textId="77777777" w:rsidR="00864484" w:rsidRPr="00CF7E9A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34.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  <w:spacing w:val="-12"/>
              </w:rPr>
              <w:t>國立虎尾科技大學校務基金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697CE" w14:textId="77777777" w:rsidR="00864484" w:rsidRPr="00CF7E9A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4F5A904D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B45F55F" w14:textId="77777777" w:rsidTr="00B12C65">
        <w:trPr>
          <w:trHeight w:val="351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2FAB9BA1" w14:textId="77777777" w:rsidR="00864484" w:rsidRPr="00CF7E9A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35.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  <w:spacing w:val="-12"/>
              </w:rPr>
              <w:t>國立屏東科技大學校務基金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7E2CDA" w14:textId="77777777" w:rsidR="00864484" w:rsidRPr="00CF7E9A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348B9E55" w14:textId="77777777" w:rsidR="00864484" w:rsidRPr="00CF7E9A" w:rsidRDefault="0086448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69616A1" w14:textId="77777777" w:rsidTr="00B12C65">
        <w:trPr>
          <w:trHeight w:val="351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75E33D30" w14:textId="77777777" w:rsidR="00864484" w:rsidRPr="00CF7E9A" w:rsidRDefault="00864484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15" w:right="36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CF7E9A">
              <w:rPr>
                <w:rFonts w:hint="eastAsia"/>
                <w:color w:val="auto"/>
              </w:rPr>
              <w:t>36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ab/>
              <w:t>國立澎湖科技大學校務基金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F480F" w14:textId="77777777" w:rsidR="00864484" w:rsidRPr="00CF7E9A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446C3766" w14:textId="77777777" w:rsidR="00864484" w:rsidRPr="00CF7E9A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B183EDE" w14:textId="77777777" w:rsidTr="00B12C65">
        <w:trPr>
          <w:trHeight w:val="351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46EED868" w14:textId="77777777" w:rsidR="00864484" w:rsidRPr="00CF7E9A" w:rsidRDefault="00864484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15" w:right="36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CF7E9A">
              <w:rPr>
                <w:rFonts w:hint="eastAsia"/>
                <w:color w:val="auto"/>
              </w:rPr>
              <w:t>37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ab/>
              <w:t>國立勤益科技大學校務基金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0F748" w14:textId="77777777" w:rsidR="00864484" w:rsidRPr="00CF7E9A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5E4B5567" w14:textId="77777777" w:rsidR="00864484" w:rsidRPr="00CF7E9A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016B70F" w14:textId="77777777" w:rsidTr="00B12C65">
        <w:trPr>
          <w:trHeight w:val="351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C307416" w14:textId="77777777" w:rsidR="00864484" w:rsidRPr="00CF7E9A" w:rsidRDefault="00864484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0" w:right="48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CF7E9A">
              <w:rPr>
                <w:rFonts w:hint="eastAsia"/>
                <w:color w:val="auto"/>
              </w:rPr>
              <w:t>38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CF7E9A">
              <w:rPr>
                <w:rFonts w:hint="eastAsia"/>
                <w:noProof/>
                <w:color w:val="auto"/>
                <w:spacing w:val="-30"/>
              </w:rPr>
              <w:tab/>
              <w:t>國立臺北護理健康大學校務基金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234A1" w14:textId="77777777" w:rsidR="00864484" w:rsidRPr="00CF7E9A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6609C6A6" w14:textId="77777777" w:rsidR="00864484" w:rsidRPr="00CF7E9A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6A1E256" w14:textId="77777777" w:rsidTr="00B12C65">
        <w:trPr>
          <w:trHeight w:val="351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22796B61" w14:textId="77777777" w:rsidR="00864484" w:rsidRPr="00CF7E9A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  <w:spacing w:val="-12"/>
              </w:rPr>
            </w:pPr>
            <w:r w:rsidRPr="00CF7E9A">
              <w:rPr>
                <w:rFonts w:hint="eastAsia"/>
                <w:color w:val="auto"/>
                <w:spacing w:val="-12"/>
              </w:rPr>
              <w:t>39.</w:t>
            </w:r>
            <w:r w:rsidRPr="00CF7E9A">
              <w:rPr>
                <w:rFonts w:hint="eastAsia"/>
                <w:color w:val="auto"/>
                <w:spacing w:val="-12"/>
              </w:rPr>
              <w:tab/>
              <w:t>國立高雄餐旅大學校務基金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9332B" w14:textId="77777777" w:rsidR="00864484" w:rsidRPr="00CF7E9A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</w:tcBorders>
          </w:tcPr>
          <w:p w14:paraId="0CCCC4AD" w14:textId="77777777" w:rsidR="00864484" w:rsidRPr="00CF7E9A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A3D5D77" w14:textId="77777777" w:rsidTr="00B12C65">
        <w:trPr>
          <w:trHeight w:val="351"/>
        </w:trPr>
        <w:tc>
          <w:tcPr>
            <w:tcW w:w="3663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14:paraId="2B74CDA4" w14:textId="77777777" w:rsidR="00864484" w:rsidRPr="00CF7E9A" w:rsidRDefault="00864484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rightChars="8" w:right="19" w:firstLineChars="0" w:firstLine="0"/>
              <w:jc w:val="distribute"/>
              <w:rPr>
                <w:color w:val="auto"/>
                <w:spacing w:val="-12"/>
              </w:rPr>
            </w:pPr>
            <w:r w:rsidRPr="00CF7E9A">
              <w:rPr>
                <w:rFonts w:hint="eastAsia"/>
                <w:color w:val="auto"/>
                <w:spacing w:val="-12"/>
              </w:rPr>
              <w:t>40.</w:t>
            </w:r>
            <w:r w:rsidRPr="00CF7E9A">
              <w:rPr>
                <w:rFonts w:hint="eastAsia"/>
                <w:color w:val="auto"/>
                <w:spacing w:val="-12"/>
              </w:rPr>
              <w:tab/>
              <w:t>國立</w:t>
            </w:r>
            <w:proofErr w:type="gramStart"/>
            <w:r w:rsidRPr="00CF7E9A">
              <w:rPr>
                <w:rFonts w:hint="eastAsia"/>
                <w:color w:val="auto"/>
                <w:spacing w:val="-12"/>
              </w:rPr>
              <w:t>臺</w:t>
            </w:r>
            <w:proofErr w:type="gramEnd"/>
            <w:r w:rsidRPr="00CF7E9A">
              <w:rPr>
                <w:rFonts w:hint="eastAsia"/>
                <w:color w:val="auto"/>
                <w:spacing w:val="-12"/>
              </w:rPr>
              <w:t>中科技大學校務基金</w:t>
            </w: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01E299" w14:textId="77777777" w:rsidR="00864484" w:rsidRPr="00CF7E9A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14:paraId="525ECF23" w14:textId="77777777" w:rsidR="00864484" w:rsidRPr="00CF7E9A" w:rsidRDefault="0086448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</w:tbl>
    <w:p w14:paraId="4D8D9437" w14:textId="768FA4E9" w:rsidR="00B87129" w:rsidRPr="00CF7E9A" w:rsidRDefault="00C80D5D" w:rsidP="001134C8">
      <w:pPr>
        <w:pStyle w:val="3T010116P"/>
        <w:overflowPunct w:val="0"/>
        <w:ind w:leftChars="1190" w:left="2856"/>
        <w:jc w:val="left"/>
        <w:rPr>
          <w:rFonts w:cs="Times New Roman"/>
          <w:b w:val="0"/>
          <w:bCs/>
          <w:color w:val="auto"/>
          <w:spacing w:val="0"/>
          <w:szCs w:val="32"/>
          <w:u w:val="none"/>
        </w:rPr>
      </w:pPr>
      <w:r w:rsidRPr="00CF7E9A">
        <w:rPr>
          <w:rFonts w:hint="eastAsia"/>
          <w:color w:val="auto"/>
          <w:spacing w:val="0"/>
        </w:rPr>
        <w:lastRenderedPageBreak/>
        <w:t xml:space="preserve">　</w:t>
      </w:r>
      <w:r w:rsidR="008960D9" w:rsidRPr="00CF7E9A">
        <w:rPr>
          <w:rFonts w:hint="eastAsia"/>
          <w:color w:val="auto"/>
          <w:spacing w:val="0"/>
        </w:rPr>
        <w:t>伍</w:t>
      </w:r>
      <w:r w:rsidRPr="00CF7E9A">
        <w:rPr>
          <w:rFonts w:hint="eastAsia"/>
          <w:color w:val="auto"/>
          <w:spacing w:val="0"/>
        </w:rPr>
        <w:t xml:space="preserve">、各基金所屬單位一覽表　</w:t>
      </w:r>
      <w:r w:rsidR="00873057" w:rsidRPr="00CF7E9A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（續）</w:t>
      </w:r>
    </w:p>
    <w:p w14:paraId="4B7BE57C" w14:textId="7FC502B6" w:rsidR="00B87129" w:rsidRPr="00CF7E9A" w:rsidRDefault="00B87129" w:rsidP="00D25175">
      <w:pPr>
        <w:pStyle w:val="3T0201"/>
        <w:overflowPunct w:val="0"/>
        <w:spacing w:before="72" w:afterLines="20" w:after="72"/>
        <w:jc w:val="center"/>
        <w:rPr>
          <w:color w:val="auto"/>
        </w:rPr>
      </w:pPr>
      <w:r w:rsidRPr="00CF7E9A">
        <w:rPr>
          <w:rFonts w:hint="eastAsia"/>
          <w:color w:val="auto"/>
        </w:rPr>
        <w:t>中華民國</w:t>
      </w:r>
      <w:proofErr w:type="gramStart"/>
      <w:r w:rsidR="00D94C16" w:rsidRPr="00CF7E9A">
        <w:rPr>
          <w:rFonts w:hint="eastAsia"/>
          <w:color w:val="auto"/>
        </w:rPr>
        <w:t>114</w:t>
      </w:r>
      <w:proofErr w:type="gramEnd"/>
      <w:r w:rsidR="00D94C16" w:rsidRPr="00CF7E9A">
        <w:rPr>
          <w:rFonts w:hint="eastAsia"/>
          <w:color w:val="auto"/>
        </w:rPr>
        <w:t>年度</w:t>
      </w:r>
    </w:p>
    <w:tbl>
      <w:tblPr>
        <w:tblW w:w="10200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3"/>
        <w:gridCol w:w="3345"/>
        <w:gridCol w:w="3192"/>
      </w:tblGrid>
      <w:tr w:rsidR="00CF7E9A" w:rsidRPr="00CF7E9A" w14:paraId="0036897D" w14:textId="77777777" w:rsidTr="000E7E3B">
        <w:trPr>
          <w:trHeight w:hRule="exact" w:val="680"/>
          <w:tblHeader/>
        </w:trPr>
        <w:tc>
          <w:tcPr>
            <w:tcW w:w="366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1FA847" w14:textId="77777777" w:rsidR="00BF3463" w:rsidRPr="00CF7E9A" w:rsidRDefault="00BF3463" w:rsidP="00D25175">
            <w:pPr>
              <w:tabs>
                <w:tab w:val="left" w:pos="720"/>
              </w:tabs>
              <w:snapToGrid w:val="0"/>
              <w:ind w:left="57" w:right="62" w:firstLineChars="0" w:firstLine="0"/>
              <w:jc w:val="distribute"/>
              <w:rPr>
                <w:rFonts w:cs="Times New Roman"/>
                <w:color w:val="auto"/>
              </w:rPr>
            </w:pPr>
            <w:r w:rsidRPr="00CF7E9A">
              <w:rPr>
                <w:rFonts w:cs="Times New Roman" w:hint="eastAsia"/>
                <w:color w:val="auto"/>
              </w:rPr>
              <w:t>基金單位</w:t>
            </w:r>
          </w:p>
        </w:tc>
        <w:tc>
          <w:tcPr>
            <w:tcW w:w="334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8878AA7" w14:textId="77777777" w:rsidR="00BF3463" w:rsidRPr="00CF7E9A" w:rsidRDefault="00BF3463" w:rsidP="00D25175">
            <w:pPr>
              <w:snapToGrid w:val="0"/>
              <w:ind w:leftChars="15" w:left="36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CF7E9A">
              <w:rPr>
                <w:rFonts w:cs="Times New Roman" w:hint="eastAsia"/>
                <w:color w:val="auto"/>
              </w:rPr>
              <w:t>分預算單位</w:t>
            </w:r>
          </w:p>
        </w:tc>
        <w:tc>
          <w:tcPr>
            <w:tcW w:w="31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2DF0102" w14:textId="77777777" w:rsidR="00BF3463" w:rsidRPr="00CF7E9A" w:rsidRDefault="00BF3463" w:rsidP="00D25175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CF7E9A">
              <w:rPr>
                <w:rFonts w:cs="Times New Roman" w:hint="eastAsia"/>
                <w:color w:val="auto"/>
              </w:rPr>
              <w:t>作業單位</w:t>
            </w:r>
          </w:p>
        </w:tc>
      </w:tr>
      <w:tr w:rsidR="00CF7E9A" w:rsidRPr="00CF7E9A" w14:paraId="769CAB66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3B4419B3" w14:textId="21B29108" w:rsidR="00DB3D6E" w:rsidRPr="00CF7E9A" w:rsidRDefault="00DB3D6E" w:rsidP="00DB3D6E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5" w:right="60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41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ab/>
              <w:t>國立臺北商業大學校務基金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E9AAF36" w14:textId="77777777" w:rsidR="00DB3D6E" w:rsidRPr="00CF7E9A" w:rsidRDefault="00DB3D6E" w:rsidP="00DB3D6E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F407386" w14:textId="77777777" w:rsidR="00DB3D6E" w:rsidRPr="00CF7E9A" w:rsidRDefault="00DB3D6E" w:rsidP="00DB3D6E">
            <w:pPr>
              <w:spacing w:line="240" w:lineRule="exact"/>
              <w:ind w:firstLineChars="0" w:firstLine="0"/>
              <w:rPr>
                <w:color w:val="auto"/>
                <w:spacing w:val="-12"/>
              </w:rPr>
            </w:pPr>
          </w:p>
        </w:tc>
      </w:tr>
      <w:tr w:rsidR="00CF7E9A" w:rsidRPr="00CF7E9A" w14:paraId="480070DA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411A9184" w14:textId="5A729F5F" w:rsidR="00DB3D6E" w:rsidRPr="00CF7E9A" w:rsidRDefault="00DB3D6E" w:rsidP="00DB3D6E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5" w:right="60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42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ab/>
              <w:t>國立高雄科技大學校務基金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34D46DA" w14:textId="77777777" w:rsidR="00DB3D6E" w:rsidRPr="00CF7E9A" w:rsidRDefault="00DB3D6E" w:rsidP="00DB3D6E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6A3E121" w14:textId="77777777" w:rsidR="00DB3D6E" w:rsidRPr="00CF7E9A" w:rsidRDefault="00DB3D6E" w:rsidP="00DB3D6E">
            <w:pPr>
              <w:spacing w:line="240" w:lineRule="exact"/>
              <w:ind w:firstLineChars="0" w:firstLine="0"/>
              <w:rPr>
                <w:color w:val="auto"/>
                <w:spacing w:val="-12"/>
              </w:rPr>
            </w:pPr>
          </w:p>
        </w:tc>
      </w:tr>
      <w:tr w:rsidR="00CF7E9A" w:rsidRPr="00CF7E9A" w14:paraId="1631EE09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4E9F3B5E" w14:textId="7A58D394" w:rsidR="00DB3D6E" w:rsidRPr="00CF7E9A" w:rsidRDefault="00DB3D6E" w:rsidP="00DB3D6E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5" w:right="60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43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ab/>
              <w:t>國立體育大學校務基金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DB55878" w14:textId="77777777" w:rsidR="00DB3D6E" w:rsidRPr="00CF7E9A" w:rsidRDefault="00DB3D6E" w:rsidP="00DB3D6E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10FCCD5" w14:textId="77777777" w:rsidR="00DB3D6E" w:rsidRPr="00CF7E9A" w:rsidRDefault="00DB3D6E" w:rsidP="00DB3D6E">
            <w:pPr>
              <w:spacing w:line="240" w:lineRule="exact"/>
              <w:ind w:firstLineChars="0" w:firstLine="0"/>
              <w:rPr>
                <w:color w:val="auto"/>
                <w:spacing w:val="-12"/>
              </w:rPr>
            </w:pPr>
          </w:p>
        </w:tc>
      </w:tr>
      <w:tr w:rsidR="00CF7E9A" w:rsidRPr="00CF7E9A" w14:paraId="75A96F89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7B4A97CD" w14:textId="3CB9CD53" w:rsidR="00DB3D6E" w:rsidRPr="00CF7E9A" w:rsidRDefault="00DB3D6E" w:rsidP="00DB3D6E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5" w:right="60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44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ab/>
            </w:r>
            <w:r w:rsidRPr="00CF7E9A">
              <w:rPr>
                <w:rFonts w:hint="eastAsia"/>
                <w:noProof/>
                <w:color w:val="auto"/>
                <w:spacing w:val="-58"/>
              </w:rPr>
              <w:t>國立臺灣體育運動大學校務基</w:t>
            </w:r>
            <w:r w:rsidRPr="00CF7E9A">
              <w:rPr>
                <w:rFonts w:hint="eastAsia"/>
                <w:noProof/>
                <w:color w:val="auto"/>
                <w:spacing w:val="-30"/>
              </w:rPr>
              <w:t>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7AE7FF7" w14:textId="77777777" w:rsidR="00DB3D6E" w:rsidRPr="00CF7E9A" w:rsidRDefault="00DB3D6E" w:rsidP="00DB3D6E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C702787" w14:textId="77777777" w:rsidR="00DB3D6E" w:rsidRPr="00CF7E9A" w:rsidRDefault="00DB3D6E" w:rsidP="00DB3D6E">
            <w:pPr>
              <w:spacing w:line="240" w:lineRule="exact"/>
              <w:ind w:firstLineChars="0" w:firstLine="0"/>
              <w:rPr>
                <w:color w:val="auto"/>
                <w:spacing w:val="-12"/>
              </w:rPr>
            </w:pPr>
          </w:p>
        </w:tc>
      </w:tr>
      <w:tr w:rsidR="00CF7E9A" w:rsidRPr="00CF7E9A" w14:paraId="34F2302F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001F843C" w14:textId="2C015C57" w:rsidR="00546E65" w:rsidRPr="00CF7E9A" w:rsidRDefault="00546E65" w:rsidP="00546E6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5" w:right="60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45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ab/>
              <w:t>國立臺灣戲曲學院校務基金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4209589" w14:textId="77777777" w:rsidR="00546E65" w:rsidRPr="00CF7E9A" w:rsidRDefault="00546E65" w:rsidP="00546E65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1159B44" w14:textId="77777777" w:rsidR="00546E65" w:rsidRPr="00CF7E9A" w:rsidRDefault="00546E65" w:rsidP="00546E65">
            <w:pPr>
              <w:spacing w:line="240" w:lineRule="exact"/>
              <w:ind w:firstLineChars="0" w:firstLine="0"/>
              <w:rPr>
                <w:color w:val="auto"/>
                <w:spacing w:val="-12"/>
              </w:rPr>
            </w:pPr>
          </w:p>
        </w:tc>
      </w:tr>
      <w:tr w:rsidR="00CF7E9A" w:rsidRPr="00CF7E9A" w14:paraId="509EF2E9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734CC7B4" w14:textId="442AC7C9" w:rsidR="004A5DA0" w:rsidRPr="00CF7E9A" w:rsidRDefault="004A5DA0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5" w:right="60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46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ab/>
            </w:r>
            <w:r w:rsidRPr="00CF7E9A">
              <w:rPr>
                <w:rFonts w:hint="eastAsia"/>
                <w:noProof/>
                <w:color w:val="auto"/>
                <w:spacing w:val="-30"/>
              </w:rPr>
              <w:t>國立臺南護理專科學校校務基金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3962E30" w14:textId="77777777" w:rsidR="004A5DA0" w:rsidRPr="00CF7E9A" w:rsidRDefault="004A5DA0" w:rsidP="00D25175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376D390" w14:textId="77777777" w:rsidR="004A5DA0" w:rsidRPr="00CF7E9A" w:rsidRDefault="004A5DA0" w:rsidP="00D25175">
            <w:pPr>
              <w:spacing w:line="240" w:lineRule="exact"/>
              <w:ind w:firstLineChars="0" w:firstLine="0"/>
              <w:rPr>
                <w:color w:val="auto"/>
                <w:spacing w:val="-12"/>
              </w:rPr>
            </w:pPr>
          </w:p>
        </w:tc>
      </w:tr>
      <w:tr w:rsidR="00CF7E9A" w:rsidRPr="00CF7E9A" w14:paraId="7EF6CCE7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7CD9A5F0" w14:textId="383F431C" w:rsidR="004A5DA0" w:rsidRPr="00CF7E9A" w:rsidRDefault="004A5DA0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0" w:right="48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47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ab/>
              <w:t>國立臺東專科學校校務基金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4BFEB76" w14:textId="77777777" w:rsidR="004A5DA0" w:rsidRPr="00CF7E9A" w:rsidRDefault="004A5DA0" w:rsidP="00D25175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1B8F0B3" w14:textId="77777777" w:rsidR="004A5DA0" w:rsidRPr="00CF7E9A" w:rsidRDefault="004A5DA0" w:rsidP="00D25175">
            <w:pPr>
              <w:spacing w:line="240" w:lineRule="exact"/>
              <w:ind w:firstLineChars="0" w:firstLine="0"/>
              <w:rPr>
                <w:color w:val="auto"/>
                <w:spacing w:val="-12"/>
              </w:rPr>
            </w:pPr>
          </w:p>
        </w:tc>
      </w:tr>
      <w:tr w:rsidR="00CF7E9A" w:rsidRPr="00CF7E9A" w14:paraId="6B5C13A5" w14:textId="77777777" w:rsidTr="00350196">
        <w:trPr>
          <w:trHeight w:val="527"/>
        </w:trPr>
        <w:tc>
          <w:tcPr>
            <w:tcW w:w="3663" w:type="dxa"/>
            <w:tcBorders>
              <w:top w:val="nil"/>
              <w:bottom w:val="nil"/>
            </w:tcBorders>
          </w:tcPr>
          <w:p w14:paraId="2439E1B1" w14:textId="77777777" w:rsidR="005E07BE" w:rsidRPr="00CF7E9A" w:rsidRDefault="005E07BE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5" w:right="60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CF7E9A">
              <w:rPr>
                <w:rFonts w:hint="eastAsia"/>
                <w:color w:val="auto"/>
              </w:rPr>
              <w:t>48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ab/>
            </w:r>
            <w:r w:rsidRPr="00CF7E9A">
              <w:rPr>
                <w:rFonts w:hint="eastAsia"/>
                <w:noProof/>
                <w:color w:val="auto"/>
                <w:spacing w:val="-30"/>
              </w:rPr>
              <w:t>國立臺灣大學附設醫院作業基金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B940D07" w14:textId="77777777" w:rsidR="005E07BE" w:rsidRPr="00CF7E9A" w:rsidRDefault="005E07BE" w:rsidP="00D25175">
            <w:pPr>
              <w:spacing w:line="240" w:lineRule="exact"/>
              <w:ind w:left="360" w:rightChars="15" w:right="36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(1)國立臺灣大學附設醫院雲林分院作業基金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9C4BB8E" w14:textId="77777777" w:rsidR="005E07BE" w:rsidRPr="00CF7E9A" w:rsidRDefault="005E07BE" w:rsidP="00D25175">
            <w:pPr>
              <w:spacing w:line="240" w:lineRule="exact"/>
              <w:ind w:firstLineChars="0" w:firstLine="0"/>
              <w:rPr>
                <w:color w:val="auto"/>
                <w:spacing w:val="-12"/>
              </w:rPr>
            </w:pPr>
          </w:p>
        </w:tc>
      </w:tr>
      <w:tr w:rsidR="00CF7E9A" w:rsidRPr="00CF7E9A" w14:paraId="58842972" w14:textId="77777777" w:rsidTr="00350196">
        <w:trPr>
          <w:trHeight w:val="527"/>
        </w:trPr>
        <w:tc>
          <w:tcPr>
            <w:tcW w:w="3663" w:type="dxa"/>
            <w:tcBorders>
              <w:top w:val="nil"/>
              <w:bottom w:val="nil"/>
            </w:tcBorders>
          </w:tcPr>
          <w:p w14:paraId="466A91B5" w14:textId="77777777" w:rsidR="005E07BE" w:rsidRPr="00CF7E9A" w:rsidRDefault="005E07BE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164B4D5" w14:textId="77777777" w:rsidR="005E07BE" w:rsidRPr="00CF7E9A" w:rsidRDefault="005E07BE" w:rsidP="00D25175">
            <w:pPr>
              <w:spacing w:line="240" w:lineRule="exact"/>
              <w:ind w:left="360" w:rightChars="15" w:right="36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(2)國立臺灣大學附設醫院北護分院作業基金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F7A0E52" w14:textId="77777777" w:rsidR="005E07BE" w:rsidRPr="00CF7E9A" w:rsidRDefault="005E07B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F804C9E" w14:textId="77777777" w:rsidTr="00350196">
        <w:trPr>
          <w:trHeight w:val="527"/>
        </w:trPr>
        <w:tc>
          <w:tcPr>
            <w:tcW w:w="3663" w:type="dxa"/>
            <w:tcBorders>
              <w:top w:val="nil"/>
              <w:bottom w:val="nil"/>
            </w:tcBorders>
          </w:tcPr>
          <w:p w14:paraId="6136CE98" w14:textId="77777777" w:rsidR="005E07BE" w:rsidRPr="00CF7E9A" w:rsidRDefault="005E07BE" w:rsidP="00D25175">
            <w:pPr>
              <w:widowControl w:val="0"/>
              <w:tabs>
                <w:tab w:val="left" w:pos="720"/>
              </w:tabs>
              <w:spacing w:line="220" w:lineRule="exact"/>
              <w:ind w:leftChars="265" w:left="636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EA08D04" w14:textId="77777777" w:rsidR="005E07BE" w:rsidRPr="00CF7E9A" w:rsidRDefault="005E07BE" w:rsidP="00D25175">
            <w:pPr>
              <w:spacing w:line="240" w:lineRule="exact"/>
              <w:ind w:left="360" w:rightChars="15" w:right="36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(3)國立臺灣大學附設醫院金山分院作業基金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04E863B" w14:textId="77777777" w:rsidR="005E07BE" w:rsidRPr="00CF7E9A" w:rsidRDefault="005E07BE" w:rsidP="00D25175">
            <w:pPr>
              <w:spacing w:line="22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7C5C5F8" w14:textId="77777777" w:rsidTr="00350196">
        <w:trPr>
          <w:trHeight w:val="527"/>
        </w:trPr>
        <w:tc>
          <w:tcPr>
            <w:tcW w:w="3663" w:type="dxa"/>
            <w:tcBorders>
              <w:top w:val="nil"/>
              <w:bottom w:val="nil"/>
            </w:tcBorders>
          </w:tcPr>
          <w:p w14:paraId="1808124E" w14:textId="77777777" w:rsidR="005E07BE" w:rsidRPr="00CF7E9A" w:rsidRDefault="005E07BE" w:rsidP="00D25175">
            <w:pPr>
              <w:widowControl w:val="0"/>
              <w:tabs>
                <w:tab w:val="left" w:pos="720"/>
              </w:tabs>
              <w:spacing w:line="220" w:lineRule="exact"/>
              <w:ind w:leftChars="265" w:left="636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8B30A10" w14:textId="77777777" w:rsidR="005E07BE" w:rsidRPr="00CF7E9A" w:rsidRDefault="005E07BE" w:rsidP="00057F31">
            <w:pPr>
              <w:spacing w:line="240" w:lineRule="exact"/>
              <w:ind w:left="360" w:rightChars="20" w:right="48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(4)國立臺灣大學附設醫院新竹臺大分院作業基金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795C57A" w14:textId="77777777" w:rsidR="005E07BE" w:rsidRPr="00CF7E9A" w:rsidRDefault="005E07BE" w:rsidP="00D25175">
            <w:pPr>
              <w:spacing w:line="22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5243BC9" w14:textId="77777777" w:rsidTr="00350196">
        <w:trPr>
          <w:trHeight w:val="522"/>
        </w:trPr>
        <w:tc>
          <w:tcPr>
            <w:tcW w:w="3663" w:type="dxa"/>
            <w:tcBorders>
              <w:top w:val="nil"/>
              <w:bottom w:val="nil"/>
            </w:tcBorders>
          </w:tcPr>
          <w:p w14:paraId="69487D1A" w14:textId="77777777" w:rsidR="005E07BE" w:rsidRPr="00CF7E9A" w:rsidRDefault="005E07BE" w:rsidP="00D25175">
            <w:pPr>
              <w:widowControl w:val="0"/>
              <w:tabs>
                <w:tab w:val="left" w:pos="720"/>
              </w:tabs>
              <w:spacing w:line="220" w:lineRule="exact"/>
              <w:ind w:leftChars="265" w:left="636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CF44FA0" w14:textId="77777777" w:rsidR="005E07BE" w:rsidRPr="00CF7E9A" w:rsidRDefault="005E07BE" w:rsidP="00057F31">
            <w:pPr>
              <w:spacing w:line="240" w:lineRule="exact"/>
              <w:ind w:left="360" w:rightChars="20" w:right="48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(5)國立臺灣大學附設醫院癌醫中心分院作業基金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39F664B" w14:textId="77777777" w:rsidR="005E07BE" w:rsidRPr="00CF7E9A" w:rsidRDefault="005E07BE" w:rsidP="00D25175">
            <w:pPr>
              <w:spacing w:line="22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227C25B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0A16877B" w14:textId="77777777" w:rsidR="005E07BE" w:rsidRPr="00CF7E9A" w:rsidRDefault="005E07BE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0" w:right="48" w:firstLineChars="0" w:firstLine="0"/>
              <w:jc w:val="distribute"/>
              <w:rPr>
                <w:b/>
                <w:color w:val="auto"/>
                <w:spacing w:val="-24"/>
              </w:rPr>
            </w:pPr>
            <w:r w:rsidRPr="00CF7E9A">
              <w:rPr>
                <w:rFonts w:hint="eastAsia"/>
                <w:color w:val="auto"/>
              </w:rPr>
              <w:t>49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ab/>
            </w:r>
            <w:r w:rsidRPr="00CF7E9A">
              <w:rPr>
                <w:rFonts w:hint="eastAsia"/>
                <w:noProof/>
                <w:color w:val="auto"/>
                <w:spacing w:val="-30"/>
                <w:w w:val="90"/>
              </w:rPr>
              <w:t>國立成功大學附設醫院作業基金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D583E18" w14:textId="77777777" w:rsidR="005E07BE" w:rsidRPr="00CF7E9A" w:rsidRDefault="005E07B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D52F256" w14:textId="77777777" w:rsidR="005E07BE" w:rsidRPr="00CF7E9A" w:rsidRDefault="005E07B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含斗六分院1個作業單位。</w:t>
            </w:r>
          </w:p>
        </w:tc>
      </w:tr>
      <w:tr w:rsidR="00CF7E9A" w:rsidRPr="00CF7E9A" w14:paraId="78BF6427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5A57F33A" w14:textId="77777777" w:rsidR="005E07BE" w:rsidRPr="00CF7E9A" w:rsidRDefault="005E07BE" w:rsidP="00796E2E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30" w:right="72" w:firstLineChars="0" w:firstLine="0"/>
              <w:jc w:val="distribute"/>
              <w:rPr>
                <w:noProof/>
                <w:color w:val="auto"/>
                <w:spacing w:val="-30"/>
              </w:rPr>
            </w:pPr>
            <w:r w:rsidRPr="00CF7E9A">
              <w:rPr>
                <w:rFonts w:hint="eastAsia"/>
                <w:color w:val="auto"/>
              </w:rPr>
              <w:t>50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CF7E9A">
              <w:rPr>
                <w:rFonts w:hint="eastAsia"/>
                <w:noProof/>
                <w:color w:val="auto"/>
              </w:rPr>
              <w:tab/>
            </w:r>
            <w:r w:rsidRPr="00CF7E9A">
              <w:rPr>
                <w:rFonts w:hint="eastAsia"/>
                <w:noProof/>
                <w:color w:val="auto"/>
                <w:spacing w:val="-40"/>
                <w:w w:val="90"/>
              </w:rPr>
              <w:t>國立陽明交通大學附設醫院作業基金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B1ACD8F" w14:textId="77777777" w:rsidR="005E07BE" w:rsidRPr="00CF7E9A" w:rsidRDefault="005E07B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E4CF0D1" w14:textId="77777777" w:rsidR="005E07BE" w:rsidRPr="00CF7E9A" w:rsidRDefault="005E07B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FE522F9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61723164" w14:textId="77777777" w:rsidR="005E07BE" w:rsidRPr="00CF7E9A" w:rsidRDefault="005E07BE" w:rsidP="00D25175">
            <w:pPr>
              <w:widowControl w:val="0"/>
              <w:tabs>
                <w:tab w:val="left" w:pos="720"/>
                <w:tab w:val="left" w:pos="929"/>
              </w:tabs>
              <w:spacing w:line="240" w:lineRule="exact"/>
              <w:ind w:leftChars="265" w:left="636" w:rightChars="20" w:right="48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51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>.</w:t>
            </w:r>
            <w:r w:rsidRPr="00CF7E9A">
              <w:rPr>
                <w:rFonts w:hint="eastAsia"/>
                <w:noProof/>
                <w:color w:val="auto"/>
                <w:spacing w:val="-24"/>
              </w:rPr>
              <w:tab/>
              <w:t>教育部所屬機構作業基金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4DDA1AA" w14:textId="77777777" w:rsidR="005E07BE" w:rsidRPr="00CF7E9A" w:rsidRDefault="005E07BE" w:rsidP="00D25175">
            <w:pPr>
              <w:spacing w:line="240" w:lineRule="exact"/>
              <w:ind w:left="336" w:hangingChars="150" w:hanging="336"/>
              <w:rPr>
                <w:color w:val="auto"/>
                <w:spacing w:val="-8"/>
              </w:rPr>
            </w:pPr>
            <w:r w:rsidRPr="00CF7E9A">
              <w:rPr>
                <w:rFonts w:hint="eastAsia"/>
                <w:color w:val="auto"/>
                <w:spacing w:val="-8"/>
              </w:rPr>
              <w:t>(1)國立自然科學博物館作業基金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58FFCE0" w14:textId="77777777" w:rsidR="005E07BE" w:rsidRPr="00CF7E9A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650E34C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047B7F34" w14:textId="77777777" w:rsidR="005E07BE" w:rsidRPr="00CF7E9A" w:rsidRDefault="005E07BE" w:rsidP="00D25175">
            <w:pPr>
              <w:widowControl w:val="0"/>
              <w:tabs>
                <w:tab w:val="left" w:pos="720"/>
                <w:tab w:val="left" w:pos="969"/>
              </w:tabs>
              <w:spacing w:line="240" w:lineRule="exact"/>
              <w:ind w:leftChars="265" w:left="636" w:rightChars="20" w:right="48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0CBB214" w14:textId="77777777" w:rsidR="005E07BE" w:rsidRPr="00CF7E9A" w:rsidRDefault="005E07BE" w:rsidP="00D25175">
            <w:pPr>
              <w:spacing w:line="240" w:lineRule="exact"/>
              <w:ind w:left="336" w:hangingChars="150" w:hanging="336"/>
              <w:rPr>
                <w:color w:val="auto"/>
                <w:spacing w:val="-8"/>
              </w:rPr>
            </w:pPr>
            <w:r w:rsidRPr="00CF7E9A">
              <w:rPr>
                <w:color w:val="auto"/>
                <w:spacing w:val="-8"/>
              </w:rPr>
              <w:t>(2)國立科學工藝博物館作業基金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17B67FA" w14:textId="77777777" w:rsidR="005E07BE" w:rsidRPr="00CF7E9A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7BB8CDF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082CAFA8" w14:textId="77777777" w:rsidR="005E07BE" w:rsidRPr="00CF7E9A" w:rsidRDefault="005E07BE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55B79BA" w14:textId="77777777" w:rsidR="005E07BE" w:rsidRPr="00CF7E9A" w:rsidRDefault="005E07BE" w:rsidP="00D25175">
            <w:pPr>
              <w:spacing w:line="240" w:lineRule="exact"/>
              <w:ind w:left="336" w:hangingChars="150" w:hanging="336"/>
              <w:rPr>
                <w:color w:val="auto"/>
                <w:spacing w:val="-8"/>
              </w:rPr>
            </w:pPr>
            <w:r w:rsidRPr="00CF7E9A">
              <w:rPr>
                <w:rFonts w:hint="eastAsia"/>
                <w:color w:val="auto"/>
                <w:spacing w:val="-8"/>
              </w:rPr>
              <w:t>(3)國立海洋生物博物館作業基金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159A92B" w14:textId="77777777" w:rsidR="005E07BE" w:rsidRPr="00CF7E9A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1DF3CC4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31180DF8" w14:textId="77777777" w:rsidR="005E07BE" w:rsidRPr="00CF7E9A" w:rsidRDefault="005E07BE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2DCBD76" w14:textId="77777777" w:rsidR="005E07BE" w:rsidRPr="00CF7E9A" w:rsidRDefault="005E07BE" w:rsidP="00D25175">
            <w:pPr>
              <w:spacing w:line="240" w:lineRule="exact"/>
              <w:ind w:left="336" w:hangingChars="150" w:hanging="336"/>
              <w:rPr>
                <w:color w:val="auto"/>
                <w:spacing w:val="-8"/>
              </w:rPr>
            </w:pPr>
            <w:r w:rsidRPr="00CF7E9A">
              <w:rPr>
                <w:rFonts w:hint="eastAsia"/>
                <w:color w:val="auto"/>
                <w:spacing w:val="-8"/>
              </w:rPr>
              <w:t>(4)國立臺灣科學教育館作業基金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95D0D97" w14:textId="77777777" w:rsidR="005E07BE" w:rsidRPr="00CF7E9A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B241AEB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5C2AECB0" w14:textId="77777777" w:rsidR="005E07BE" w:rsidRPr="00CF7E9A" w:rsidRDefault="005E07BE" w:rsidP="00D25175">
            <w:pPr>
              <w:widowControl w:val="0"/>
              <w:tabs>
                <w:tab w:val="left" w:pos="720"/>
              </w:tabs>
              <w:spacing w:line="240" w:lineRule="exact"/>
              <w:ind w:leftChars="265" w:left="636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5C712B2" w14:textId="77777777" w:rsidR="005E07BE" w:rsidRPr="00CF7E9A" w:rsidRDefault="005E07BE" w:rsidP="00D25175">
            <w:pPr>
              <w:spacing w:line="240" w:lineRule="exact"/>
              <w:ind w:left="336" w:hangingChars="150" w:hanging="336"/>
              <w:jc w:val="left"/>
              <w:rPr>
                <w:color w:val="auto"/>
                <w:spacing w:val="-8"/>
              </w:rPr>
            </w:pPr>
            <w:r w:rsidRPr="00CF7E9A">
              <w:rPr>
                <w:rFonts w:hint="eastAsia"/>
                <w:color w:val="auto"/>
                <w:spacing w:val="-8"/>
              </w:rPr>
              <w:t xml:space="preserve">(5)國立臺灣圖書館作業基金 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125330B" w14:textId="77777777" w:rsidR="005E07BE" w:rsidRPr="00CF7E9A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0F1843F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73296ED4" w14:textId="77777777" w:rsidR="005E07BE" w:rsidRPr="00CF7E9A" w:rsidRDefault="005E07BE" w:rsidP="00D25175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0" w:right="48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78DA378" w14:textId="77777777" w:rsidR="005E07BE" w:rsidRPr="00CF7E9A" w:rsidRDefault="005E07BE" w:rsidP="00D25175">
            <w:pPr>
              <w:spacing w:line="240" w:lineRule="exact"/>
              <w:ind w:firstLineChars="0" w:firstLine="0"/>
              <w:rPr>
                <w:color w:val="auto"/>
                <w:spacing w:val="-8"/>
              </w:rPr>
            </w:pPr>
            <w:r w:rsidRPr="00CF7E9A">
              <w:rPr>
                <w:rFonts w:hint="eastAsia"/>
                <w:color w:val="auto"/>
                <w:spacing w:val="-8"/>
              </w:rPr>
              <w:t>(</w:t>
            </w:r>
            <w:r w:rsidRPr="00CF7E9A">
              <w:rPr>
                <w:color w:val="auto"/>
                <w:spacing w:val="-8"/>
              </w:rPr>
              <w:t>6</w:t>
            </w:r>
            <w:r w:rsidRPr="00CF7E9A">
              <w:rPr>
                <w:rFonts w:hint="eastAsia"/>
                <w:color w:val="auto"/>
                <w:spacing w:val="-8"/>
              </w:rPr>
              <w:t>)國立海洋科技博物館作業基金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FC4EE2A" w14:textId="77777777" w:rsidR="005E07BE" w:rsidRPr="00CF7E9A" w:rsidRDefault="005E07B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CFA65A4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3C6B2733" w14:textId="77777777" w:rsidR="005E07BE" w:rsidRPr="00CF7E9A" w:rsidRDefault="005E07BE" w:rsidP="00EA0E28">
            <w:pPr>
              <w:widowControl w:val="0"/>
              <w:tabs>
                <w:tab w:val="left" w:pos="920"/>
              </w:tabs>
              <w:spacing w:line="240" w:lineRule="exact"/>
              <w:ind w:leftChars="265" w:left="636" w:rightChars="2" w:right="5" w:firstLineChars="0" w:firstLine="0"/>
              <w:rPr>
                <w:color w:val="auto"/>
                <w:spacing w:val="-12"/>
              </w:rPr>
            </w:pPr>
            <w:r w:rsidRPr="00CF7E9A">
              <w:rPr>
                <w:color w:val="auto"/>
              </w:rPr>
              <w:t>52</w:t>
            </w:r>
            <w:r w:rsidRPr="00CF7E9A">
              <w:rPr>
                <w:rFonts w:hint="eastAsia"/>
                <w:color w:val="auto"/>
              </w:rPr>
              <w:t>.</w:t>
            </w:r>
            <w:r w:rsidRPr="00CF7E9A">
              <w:rPr>
                <w:color w:val="auto"/>
                <w:spacing w:val="-10"/>
              </w:rPr>
              <w:tab/>
            </w:r>
            <w:r w:rsidRPr="00CF7E9A">
              <w:rPr>
                <w:rFonts w:hint="eastAsia"/>
                <w:color w:val="auto"/>
                <w:spacing w:val="-12"/>
              </w:rPr>
              <w:t>國立高級中等學校校務基金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5CB9FD9" w14:textId="77777777" w:rsidR="005E07BE" w:rsidRPr="00CF7E9A" w:rsidRDefault="005E07BE" w:rsidP="00EA0E28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FC03D3F" w14:textId="77777777" w:rsidR="005E07BE" w:rsidRPr="00CF7E9A" w:rsidRDefault="005E07BE" w:rsidP="00EA0E28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含國立宜蘭高級中學等</w:t>
            </w:r>
            <w:r w:rsidRPr="00CF7E9A">
              <w:rPr>
                <w:color w:val="auto"/>
              </w:rPr>
              <w:t>145個作業單位。（</w:t>
            </w:r>
            <w:proofErr w:type="gramStart"/>
            <w:r w:rsidRPr="00CF7E9A">
              <w:rPr>
                <w:color w:val="auto"/>
              </w:rPr>
              <w:t>註</w:t>
            </w:r>
            <w:proofErr w:type="gramEnd"/>
            <w:r w:rsidRPr="00CF7E9A">
              <w:rPr>
                <w:color w:val="auto"/>
              </w:rPr>
              <w:t>3）</w:t>
            </w:r>
          </w:p>
        </w:tc>
      </w:tr>
      <w:tr w:rsidR="00CF7E9A" w:rsidRPr="00CF7E9A" w14:paraId="037E762F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1D1A108F" w14:textId="77777777" w:rsidR="005E07BE" w:rsidRPr="00CF7E9A" w:rsidRDefault="005E07BE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(五)法務部主管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BF9F879" w14:textId="77777777" w:rsidR="005E07BE" w:rsidRPr="00CF7E9A" w:rsidRDefault="005E07BE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FBDE81E" w14:textId="77777777" w:rsidR="005E07BE" w:rsidRPr="00CF7E9A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6A3BA69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25888DCB" w14:textId="77777777" w:rsidR="005E07BE" w:rsidRPr="00CF7E9A" w:rsidRDefault="005E07B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noProof/>
                <w:color w:val="auto"/>
              </w:rPr>
              <w:t>法務部矯正機關作業基金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2B45860" w14:textId="77777777" w:rsidR="005E07BE" w:rsidRPr="00CF7E9A" w:rsidRDefault="005E07BE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BAF141E" w14:textId="77777777" w:rsidR="005E07BE" w:rsidRPr="00CF7E9A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含法務部矯正署臺北監獄等46個作業單位。(註4)</w:t>
            </w:r>
          </w:p>
        </w:tc>
      </w:tr>
      <w:tr w:rsidR="00CF7E9A" w:rsidRPr="00CF7E9A" w14:paraId="2368A472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32333420" w14:textId="77777777" w:rsidR="005E07BE" w:rsidRPr="00CF7E9A" w:rsidRDefault="005E07BE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(六)經濟部主管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1636B44" w14:textId="77777777" w:rsidR="005E07BE" w:rsidRPr="00CF7E9A" w:rsidRDefault="005E07BE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E170006" w14:textId="77777777" w:rsidR="005E07BE" w:rsidRPr="00CF7E9A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2058975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00798116" w14:textId="77777777" w:rsidR="005E07BE" w:rsidRPr="00CF7E9A" w:rsidRDefault="005E07BE" w:rsidP="0093137A">
            <w:pPr>
              <w:pStyle w:val="afc"/>
              <w:numPr>
                <w:ilvl w:val="0"/>
                <w:numId w:val="11"/>
              </w:numPr>
              <w:tabs>
                <w:tab w:val="left" w:pos="720"/>
              </w:tabs>
              <w:overflowPunct w:val="0"/>
              <w:spacing w:line="240" w:lineRule="exact"/>
              <w:ind w:leftChars="310" w:left="744" w:rightChars="2" w:right="5" w:firstLine="0"/>
              <w:jc w:val="distribute"/>
              <w:rPr>
                <w:rFonts w:ascii="標楷體" w:hAnsi="標楷體"/>
                <w:color w:val="auto"/>
              </w:rPr>
            </w:pPr>
            <w:r w:rsidRPr="00CF7E9A">
              <w:rPr>
                <w:rFonts w:ascii="標楷體" w:hAnsi="標楷體" w:hint="eastAsia"/>
                <w:color w:val="auto"/>
              </w:rPr>
              <w:t>經濟作業基金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059CA09" w14:textId="77777777" w:rsidR="005E07BE" w:rsidRPr="00CF7E9A" w:rsidRDefault="005E07BE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(1)科技產業園區作業基金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FA89915" w14:textId="77777777" w:rsidR="005E07BE" w:rsidRPr="00CF7E9A" w:rsidRDefault="005E07BE" w:rsidP="00D25175">
            <w:pPr>
              <w:keepNext/>
              <w:tabs>
                <w:tab w:val="left" w:pos="2132"/>
              </w:tabs>
              <w:spacing w:line="240" w:lineRule="exact"/>
              <w:ind w:rightChars="11" w:right="26" w:firstLineChars="0" w:firstLine="0"/>
              <w:rPr>
                <w:b/>
                <w:color w:val="auto"/>
                <w:spacing w:val="-4"/>
              </w:rPr>
            </w:pPr>
          </w:p>
        </w:tc>
      </w:tr>
      <w:tr w:rsidR="00CF7E9A" w:rsidRPr="00CF7E9A" w14:paraId="6243217F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49770447" w14:textId="77777777" w:rsidR="005E07BE" w:rsidRPr="00CF7E9A" w:rsidRDefault="005E07BE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center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5EBE92A" w14:textId="77777777" w:rsidR="005E07BE" w:rsidRPr="00CF7E9A" w:rsidRDefault="005E07BE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(2)產業園區開發管理基金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65CD422" w14:textId="653BDAB9" w:rsidR="005E07BE" w:rsidRPr="00CF7E9A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  <w:spacing w:val="-4"/>
              </w:rPr>
            </w:pPr>
            <w:r w:rsidRPr="00CF7E9A">
              <w:rPr>
                <w:rFonts w:hint="eastAsia"/>
                <w:noProof/>
                <w:color w:val="auto"/>
                <w:spacing w:val="-8"/>
              </w:rPr>
              <w:t>含觀音</w:t>
            </w:r>
            <w:r w:rsidR="002F5AC4" w:rsidRPr="00CF7E9A">
              <w:rPr>
                <w:rFonts w:hint="eastAsia"/>
                <w:noProof/>
                <w:color w:val="auto"/>
                <w:spacing w:val="-8"/>
              </w:rPr>
              <w:t>（兼管觀塘工業專用港）</w:t>
            </w:r>
            <w:r w:rsidR="00A72227" w:rsidRPr="00CF7E9A">
              <w:rPr>
                <w:rFonts w:hint="eastAsia"/>
                <w:noProof/>
                <w:color w:val="auto"/>
                <w:spacing w:val="-8"/>
              </w:rPr>
              <w:t>產業園</w:t>
            </w:r>
            <w:r w:rsidRPr="00CF7E9A">
              <w:rPr>
                <w:rFonts w:hint="eastAsia"/>
                <w:noProof/>
                <w:color w:val="auto"/>
                <w:spacing w:val="-8"/>
              </w:rPr>
              <w:t>區服務中心等47個</w:t>
            </w:r>
            <w:r w:rsidRPr="00CF7E9A">
              <w:rPr>
                <w:rFonts w:hint="eastAsia"/>
                <w:noProof/>
                <w:color w:val="auto"/>
              </w:rPr>
              <w:t>作業單位。</w:t>
            </w:r>
            <w:r w:rsidRPr="00CF7E9A">
              <w:rPr>
                <w:rFonts w:hint="eastAsia"/>
                <w:noProof/>
                <w:color w:val="auto"/>
                <w:spacing w:val="-4"/>
              </w:rPr>
              <w:t>（註5）</w:t>
            </w:r>
          </w:p>
        </w:tc>
      </w:tr>
      <w:tr w:rsidR="00CF7E9A" w:rsidRPr="00CF7E9A" w14:paraId="3B1F972F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4468FCCC" w14:textId="77777777" w:rsidR="005E07BE" w:rsidRPr="00CF7E9A" w:rsidRDefault="005E07BE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2.</w:t>
            </w:r>
            <w:r w:rsidRPr="00CF7E9A">
              <w:rPr>
                <w:rFonts w:hint="eastAsia"/>
                <w:noProof/>
                <w:color w:val="auto"/>
              </w:rPr>
              <w:tab/>
              <w:t>水資源作業基金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AB6FB06" w14:textId="77777777" w:rsidR="005E07BE" w:rsidRPr="00CF7E9A" w:rsidRDefault="005E07BE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溫泉事業發展基金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8C8D1A6" w14:textId="04C089DC" w:rsidR="005E07BE" w:rsidRPr="00CF7E9A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color w:val="auto"/>
                <w:spacing w:val="8"/>
              </w:rPr>
              <w:t>含北區、中區、南區</w:t>
            </w:r>
            <w:r w:rsidR="00E37ECC">
              <w:rPr>
                <w:rFonts w:hint="eastAsia"/>
                <w:color w:val="auto"/>
                <w:spacing w:val="8"/>
              </w:rPr>
              <w:t>水資源分署</w:t>
            </w:r>
            <w:r w:rsidRPr="00CF7E9A">
              <w:rPr>
                <w:rFonts w:hint="eastAsia"/>
                <w:color w:val="auto"/>
                <w:spacing w:val="8"/>
              </w:rPr>
              <w:t>等3個作業單位</w:t>
            </w:r>
            <w:r w:rsidRPr="00CF7E9A">
              <w:rPr>
                <w:rFonts w:hint="eastAsia"/>
                <w:color w:val="auto"/>
              </w:rPr>
              <w:t>。</w:t>
            </w:r>
          </w:p>
        </w:tc>
      </w:tr>
      <w:tr w:rsidR="00CF7E9A" w:rsidRPr="00CF7E9A" w14:paraId="0CB87550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nil"/>
            </w:tcBorders>
          </w:tcPr>
          <w:p w14:paraId="45F7C3A9" w14:textId="77777777" w:rsidR="005E07BE" w:rsidRPr="00CF7E9A" w:rsidRDefault="005E07BE" w:rsidP="00D25175">
            <w:pPr>
              <w:spacing w:line="246" w:lineRule="exact"/>
              <w:ind w:leftChars="100" w:left="480" w:firstLineChars="0" w:hanging="24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noProof/>
                <w:color w:val="auto"/>
              </w:rPr>
              <w:t>(七)交通部主管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D19FF36" w14:textId="77777777" w:rsidR="005E07BE" w:rsidRPr="00CF7E9A" w:rsidRDefault="005E07BE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960AC21" w14:textId="77777777" w:rsidR="005E07BE" w:rsidRPr="00CF7E9A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CF7E9A" w:rsidRPr="00CF7E9A" w14:paraId="56887737" w14:textId="77777777" w:rsidTr="00350196">
        <w:trPr>
          <w:trHeight w:val="363"/>
        </w:trPr>
        <w:tc>
          <w:tcPr>
            <w:tcW w:w="3663" w:type="dxa"/>
            <w:tcBorders>
              <w:top w:val="nil"/>
              <w:bottom w:val="single" w:sz="8" w:space="0" w:color="auto"/>
            </w:tcBorders>
          </w:tcPr>
          <w:p w14:paraId="1B793357" w14:textId="77777777" w:rsidR="005E07BE" w:rsidRPr="00CF7E9A" w:rsidRDefault="005E07BE" w:rsidP="00D25175">
            <w:pPr>
              <w:spacing w:line="240" w:lineRule="exact"/>
              <w:ind w:leftChars="300" w:left="720" w:firstLineChars="0" w:firstLine="0"/>
              <w:jc w:val="distribute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交通作業基金</w:t>
            </w:r>
          </w:p>
        </w:tc>
        <w:tc>
          <w:tcPr>
            <w:tcW w:w="3345" w:type="dxa"/>
            <w:tcBorders>
              <w:top w:val="nil"/>
              <w:bottom w:val="single" w:sz="8" w:space="0" w:color="auto"/>
            </w:tcBorders>
          </w:tcPr>
          <w:p w14:paraId="13B349B4" w14:textId="77777777" w:rsidR="005E07BE" w:rsidRPr="00CF7E9A" w:rsidRDefault="005E07BE" w:rsidP="00D25175">
            <w:pPr>
              <w:spacing w:line="240" w:lineRule="exact"/>
              <w:ind w:left="360" w:hangingChars="150" w:hanging="36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(1)民航事業作業基金</w:t>
            </w:r>
          </w:p>
        </w:tc>
        <w:tc>
          <w:tcPr>
            <w:tcW w:w="3192" w:type="dxa"/>
            <w:tcBorders>
              <w:top w:val="nil"/>
              <w:bottom w:val="single" w:sz="8" w:space="0" w:color="auto"/>
            </w:tcBorders>
          </w:tcPr>
          <w:p w14:paraId="2A24882A" w14:textId="50E2597C" w:rsidR="005E07BE" w:rsidRPr="00CF7E9A" w:rsidRDefault="005E07B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  <w:spacing w:val="12"/>
              </w:rPr>
            </w:pPr>
            <w:r w:rsidRPr="00CF7E9A">
              <w:rPr>
                <w:rFonts w:hint="eastAsia"/>
                <w:color w:val="auto"/>
                <w:spacing w:val="4"/>
              </w:rPr>
              <w:t>含民用航空局所屬</w:t>
            </w:r>
            <w:proofErr w:type="gramStart"/>
            <w:r w:rsidRPr="00CF7E9A">
              <w:rPr>
                <w:rFonts w:hint="eastAsia"/>
                <w:color w:val="auto"/>
                <w:spacing w:val="4"/>
              </w:rPr>
              <w:t>臺</w:t>
            </w:r>
            <w:proofErr w:type="gramEnd"/>
            <w:r w:rsidRPr="00CF7E9A">
              <w:rPr>
                <w:rFonts w:hint="eastAsia"/>
                <w:color w:val="auto"/>
                <w:spacing w:val="4"/>
              </w:rPr>
              <w:t>北國際航空站等11個作業單位。</w:t>
            </w:r>
            <w:r w:rsidRPr="00CF7E9A">
              <w:rPr>
                <w:rFonts w:hint="eastAsia"/>
                <w:color w:val="auto"/>
              </w:rPr>
              <w:t>（</w:t>
            </w:r>
            <w:proofErr w:type="gramStart"/>
            <w:r w:rsidRPr="00CF7E9A">
              <w:rPr>
                <w:rFonts w:hint="eastAsia"/>
                <w:color w:val="auto"/>
              </w:rPr>
              <w:t>註</w:t>
            </w:r>
            <w:proofErr w:type="gramEnd"/>
            <w:r w:rsidRPr="00CF7E9A">
              <w:rPr>
                <w:rFonts w:hint="eastAsia"/>
                <w:color w:val="auto"/>
              </w:rPr>
              <w:t>6）</w:t>
            </w:r>
          </w:p>
        </w:tc>
      </w:tr>
    </w:tbl>
    <w:p w14:paraId="6F546248" w14:textId="70B7F019" w:rsidR="00B87129" w:rsidRPr="00CF7E9A" w:rsidRDefault="00B87129" w:rsidP="001134C8">
      <w:pPr>
        <w:pStyle w:val="3T010116P"/>
        <w:overflowPunct w:val="0"/>
        <w:ind w:leftChars="1195" w:left="2868"/>
        <w:jc w:val="left"/>
        <w:rPr>
          <w:rFonts w:cs="Times New Roman"/>
          <w:b w:val="0"/>
          <w:bCs/>
          <w:color w:val="auto"/>
          <w:spacing w:val="0"/>
          <w:szCs w:val="32"/>
          <w:u w:val="none"/>
        </w:rPr>
      </w:pPr>
      <w:r w:rsidRPr="00CF7E9A">
        <w:rPr>
          <w:rFonts w:hint="eastAsia"/>
          <w:color w:val="auto"/>
          <w:spacing w:val="0"/>
        </w:rPr>
        <w:lastRenderedPageBreak/>
        <w:t xml:space="preserve">　</w:t>
      </w:r>
      <w:r w:rsidR="008960D9" w:rsidRPr="00CF7E9A">
        <w:rPr>
          <w:rFonts w:hint="eastAsia"/>
          <w:color w:val="auto"/>
          <w:spacing w:val="0"/>
        </w:rPr>
        <w:t>伍</w:t>
      </w:r>
      <w:r w:rsidRPr="00CF7E9A">
        <w:rPr>
          <w:rFonts w:hint="eastAsia"/>
          <w:color w:val="auto"/>
          <w:spacing w:val="0"/>
        </w:rPr>
        <w:t xml:space="preserve">、各基金所屬單位一覽表　</w:t>
      </w:r>
      <w:r w:rsidR="00873057" w:rsidRPr="00CF7E9A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（續）</w:t>
      </w:r>
    </w:p>
    <w:p w14:paraId="134B5E4B" w14:textId="32251F8B" w:rsidR="00B87129" w:rsidRPr="00CF7E9A" w:rsidRDefault="00B87129" w:rsidP="00D25175">
      <w:pPr>
        <w:pStyle w:val="3T0201"/>
        <w:overflowPunct w:val="0"/>
        <w:spacing w:before="72" w:afterLines="20" w:after="72"/>
        <w:jc w:val="center"/>
        <w:rPr>
          <w:color w:val="auto"/>
        </w:rPr>
      </w:pPr>
      <w:r w:rsidRPr="00CF7E9A">
        <w:rPr>
          <w:rFonts w:hint="eastAsia"/>
          <w:color w:val="auto"/>
        </w:rPr>
        <w:t>中華民國</w:t>
      </w:r>
      <w:proofErr w:type="gramStart"/>
      <w:r w:rsidR="00D94C16" w:rsidRPr="00CF7E9A">
        <w:rPr>
          <w:rFonts w:hint="eastAsia"/>
          <w:color w:val="auto"/>
        </w:rPr>
        <w:t>114</w:t>
      </w:r>
      <w:proofErr w:type="gramEnd"/>
      <w:r w:rsidR="00D94C16" w:rsidRPr="00CF7E9A">
        <w:rPr>
          <w:rFonts w:hint="eastAsia"/>
          <w:color w:val="auto"/>
        </w:rPr>
        <w:t>年度</w:t>
      </w:r>
    </w:p>
    <w:tbl>
      <w:tblPr>
        <w:tblW w:w="10200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3"/>
        <w:gridCol w:w="3345"/>
        <w:gridCol w:w="3192"/>
      </w:tblGrid>
      <w:tr w:rsidR="00CF7E9A" w:rsidRPr="00CF7E9A" w14:paraId="7D76BD65" w14:textId="77777777" w:rsidTr="001059BF">
        <w:trPr>
          <w:trHeight w:hRule="exact" w:val="680"/>
          <w:tblHeader/>
        </w:trPr>
        <w:tc>
          <w:tcPr>
            <w:tcW w:w="366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6D19B8" w14:textId="77777777" w:rsidR="00BF3463" w:rsidRPr="00CF7E9A" w:rsidRDefault="00BF3463" w:rsidP="00D25175">
            <w:pPr>
              <w:tabs>
                <w:tab w:val="left" w:pos="720"/>
              </w:tabs>
              <w:snapToGrid w:val="0"/>
              <w:ind w:left="57" w:right="62" w:firstLineChars="0" w:firstLine="0"/>
              <w:jc w:val="distribute"/>
              <w:rPr>
                <w:rFonts w:cs="Times New Roman"/>
                <w:color w:val="auto"/>
              </w:rPr>
            </w:pPr>
            <w:r w:rsidRPr="00CF7E9A">
              <w:rPr>
                <w:rFonts w:cs="Times New Roman" w:hint="eastAsia"/>
                <w:color w:val="auto"/>
              </w:rPr>
              <w:t>基金單位</w:t>
            </w:r>
          </w:p>
        </w:tc>
        <w:tc>
          <w:tcPr>
            <w:tcW w:w="334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8083B4" w14:textId="77777777" w:rsidR="00BF3463" w:rsidRPr="00CF7E9A" w:rsidRDefault="00BF3463" w:rsidP="00D25175">
            <w:pPr>
              <w:snapToGrid w:val="0"/>
              <w:ind w:leftChars="15" w:left="36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CF7E9A">
              <w:rPr>
                <w:rFonts w:cs="Times New Roman" w:hint="eastAsia"/>
                <w:color w:val="auto"/>
              </w:rPr>
              <w:t>分預算單位</w:t>
            </w:r>
          </w:p>
        </w:tc>
        <w:tc>
          <w:tcPr>
            <w:tcW w:w="31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64984C0" w14:textId="77777777" w:rsidR="00BF3463" w:rsidRPr="00CF7E9A" w:rsidRDefault="00BF3463" w:rsidP="00D25175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CF7E9A">
              <w:rPr>
                <w:rFonts w:cs="Times New Roman" w:hint="eastAsia"/>
                <w:color w:val="auto"/>
              </w:rPr>
              <w:t>作業單位</w:t>
            </w:r>
          </w:p>
        </w:tc>
      </w:tr>
      <w:tr w:rsidR="00CF7E9A" w:rsidRPr="00CF7E9A" w14:paraId="1E4FD0A4" w14:textId="77777777" w:rsidTr="009C13CD">
        <w:trPr>
          <w:trHeight w:val="737"/>
        </w:trPr>
        <w:tc>
          <w:tcPr>
            <w:tcW w:w="3663" w:type="dxa"/>
            <w:tcBorders>
              <w:top w:val="nil"/>
              <w:bottom w:val="nil"/>
            </w:tcBorders>
          </w:tcPr>
          <w:p w14:paraId="42B1CA80" w14:textId="77777777" w:rsidR="009C13CD" w:rsidRPr="00CF7E9A" w:rsidRDefault="009C13CD" w:rsidP="009C13CD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9B26F83" w14:textId="683E9002" w:rsidR="009C13CD" w:rsidRPr="00CF7E9A" w:rsidRDefault="009C13CD" w:rsidP="009C13CD">
            <w:pPr>
              <w:spacing w:line="240" w:lineRule="exact"/>
              <w:ind w:left="360" w:rightChars="10" w:right="24" w:hangingChars="150" w:hanging="360"/>
              <w:rPr>
                <w:noProof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(2)國道公路建設管理基金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D6CB45B" w14:textId="43279C7B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  <w:spacing w:val="10"/>
              </w:rPr>
            </w:pPr>
            <w:r w:rsidRPr="00CF7E9A">
              <w:rPr>
                <w:rFonts w:hint="eastAsia"/>
                <w:color w:val="auto"/>
                <w:spacing w:val="4"/>
              </w:rPr>
              <w:t>含高速公路局所屬北區養護工程分局等5個作業單位。</w:t>
            </w:r>
            <w:r w:rsidRPr="00CF7E9A">
              <w:rPr>
                <w:rFonts w:hint="eastAsia"/>
                <w:color w:val="auto"/>
                <w:spacing w:val="-8"/>
              </w:rPr>
              <w:t>（</w:t>
            </w:r>
            <w:proofErr w:type="gramStart"/>
            <w:r w:rsidRPr="00CF7E9A">
              <w:rPr>
                <w:rFonts w:hint="eastAsia"/>
                <w:color w:val="auto"/>
                <w:spacing w:val="-8"/>
              </w:rPr>
              <w:t>註</w:t>
            </w:r>
            <w:proofErr w:type="gramEnd"/>
            <w:r w:rsidRPr="00CF7E9A">
              <w:rPr>
                <w:rFonts w:hint="eastAsia"/>
                <w:color w:val="auto"/>
                <w:spacing w:val="-8"/>
              </w:rPr>
              <w:t>7）</w:t>
            </w:r>
          </w:p>
        </w:tc>
      </w:tr>
      <w:tr w:rsidR="00CF7E9A" w:rsidRPr="00CF7E9A" w14:paraId="6CCE4395" w14:textId="77777777" w:rsidTr="009C13CD">
        <w:trPr>
          <w:trHeight w:val="340"/>
        </w:trPr>
        <w:tc>
          <w:tcPr>
            <w:tcW w:w="3663" w:type="dxa"/>
            <w:tcBorders>
              <w:top w:val="nil"/>
              <w:bottom w:val="nil"/>
            </w:tcBorders>
          </w:tcPr>
          <w:p w14:paraId="227A6B53" w14:textId="77777777" w:rsidR="009C13CD" w:rsidRPr="00CF7E9A" w:rsidRDefault="009C13CD" w:rsidP="009C13CD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D7405D9" w14:textId="61AAE8E8" w:rsidR="009C13CD" w:rsidRPr="00CF7E9A" w:rsidRDefault="009C13CD" w:rsidP="009C13CD">
            <w:pPr>
              <w:spacing w:line="240" w:lineRule="exact"/>
              <w:ind w:left="360" w:rightChars="10" w:right="24" w:hangingChars="150" w:hanging="360"/>
              <w:rPr>
                <w:noProof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(3)鐵道發展基金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7114699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  <w:spacing w:val="10"/>
              </w:rPr>
            </w:pPr>
          </w:p>
        </w:tc>
      </w:tr>
      <w:tr w:rsidR="00CF7E9A" w:rsidRPr="00CF7E9A" w14:paraId="263953F9" w14:textId="77777777" w:rsidTr="009C13CD">
        <w:trPr>
          <w:trHeight w:val="794"/>
        </w:trPr>
        <w:tc>
          <w:tcPr>
            <w:tcW w:w="3663" w:type="dxa"/>
            <w:tcBorders>
              <w:top w:val="nil"/>
              <w:bottom w:val="nil"/>
            </w:tcBorders>
          </w:tcPr>
          <w:p w14:paraId="02F3B8E3" w14:textId="77777777" w:rsidR="009C13CD" w:rsidRPr="00CF7E9A" w:rsidRDefault="009C13CD" w:rsidP="009C13CD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B0885C0" w14:textId="1F49DEEE" w:rsidR="009C13CD" w:rsidRPr="00CF7E9A" w:rsidRDefault="009C13CD" w:rsidP="009C13CD">
            <w:pPr>
              <w:spacing w:line="240" w:lineRule="exact"/>
              <w:ind w:left="360" w:rightChars="10" w:right="24" w:hangingChars="150" w:hanging="360"/>
              <w:rPr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(4)觀光發展基金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0FFF3D0" w14:textId="6FFA091B" w:rsidR="009C13CD" w:rsidRPr="00CF7E9A" w:rsidRDefault="009C13CD" w:rsidP="009C13CD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color w:val="auto"/>
                <w:spacing w:val="10"/>
              </w:rPr>
              <w:t>含觀光署所屬東北角及宜蘭海岸國家風景區管理處等</w:t>
            </w:r>
            <w:r w:rsidRPr="00CF7E9A">
              <w:rPr>
                <w:color w:val="auto"/>
                <w:spacing w:val="10"/>
              </w:rPr>
              <w:t>13</w:t>
            </w:r>
            <w:r w:rsidRPr="00CF7E9A">
              <w:rPr>
                <w:color w:val="auto"/>
              </w:rPr>
              <w:t>個</w:t>
            </w:r>
            <w:r w:rsidRPr="00CF7E9A">
              <w:rPr>
                <w:color w:val="auto"/>
                <w:spacing w:val="4"/>
              </w:rPr>
              <w:t>作業單位。</w:t>
            </w:r>
            <w:r w:rsidRPr="00CF7E9A">
              <w:rPr>
                <w:color w:val="auto"/>
              </w:rPr>
              <w:t>（</w:t>
            </w:r>
            <w:proofErr w:type="gramStart"/>
            <w:r w:rsidRPr="00CF7E9A">
              <w:rPr>
                <w:color w:val="auto"/>
              </w:rPr>
              <w:t>註</w:t>
            </w:r>
            <w:proofErr w:type="gramEnd"/>
            <w:r w:rsidRPr="00CF7E9A">
              <w:rPr>
                <w:rFonts w:hint="eastAsia"/>
                <w:color w:val="auto"/>
              </w:rPr>
              <w:t>8</w:t>
            </w:r>
            <w:r w:rsidRPr="00CF7E9A">
              <w:rPr>
                <w:color w:val="auto"/>
              </w:rPr>
              <w:t>）</w:t>
            </w:r>
          </w:p>
        </w:tc>
      </w:tr>
      <w:tr w:rsidR="00CF7E9A" w:rsidRPr="00CF7E9A" w14:paraId="3ADE79D5" w14:textId="77777777" w:rsidTr="009C13C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</w:tcPr>
          <w:p w14:paraId="7D94674D" w14:textId="77777777" w:rsidR="009C13CD" w:rsidRPr="00CF7E9A" w:rsidRDefault="009C13CD" w:rsidP="009C13CD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14BFD91" w14:textId="2128B5F3" w:rsidR="009C13CD" w:rsidRPr="00CF7E9A" w:rsidRDefault="009C13CD" w:rsidP="009C13CD">
            <w:pPr>
              <w:spacing w:line="240" w:lineRule="exact"/>
              <w:ind w:left="360" w:rightChars="10" w:right="24" w:hangingChars="150" w:hanging="360"/>
              <w:rPr>
                <w:color w:val="auto"/>
              </w:rPr>
            </w:pPr>
            <w:r w:rsidRPr="00CF7E9A">
              <w:rPr>
                <w:color w:val="auto"/>
              </w:rPr>
              <w:t>(5)</w:t>
            </w:r>
            <w:proofErr w:type="gramStart"/>
            <w:r w:rsidRPr="00CF7E9A">
              <w:rPr>
                <w:color w:val="auto"/>
                <w:spacing w:val="-17"/>
              </w:rPr>
              <w:t>臺鐵局</w:t>
            </w:r>
            <w:proofErr w:type="gramEnd"/>
            <w:r w:rsidRPr="00CF7E9A">
              <w:rPr>
                <w:color w:val="auto"/>
                <w:spacing w:val="-17"/>
              </w:rPr>
              <w:t>撥入資產及債務管理基金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B4B829D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CF7E9A" w:rsidRPr="00CF7E9A" w14:paraId="0E0CB7F9" w14:textId="77777777" w:rsidTr="009C13CD">
        <w:trPr>
          <w:trHeight w:val="283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14:paraId="4F4CD170" w14:textId="77777777" w:rsidR="009C13CD" w:rsidRPr="00CF7E9A" w:rsidRDefault="009C13CD" w:rsidP="009C13CD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(八)</w:t>
            </w:r>
            <w:r w:rsidRPr="00CF7E9A">
              <w:rPr>
                <w:rFonts w:hint="eastAsia"/>
                <w:b/>
                <w:color w:val="auto"/>
                <w:spacing w:val="-20"/>
              </w:rPr>
              <w:t>國軍退除役官兵輔導委員會主管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510B985E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  <w:vAlign w:val="center"/>
          </w:tcPr>
          <w:p w14:paraId="44E13074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CF7E9A" w:rsidRPr="00CF7E9A" w14:paraId="5B454EA7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14:paraId="18FA792A" w14:textId="77777777" w:rsidR="009C13CD" w:rsidRPr="00CF7E9A" w:rsidRDefault="009C13CD" w:rsidP="00A425F9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-31" w:right="-74" w:firstLineChars="0" w:firstLine="0"/>
              <w:jc w:val="left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1.</w:t>
            </w:r>
            <w:r w:rsidRPr="00CF7E9A">
              <w:rPr>
                <w:color w:val="auto"/>
              </w:rPr>
              <w:tab/>
            </w:r>
            <w:r w:rsidRPr="00A425F9">
              <w:rPr>
                <w:rFonts w:hint="eastAsia"/>
                <w:color w:val="auto"/>
                <w:kern w:val="0"/>
              </w:rPr>
              <w:t>國軍退除役官兵安置基金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5C071274" w14:textId="2AA83D19" w:rsidR="009C13CD" w:rsidRPr="00CF7E9A" w:rsidRDefault="009C13CD" w:rsidP="009C13CD">
            <w:pPr>
              <w:spacing w:line="240" w:lineRule="exact"/>
              <w:ind w:rightChars="-24" w:right="-58"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(1)清境農場</w:t>
            </w:r>
          </w:p>
        </w:tc>
        <w:tc>
          <w:tcPr>
            <w:tcW w:w="3192" w:type="dxa"/>
            <w:tcBorders>
              <w:top w:val="nil"/>
              <w:bottom w:val="nil"/>
            </w:tcBorders>
            <w:vAlign w:val="center"/>
          </w:tcPr>
          <w:p w14:paraId="165BCFF3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CF7E9A" w:rsidRPr="00CF7E9A" w14:paraId="7CE9FD99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14:paraId="3134B6C5" w14:textId="77777777" w:rsidR="009C13CD" w:rsidRPr="00CF7E9A" w:rsidRDefault="009C13CD" w:rsidP="009C13CD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4E547264" w14:textId="742781B7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(2)福壽山農場</w:t>
            </w:r>
          </w:p>
        </w:tc>
        <w:tc>
          <w:tcPr>
            <w:tcW w:w="3192" w:type="dxa"/>
            <w:tcBorders>
              <w:top w:val="nil"/>
              <w:bottom w:val="nil"/>
            </w:tcBorders>
            <w:vAlign w:val="center"/>
          </w:tcPr>
          <w:p w14:paraId="18B54377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CF7E9A" w:rsidRPr="00CF7E9A" w14:paraId="405BDA96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14:paraId="37B2E0D3" w14:textId="77777777" w:rsidR="009C13CD" w:rsidRPr="00CF7E9A" w:rsidRDefault="009C13CD" w:rsidP="009C13CD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6467DD6F" w14:textId="2E866042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(3)武陵農場</w:t>
            </w:r>
          </w:p>
        </w:tc>
        <w:tc>
          <w:tcPr>
            <w:tcW w:w="3192" w:type="dxa"/>
            <w:tcBorders>
              <w:top w:val="nil"/>
              <w:bottom w:val="nil"/>
            </w:tcBorders>
            <w:vAlign w:val="center"/>
          </w:tcPr>
          <w:p w14:paraId="7FA6E2E8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CF7E9A" w:rsidRPr="00CF7E9A" w14:paraId="79F966F2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14:paraId="1EDD9385" w14:textId="77777777" w:rsidR="009C13CD" w:rsidRPr="00CF7E9A" w:rsidRDefault="009C13CD" w:rsidP="009C13CD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357125CA" w14:textId="57CEAB16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(4)彰化農場</w:t>
            </w:r>
          </w:p>
        </w:tc>
        <w:tc>
          <w:tcPr>
            <w:tcW w:w="3192" w:type="dxa"/>
            <w:tcBorders>
              <w:top w:val="nil"/>
              <w:bottom w:val="nil"/>
            </w:tcBorders>
            <w:vAlign w:val="center"/>
          </w:tcPr>
          <w:p w14:paraId="50C3935E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CF7E9A" w:rsidRPr="00CF7E9A" w14:paraId="0F20999C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  <w:vAlign w:val="center"/>
          </w:tcPr>
          <w:p w14:paraId="6FEF3E08" w14:textId="77777777" w:rsidR="009C13CD" w:rsidRPr="00CF7E9A" w:rsidRDefault="009C13CD" w:rsidP="009C13CD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482BBD4E" w14:textId="0B51AFB7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(5)</w:t>
            </w:r>
            <w:proofErr w:type="gramStart"/>
            <w:r w:rsidRPr="00CF7E9A">
              <w:rPr>
                <w:rFonts w:hint="eastAsia"/>
                <w:color w:val="auto"/>
              </w:rPr>
              <w:t>臺</w:t>
            </w:r>
            <w:proofErr w:type="gramEnd"/>
            <w:r w:rsidRPr="00CF7E9A">
              <w:rPr>
                <w:rFonts w:hint="eastAsia"/>
                <w:color w:val="auto"/>
              </w:rPr>
              <w:t>東農場</w:t>
            </w:r>
          </w:p>
        </w:tc>
        <w:tc>
          <w:tcPr>
            <w:tcW w:w="3192" w:type="dxa"/>
            <w:tcBorders>
              <w:top w:val="nil"/>
              <w:bottom w:val="nil"/>
            </w:tcBorders>
            <w:vAlign w:val="center"/>
          </w:tcPr>
          <w:p w14:paraId="510A31AD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CF7E9A" w:rsidRPr="00CF7E9A" w14:paraId="7E2CBB4A" w14:textId="77777777" w:rsidTr="00BF615A">
        <w:trPr>
          <w:trHeight w:val="584"/>
        </w:trPr>
        <w:tc>
          <w:tcPr>
            <w:tcW w:w="3663" w:type="dxa"/>
            <w:tcBorders>
              <w:top w:val="nil"/>
              <w:bottom w:val="nil"/>
            </w:tcBorders>
          </w:tcPr>
          <w:p w14:paraId="342B746C" w14:textId="77777777" w:rsidR="009C13CD" w:rsidRPr="00CF7E9A" w:rsidRDefault="009C13CD" w:rsidP="0093137A">
            <w:pPr>
              <w:widowControl w:val="0"/>
              <w:tabs>
                <w:tab w:val="left" w:pos="712"/>
              </w:tabs>
              <w:spacing w:line="240" w:lineRule="exact"/>
              <w:ind w:leftChars="310" w:left="744" w:rightChars="-8" w:right="-19" w:firstLineChars="0" w:firstLine="0"/>
              <w:jc w:val="distribute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2.</w:t>
            </w:r>
            <w:r w:rsidRPr="00CF7E9A">
              <w:rPr>
                <w:rFonts w:hint="eastAsia"/>
                <w:noProof/>
                <w:color w:val="auto"/>
              </w:rPr>
              <w:tab/>
            </w:r>
            <w:r w:rsidRPr="00A425F9">
              <w:rPr>
                <w:rFonts w:hint="eastAsia"/>
                <w:color w:val="auto"/>
                <w:kern w:val="0"/>
              </w:rPr>
              <w:t>榮民</w:t>
            </w:r>
            <w:r w:rsidRPr="00A425F9">
              <w:rPr>
                <w:rFonts w:hint="eastAsia"/>
                <w:noProof/>
                <w:color w:val="auto"/>
                <w:kern w:val="0"/>
              </w:rPr>
              <w:t>醫療</w:t>
            </w:r>
            <w:r w:rsidRPr="00A425F9">
              <w:rPr>
                <w:rFonts w:hint="eastAsia"/>
                <w:color w:val="auto"/>
                <w:kern w:val="0"/>
              </w:rPr>
              <w:t>作業</w:t>
            </w:r>
            <w:r w:rsidRPr="00A425F9">
              <w:rPr>
                <w:rFonts w:hint="eastAsia"/>
                <w:noProof/>
                <w:color w:val="auto"/>
                <w:kern w:val="0"/>
              </w:rPr>
              <w:t>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21E2AAE" w14:textId="77777777" w:rsidR="009C13CD" w:rsidRPr="00CF7E9A" w:rsidRDefault="009C13CD" w:rsidP="009C13CD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(1)臺北榮民總醫院作業基金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A5807B6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含桃園分院等7個作業單位。(註9)</w:t>
            </w:r>
          </w:p>
        </w:tc>
      </w:tr>
      <w:tr w:rsidR="00CF7E9A" w:rsidRPr="00CF7E9A" w14:paraId="7476724C" w14:textId="77777777" w:rsidTr="00BF615A">
        <w:trPr>
          <w:trHeight w:val="584"/>
        </w:trPr>
        <w:tc>
          <w:tcPr>
            <w:tcW w:w="3663" w:type="dxa"/>
            <w:tcBorders>
              <w:top w:val="nil"/>
              <w:bottom w:val="nil"/>
            </w:tcBorders>
          </w:tcPr>
          <w:p w14:paraId="151A057D" w14:textId="77777777" w:rsidR="009C13CD" w:rsidRPr="00CF7E9A" w:rsidRDefault="009C13CD" w:rsidP="009C13CD">
            <w:pPr>
              <w:spacing w:line="240" w:lineRule="exact"/>
              <w:ind w:left="238" w:firstLineChars="0" w:hanging="238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2514CC7" w14:textId="77777777" w:rsidR="009C13CD" w:rsidRPr="00CF7E9A" w:rsidRDefault="009C13CD" w:rsidP="009C13CD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(2)臺中榮民總醫院作業基金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3FB22E5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rightChars="11" w:right="26" w:firstLineChars="0" w:firstLine="0"/>
              <w:rPr>
                <w:noProof/>
                <w:color w:val="auto"/>
              </w:rPr>
            </w:pPr>
            <w:r w:rsidRPr="00CF7E9A">
              <w:rPr>
                <w:rFonts w:hint="eastAsia"/>
                <w:noProof/>
                <w:color w:val="auto"/>
                <w:spacing w:val="-8"/>
              </w:rPr>
              <w:t>含埔里、嘉義、灣橋分院等3個</w:t>
            </w:r>
            <w:r w:rsidRPr="00CF7E9A">
              <w:rPr>
                <w:rFonts w:hint="eastAsia"/>
                <w:noProof/>
                <w:color w:val="auto"/>
              </w:rPr>
              <w:t>作業單位。</w:t>
            </w:r>
          </w:p>
        </w:tc>
      </w:tr>
      <w:tr w:rsidR="00CF7E9A" w:rsidRPr="00CF7E9A" w14:paraId="508DAFED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7F0BB5E8" w14:textId="77777777" w:rsidR="009C13CD" w:rsidRPr="00CF7E9A" w:rsidRDefault="009C13CD" w:rsidP="009C13CD">
            <w:pPr>
              <w:spacing w:line="240" w:lineRule="exact"/>
              <w:ind w:left="238" w:firstLineChars="0" w:hanging="238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F4E7F7C" w14:textId="77777777" w:rsidR="009C13CD" w:rsidRPr="00CF7E9A" w:rsidRDefault="009C13CD" w:rsidP="009C13CD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(3)高雄榮民總醫院作業基金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17DC225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rightChars="-5" w:right="-12" w:firstLineChars="0" w:firstLine="0"/>
              <w:rPr>
                <w:noProof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含臺南分院1個作業單位。</w:t>
            </w:r>
          </w:p>
        </w:tc>
      </w:tr>
      <w:tr w:rsidR="00CF7E9A" w:rsidRPr="00CF7E9A" w14:paraId="04DD7B21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504FDF21" w14:textId="77777777" w:rsidR="009C13CD" w:rsidRPr="00CF7E9A" w:rsidRDefault="009C13CD" w:rsidP="009C13CD">
            <w:pPr>
              <w:spacing w:line="240" w:lineRule="exact"/>
              <w:ind w:left="238" w:firstLineChars="0" w:hanging="238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32FD473" w14:textId="69D7F981" w:rsidR="009C13CD" w:rsidRPr="00CF7E9A" w:rsidRDefault="009C13CD" w:rsidP="009C13CD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(4)屏東榮民總醫院作業基金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CF602FC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rightChars="-5" w:right="-12" w:firstLineChars="0" w:firstLine="0"/>
              <w:rPr>
                <w:noProof/>
                <w:color w:val="auto"/>
              </w:rPr>
            </w:pPr>
          </w:p>
        </w:tc>
      </w:tr>
      <w:tr w:rsidR="00CF7E9A" w:rsidRPr="00CF7E9A" w14:paraId="6546D28D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5FE5CB98" w14:textId="77777777" w:rsidR="009C13CD" w:rsidRPr="00CF7E9A" w:rsidRDefault="009C13CD" w:rsidP="009C13CD">
            <w:pPr>
              <w:widowControl w:val="0"/>
              <w:tabs>
                <w:tab w:val="left" w:pos="720"/>
              </w:tabs>
              <w:spacing w:line="240" w:lineRule="exact"/>
              <w:ind w:leftChars="100" w:left="240" w:rightChars="5" w:right="12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(九)</w:t>
            </w:r>
            <w:r w:rsidRPr="00CF7E9A">
              <w:rPr>
                <w:rFonts w:hint="eastAsia"/>
                <w:b/>
                <w:color w:val="auto"/>
                <w:spacing w:val="-2"/>
              </w:rPr>
              <w:t>國家科學及技術委員會主管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DC0781D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BCCA79C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2788B4C" w14:textId="77777777" w:rsidTr="009C13CD">
        <w:trPr>
          <w:trHeight w:val="454"/>
        </w:trPr>
        <w:tc>
          <w:tcPr>
            <w:tcW w:w="3663" w:type="dxa"/>
            <w:tcBorders>
              <w:top w:val="nil"/>
              <w:bottom w:val="nil"/>
            </w:tcBorders>
          </w:tcPr>
          <w:p w14:paraId="690864FB" w14:textId="77777777" w:rsidR="009C13CD" w:rsidRPr="00CF7E9A" w:rsidRDefault="009C13CD" w:rsidP="0093137A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-2" w:right="-5" w:firstLineChars="0" w:firstLine="0"/>
              <w:jc w:val="distribute"/>
              <w:rPr>
                <w:color w:val="auto"/>
                <w:spacing w:val="-12"/>
              </w:rPr>
            </w:pPr>
            <w:r w:rsidRPr="00CF7E9A">
              <w:rPr>
                <w:rFonts w:hint="eastAsia"/>
                <w:color w:val="auto"/>
                <w:spacing w:val="-12"/>
              </w:rPr>
              <w:t>科學</w:t>
            </w:r>
            <w:r w:rsidRPr="00CF7E9A">
              <w:rPr>
                <w:rFonts w:hint="eastAsia"/>
                <w:bCs/>
                <w:color w:val="auto"/>
                <w:spacing w:val="-12"/>
              </w:rPr>
              <w:t>園區</w:t>
            </w:r>
            <w:r w:rsidRPr="00CF7E9A">
              <w:rPr>
                <w:rFonts w:hint="eastAsia"/>
                <w:color w:val="auto"/>
                <w:spacing w:val="-12"/>
              </w:rPr>
              <w:t>管理局作業基金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216D165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06BCBDC" w14:textId="42A608DD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含新竹科學園區管理局等9個作業單位。(註10)</w:t>
            </w:r>
          </w:p>
        </w:tc>
      </w:tr>
      <w:tr w:rsidR="00CF7E9A" w:rsidRPr="00CF7E9A" w14:paraId="7CFA2F81" w14:textId="77777777" w:rsidTr="00546E65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65849AF4" w14:textId="353CC79D" w:rsidR="009C13CD" w:rsidRPr="00CF7E9A" w:rsidRDefault="009C13CD" w:rsidP="009C13CD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(十)農業部主管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B397343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6079C0B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904D561" w14:textId="77777777" w:rsidTr="009C13CD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24FD5C14" w14:textId="77777777" w:rsidR="009C13CD" w:rsidRPr="00CF7E9A" w:rsidRDefault="009C13CD" w:rsidP="0093137A">
            <w:pPr>
              <w:tabs>
                <w:tab w:val="left" w:pos="720"/>
              </w:tabs>
              <w:spacing w:line="240" w:lineRule="exact"/>
              <w:ind w:leftChars="310" w:left="982" w:rightChars="-8" w:right="-19" w:firstLineChars="0" w:hanging="238"/>
              <w:jc w:val="distribute"/>
              <w:rPr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1.</w:t>
            </w:r>
            <w:r w:rsidRPr="00CF7E9A">
              <w:rPr>
                <w:rFonts w:hint="eastAsia"/>
                <w:noProof/>
                <w:color w:val="auto"/>
              </w:rPr>
              <w:tab/>
            </w:r>
            <w:r w:rsidRPr="00A425F9">
              <w:rPr>
                <w:rFonts w:hint="eastAsia"/>
                <w:noProof/>
                <w:color w:val="auto"/>
                <w:kern w:val="0"/>
              </w:rPr>
              <w:t>農業作業基金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6C23A9E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(1)種苗改良繁殖作業基金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44F8097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89FA242" w14:textId="77777777" w:rsidTr="009C13CD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497AD0BD" w14:textId="77777777" w:rsidR="009C13CD" w:rsidRPr="00CF7E9A" w:rsidRDefault="009C13CD" w:rsidP="009C13CD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7A6CF16" w14:textId="77777777" w:rsidR="009C13CD" w:rsidRPr="00CF7E9A" w:rsidRDefault="009C13CD" w:rsidP="009C13CD">
            <w:pPr>
              <w:pStyle w:val="afc"/>
              <w:widowControl/>
              <w:numPr>
                <w:ilvl w:val="0"/>
                <w:numId w:val="13"/>
              </w:numPr>
              <w:overflowPunct w:val="0"/>
              <w:spacing w:line="240" w:lineRule="exact"/>
              <w:ind w:leftChars="0" w:left="0" w:firstLine="0"/>
              <w:jc w:val="both"/>
              <w:rPr>
                <w:rFonts w:ascii="標楷體" w:hAnsi="標楷體"/>
                <w:color w:val="auto"/>
              </w:rPr>
            </w:pPr>
            <w:r w:rsidRPr="00CF7E9A">
              <w:rPr>
                <w:rFonts w:hint="eastAsia"/>
                <w:color w:val="auto"/>
              </w:rPr>
              <w:t>畜產改良作業基金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5632C1A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EDD970E" w14:textId="77777777" w:rsidTr="009C13CD">
        <w:trPr>
          <w:trHeight w:val="300"/>
        </w:trPr>
        <w:tc>
          <w:tcPr>
            <w:tcW w:w="3663" w:type="dxa"/>
            <w:tcBorders>
              <w:top w:val="nil"/>
              <w:bottom w:val="nil"/>
            </w:tcBorders>
          </w:tcPr>
          <w:p w14:paraId="4F209C63" w14:textId="77777777" w:rsidR="009C13CD" w:rsidRPr="00CF7E9A" w:rsidRDefault="009C13CD" w:rsidP="009C13CD">
            <w:pPr>
              <w:tabs>
                <w:tab w:val="left" w:pos="720"/>
              </w:tabs>
              <w:spacing w:line="260" w:lineRule="exact"/>
              <w:ind w:leftChars="300" w:left="958" w:firstLineChars="0" w:hanging="238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11C56B6" w14:textId="2CFBACF2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(3)農業科技園區作業基金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737484E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6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AB254DC" w14:textId="77777777" w:rsidTr="009C13CD">
        <w:trPr>
          <w:trHeight w:val="295"/>
        </w:trPr>
        <w:tc>
          <w:tcPr>
            <w:tcW w:w="3663" w:type="dxa"/>
            <w:tcBorders>
              <w:top w:val="nil"/>
              <w:bottom w:val="nil"/>
            </w:tcBorders>
          </w:tcPr>
          <w:p w14:paraId="65F8A8D5" w14:textId="77777777" w:rsidR="009C13CD" w:rsidRPr="00CF7E9A" w:rsidRDefault="009C13CD" w:rsidP="0093137A">
            <w:pPr>
              <w:tabs>
                <w:tab w:val="left" w:pos="720"/>
                <w:tab w:val="left" w:pos="970"/>
              </w:tabs>
              <w:spacing w:line="240" w:lineRule="exact"/>
              <w:ind w:leftChars="310" w:left="982" w:rightChars="-8" w:right="-19" w:firstLineChars="0" w:hanging="238"/>
              <w:jc w:val="distribute"/>
              <w:rPr>
                <w:noProof/>
                <w:color w:val="auto"/>
              </w:rPr>
            </w:pPr>
            <w:r w:rsidRPr="00CF7E9A">
              <w:rPr>
                <w:color w:val="auto"/>
              </w:rPr>
              <w:t>2</w:t>
            </w:r>
            <w:r w:rsidRPr="00CF7E9A">
              <w:rPr>
                <w:rFonts w:hint="eastAsia"/>
                <w:color w:val="auto"/>
              </w:rPr>
              <w:t>.</w:t>
            </w:r>
            <w:r w:rsidRPr="00CF7E9A">
              <w:rPr>
                <w:color w:val="auto"/>
                <w:spacing w:val="10"/>
              </w:rPr>
              <w:tab/>
            </w:r>
            <w:r w:rsidRPr="00A425F9">
              <w:rPr>
                <w:rFonts w:hint="eastAsia"/>
                <w:noProof/>
                <w:color w:val="auto"/>
                <w:kern w:val="0"/>
              </w:rPr>
              <w:t>農田水利事業作業</w:t>
            </w:r>
            <w:r w:rsidRPr="00A425F9">
              <w:rPr>
                <w:rFonts w:hint="eastAsia"/>
                <w:color w:val="auto"/>
                <w:kern w:val="0"/>
              </w:rPr>
              <w:t>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F71EECA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(1)</w:t>
            </w:r>
            <w:r w:rsidRPr="00CF7E9A">
              <w:rPr>
                <w:rFonts w:hint="eastAsia"/>
                <w:color w:val="auto"/>
                <w:spacing w:val="-4"/>
              </w:rPr>
              <w:t>宜蘭農田水利事業作業基</w:t>
            </w:r>
            <w:r w:rsidRPr="00CF7E9A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0E27514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6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4715D7E9" w14:textId="77777777" w:rsidTr="009C13CD">
        <w:trPr>
          <w:trHeight w:val="295"/>
        </w:trPr>
        <w:tc>
          <w:tcPr>
            <w:tcW w:w="3663" w:type="dxa"/>
            <w:tcBorders>
              <w:top w:val="nil"/>
              <w:bottom w:val="nil"/>
            </w:tcBorders>
          </w:tcPr>
          <w:p w14:paraId="166E5889" w14:textId="77777777" w:rsidR="009C13CD" w:rsidRPr="00CF7E9A" w:rsidRDefault="009C13CD" w:rsidP="009C13CD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24746BB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(2)</w:t>
            </w:r>
            <w:r w:rsidRPr="00CF7E9A">
              <w:rPr>
                <w:rFonts w:hint="eastAsia"/>
                <w:color w:val="auto"/>
                <w:spacing w:val="-4"/>
              </w:rPr>
              <w:t>北基農田水利事業作業基</w:t>
            </w:r>
            <w:r w:rsidRPr="00CF7E9A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37127F0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6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33861B5" w14:textId="77777777" w:rsidTr="009C13CD">
        <w:trPr>
          <w:trHeight w:val="295"/>
        </w:trPr>
        <w:tc>
          <w:tcPr>
            <w:tcW w:w="3663" w:type="dxa"/>
            <w:tcBorders>
              <w:top w:val="nil"/>
              <w:bottom w:val="nil"/>
            </w:tcBorders>
          </w:tcPr>
          <w:p w14:paraId="2C08E88D" w14:textId="77777777" w:rsidR="009C13CD" w:rsidRPr="00CF7E9A" w:rsidRDefault="009C13CD" w:rsidP="009C13CD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CCE3A11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(3)</w:t>
            </w:r>
            <w:r w:rsidRPr="00CF7E9A">
              <w:rPr>
                <w:rFonts w:hint="eastAsia"/>
                <w:color w:val="auto"/>
                <w:spacing w:val="-4"/>
              </w:rPr>
              <w:t>桃園農田水利事業作業基</w:t>
            </w:r>
            <w:r w:rsidRPr="00CF7E9A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E969E01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6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54C3103" w14:textId="77777777" w:rsidTr="009C13CD">
        <w:trPr>
          <w:trHeight w:val="295"/>
        </w:trPr>
        <w:tc>
          <w:tcPr>
            <w:tcW w:w="3663" w:type="dxa"/>
            <w:tcBorders>
              <w:top w:val="nil"/>
              <w:bottom w:val="nil"/>
            </w:tcBorders>
          </w:tcPr>
          <w:p w14:paraId="15093253" w14:textId="77777777" w:rsidR="009C13CD" w:rsidRPr="00CF7E9A" w:rsidRDefault="009C13CD" w:rsidP="009C13CD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CDC5E44" w14:textId="77777777" w:rsidR="009C13CD" w:rsidRPr="00CF7E9A" w:rsidRDefault="009C13CD" w:rsidP="009C13CD">
            <w:pPr>
              <w:spacing w:line="240" w:lineRule="exact"/>
              <w:ind w:rightChars="15" w:right="36"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(4)</w:t>
            </w:r>
            <w:r w:rsidRPr="00CF7E9A">
              <w:rPr>
                <w:rFonts w:hint="eastAsia"/>
                <w:color w:val="auto"/>
                <w:spacing w:val="-4"/>
              </w:rPr>
              <w:t>石門農田水利事業作業基</w:t>
            </w:r>
            <w:r w:rsidRPr="00CF7E9A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D190E73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90D0F42" w14:textId="77777777" w:rsidTr="009C13CD">
        <w:trPr>
          <w:trHeight w:val="295"/>
        </w:trPr>
        <w:tc>
          <w:tcPr>
            <w:tcW w:w="3663" w:type="dxa"/>
            <w:tcBorders>
              <w:top w:val="nil"/>
              <w:bottom w:val="nil"/>
            </w:tcBorders>
          </w:tcPr>
          <w:p w14:paraId="670114C2" w14:textId="77777777" w:rsidR="009C13CD" w:rsidRPr="00CF7E9A" w:rsidRDefault="009C13CD" w:rsidP="009C13CD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F863A0F" w14:textId="77777777" w:rsidR="009C13CD" w:rsidRPr="00CF7E9A" w:rsidRDefault="009C13CD" w:rsidP="009C13CD">
            <w:pPr>
              <w:spacing w:line="240" w:lineRule="exact"/>
              <w:ind w:rightChars="15" w:right="36"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(5)</w:t>
            </w:r>
            <w:r w:rsidRPr="00CF7E9A">
              <w:rPr>
                <w:rFonts w:hint="eastAsia"/>
                <w:color w:val="auto"/>
                <w:spacing w:val="-4"/>
              </w:rPr>
              <w:t>新竹農田水利事業作業基</w:t>
            </w:r>
            <w:r w:rsidRPr="00CF7E9A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B6E1449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DCE243B" w14:textId="77777777" w:rsidTr="009C13CD">
        <w:trPr>
          <w:trHeight w:val="295"/>
        </w:trPr>
        <w:tc>
          <w:tcPr>
            <w:tcW w:w="3663" w:type="dxa"/>
            <w:tcBorders>
              <w:top w:val="nil"/>
              <w:bottom w:val="nil"/>
            </w:tcBorders>
          </w:tcPr>
          <w:p w14:paraId="650F2F8A" w14:textId="77777777" w:rsidR="009C13CD" w:rsidRPr="00CF7E9A" w:rsidRDefault="009C13CD" w:rsidP="009C13CD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29FB5CD" w14:textId="77777777" w:rsidR="009C13CD" w:rsidRPr="00CF7E9A" w:rsidRDefault="009C13CD" w:rsidP="009C13CD">
            <w:pPr>
              <w:spacing w:line="240" w:lineRule="exact"/>
              <w:ind w:rightChars="15" w:right="36"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(6)</w:t>
            </w:r>
            <w:r w:rsidRPr="00CF7E9A">
              <w:rPr>
                <w:rFonts w:hint="eastAsia"/>
                <w:color w:val="auto"/>
                <w:spacing w:val="-4"/>
              </w:rPr>
              <w:t>苗栗農田水利事業作業基</w:t>
            </w:r>
            <w:r w:rsidRPr="00CF7E9A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40E25D5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64205A4" w14:textId="77777777" w:rsidTr="009C13CD">
        <w:trPr>
          <w:trHeight w:val="295"/>
        </w:trPr>
        <w:tc>
          <w:tcPr>
            <w:tcW w:w="3663" w:type="dxa"/>
            <w:tcBorders>
              <w:top w:val="nil"/>
              <w:bottom w:val="nil"/>
            </w:tcBorders>
          </w:tcPr>
          <w:p w14:paraId="6850F30D" w14:textId="77777777" w:rsidR="009C13CD" w:rsidRPr="00CF7E9A" w:rsidRDefault="009C13CD" w:rsidP="009C13CD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489313D" w14:textId="77777777" w:rsidR="009C13CD" w:rsidRPr="00CF7E9A" w:rsidRDefault="009C13CD" w:rsidP="009C13CD">
            <w:pPr>
              <w:spacing w:line="240" w:lineRule="exact"/>
              <w:ind w:rightChars="15" w:right="36"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(7)</w:t>
            </w:r>
            <w:proofErr w:type="gramStart"/>
            <w:r w:rsidRPr="00CF7E9A">
              <w:rPr>
                <w:rFonts w:hint="eastAsia"/>
                <w:color w:val="auto"/>
                <w:spacing w:val="-4"/>
              </w:rPr>
              <w:t>臺</w:t>
            </w:r>
            <w:proofErr w:type="gramEnd"/>
            <w:r w:rsidRPr="00CF7E9A">
              <w:rPr>
                <w:rFonts w:hint="eastAsia"/>
                <w:color w:val="auto"/>
                <w:spacing w:val="-4"/>
              </w:rPr>
              <w:t>中農田水利事業作業基</w:t>
            </w:r>
            <w:r w:rsidRPr="00CF7E9A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E3299C6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4B070E6B" w14:textId="77777777" w:rsidTr="009C13CD">
        <w:trPr>
          <w:trHeight w:val="295"/>
        </w:trPr>
        <w:tc>
          <w:tcPr>
            <w:tcW w:w="3663" w:type="dxa"/>
            <w:tcBorders>
              <w:top w:val="nil"/>
              <w:bottom w:val="nil"/>
            </w:tcBorders>
          </w:tcPr>
          <w:p w14:paraId="7DDF2DB4" w14:textId="77777777" w:rsidR="009C13CD" w:rsidRPr="00CF7E9A" w:rsidRDefault="009C13CD" w:rsidP="009C13CD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5E95D61" w14:textId="77777777" w:rsidR="009C13CD" w:rsidRPr="00CF7E9A" w:rsidRDefault="009C13CD" w:rsidP="009C13CD">
            <w:pPr>
              <w:spacing w:line="240" w:lineRule="exact"/>
              <w:ind w:rightChars="15" w:right="36"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(8)</w:t>
            </w:r>
            <w:r w:rsidRPr="00CF7E9A">
              <w:rPr>
                <w:rFonts w:hint="eastAsia"/>
                <w:color w:val="auto"/>
                <w:spacing w:val="-4"/>
              </w:rPr>
              <w:t>南投農田水利事業作業基</w:t>
            </w:r>
            <w:r w:rsidRPr="00CF7E9A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4B05058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662C99B" w14:textId="77777777" w:rsidTr="009C13CD">
        <w:trPr>
          <w:trHeight w:val="295"/>
        </w:trPr>
        <w:tc>
          <w:tcPr>
            <w:tcW w:w="3663" w:type="dxa"/>
            <w:tcBorders>
              <w:top w:val="nil"/>
              <w:bottom w:val="nil"/>
            </w:tcBorders>
          </w:tcPr>
          <w:p w14:paraId="68C0FF87" w14:textId="77777777" w:rsidR="009C13CD" w:rsidRPr="00CF7E9A" w:rsidRDefault="009C13CD" w:rsidP="009C13CD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F17C405" w14:textId="77777777" w:rsidR="009C13CD" w:rsidRPr="00CF7E9A" w:rsidRDefault="009C13CD" w:rsidP="009C13CD">
            <w:pPr>
              <w:spacing w:line="240" w:lineRule="exact"/>
              <w:ind w:rightChars="15" w:right="36"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(9)</w:t>
            </w:r>
            <w:r w:rsidRPr="00CF7E9A">
              <w:rPr>
                <w:rFonts w:hint="eastAsia"/>
                <w:color w:val="auto"/>
                <w:spacing w:val="-4"/>
              </w:rPr>
              <w:t>彰化農田水利事業作業基</w:t>
            </w:r>
            <w:r w:rsidRPr="00CF7E9A">
              <w:rPr>
                <w:rFonts w:hint="eastAsia"/>
                <w:color w:val="auto"/>
                <w:spacing w:val="-8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DC7D5D2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E173657" w14:textId="77777777" w:rsidTr="009C13CD">
        <w:trPr>
          <w:trHeight w:val="295"/>
        </w:trPr>
        <w:tc>
          <w:tcPr>
            <w:tcW w:w="3663" w:type="dxa"/>
            <w:tcBorders>
              <w:top w:val="nil"/>
              <w:bottom w:val="nil"/>
            </w:tcBorders>
          </w:tcPr>
          <w:p w14:paraId="26DD23DD" w14:textId="77777777" w:rsidR="009C13CD" w:rsidRPr="00CF7E9A" w:rsidRDefault="009C13CD" w:rsidP="009C13CD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CB5A5FD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(10)</w:t>
            </w:r>
            <w:r w:rsidRPr="00CF7E9A">
              <w:rPr>
                <w:rFonts w:hint="eastAsia"/>
                <w:color w:val="auto"/>
                <w:spacing w:val="-9"/>
              </w:rPr>
              <w:t>雲林農田水利事業作業基</w:t>
            </w:r>
            <w:r w:rsidRPr="00CF7E9A">
              <w:rPr>
                <w:rFonts w:hint="eastAsia"/>
                <w:color w:val="auto"/>
                <w:spacing w:val="-12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FAD8013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B978F87" w14:textId="77777777" w:rsidTr="009C13CD">
        <w:trPr>
          <w:trHeight w:val="295"/>
        </w:trPr>
        <w:tc>
          <w:tcPr>
            <w:tcW w:w="3663" w:type="dxa"/>
            <w:tcBorders>
              <w:top w:val="nil"/>
              <w:bottom w:val="nil"/>
            </w:tcBorders>
          </w:tcPr>
          <w:p w14:paraId="4B8C6E7D" w14:textId="77777777" w:rsidR="009C13CD" w:rsidRPr="00CF7E9A" w:rsidRDefault="009C13CD" w:rsidP="009C13CD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57784CE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(11)</w:t>
            </w:r>
            <w:r w:rsidRPr="00CF7E9A">
              <w:rPr>
                <w:rFonts w:hint="eastAsia"/>
                <w:color w:val="auto"/>
                <w:spacing w:val="-9"/>
              </w:rPr>
              <w:t>嘉南農田水利事業作業基</w:t>
            </w:r>
            <w:r w:rsidRPr="00CF7E9A">
              <w:rPr>
                <w:rFonts w:hint="eastAsia"/>
                <w:color w:val="auto"/>
                <w:spacing w:val="-12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52EB30B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4EB1437" w14:textId="77777777" w:rsidTr="009C13CD">
        <w:trPr>
          <w:trHeight w:val="295"/>
        </w:trPr>
        <w:tc>
          <w:tcPr>
            <w:tcW w:w="3663" w:type="dxa"/>
            <w:tcBorders>
              <w:top w:val="nil"/>
              <w:bottom w:val="nil"/>
            </w:tcBorders>
          </w:tcPr>
          <w:p w14:paraId="606A0269" w14:textId="77777777" w:rsidR="009C13CD" w:rsidRPr="00CF7E9A" w:rsidRDefault="009C13CD" w:rsidP="009C13CD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DEB6436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(12)</w:t>
            </w:r>
            <w:r w:rsidRPr="00CF7E9A">
              <w:rPr>
                <w:rFonts w:hint="eastAsia"/>
                <w:color w:val="auto"/>
                <w:spacing w:val="-9"/>
              </w:rPr>
              <w:t>高雄農田水利事業作業基</w:t>
            </w:r>
            <w:r w:rsidRPr="00CF7E9A">
              <w:rPr>
                <w:rFonts w:hint="eastAsia"/>
                <w:color w:val="auto"/>
                <w:spacing w:val="-12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A70654D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699418F" w14:textId="77777777" w:rsidTr="009C13CD">
        <w:trPr>
          <w:trHeight w:val="295"/>
        </w:trPr>
        <w:tc>
          <w:tcPr>
            <w:tcW w:w="3663" w:type="dxa"/>
            <w:tcBorders>
              <w:top w:val="nil"/>
              <w:bottom w:val="nil"/>
            </w:tcBorders>
          </w:tcPr>
          <w:p w14:paraId="39734245" w14:textId="77777777" w:rsidR="009C13CD" w:rsidRPr="00CF7E9A" w:rsidRDefault="009C13CD" w:rsidP="009C13CD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5C22510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(13)</w:t>
            </w:r>
            <w:r w:rsidRPr="00CF7E9A">
              <w:rPr>
                <w:rFonts w:hint="eastAsia"/>
                <w:color w:val="auto"/>
                <w:spacing w:val="-9"/>
              </w:rPr>
              <w:t>屏東農田水利事業作業基</w:t>
            </w:r>
            <w:r w:rsidRPr="00CF7E9A">
              <w:rPr>
                <w:rFonts w:hint="eastAsia"/>
                <w:color w:val="auto"/>
                <w:spacing w:val="-12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414A20A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8DB2CDB" w14:textId="77777777" w:rsidTr="009C13CD">
        <w:trPr>
          <w:trHeight w:val="295"/>
        </w:trPr>
        <w:tc>
          <w:tcPr>
            <w:tcW w:w="3663" w:type="dxa"/>
            <w:tcBorders>
              <w:top w:val="nil"/>
              <w:bottom w:val="nil"/>
            </w:tcBorders>
          </w:tcPr>
          <w:p w14:paraId="3074E251" w14:textId="77777777" w:rsidR="009C13CD" w:rsidRPr="00CF7E9A" w:rsidRDefault="009C13CD" w:rsidP="009C13CD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F1B0F53" w14:textId="77777777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(14)</w:t>
            </w:r>
            <w:proofErr w:type="gramStart"/>
            <w:r w:rsidRPr="00CF7E9A">
              <w:rPr>
                <w:rFonts w:hint="eastAsia"/>
                <w:color w:val="auto"/>
                <w:spacing w:val="-9"/>
              </w:rPr>
              <w:t>臺</w:t>
            </w:r>
            <w:proofErr w:type="gramEnd"/>
            <w:r w:rsidRPr="00CF7E9A">
              <w:rPr>
                <w:rFonts w:hint="eastAsia"/>
                <w:color w:val="auto"/>
                <w:spacing w:val="-9"/>
              </w:rPr>
              <w:t>東農田水利事業作業基</w:t>
            </w:r>
            <w:r w:rsidRPr="00CF7E9A">
              <w:rPr>
                <w:rFonts w:hint="eastAsia"/>
                <w:color w:val="auto"/>
                <w:spacing w:val="-12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C27AB16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CB6434A" w14:textId="77777777" w:rsidTr="009C13CD">
        <w:trPr>
          <w:trHeight w:val="295"/>
        </w:trPr>
        <w:tc>
          <w:tcPr>
            <w:tcW w:w="3663" w:type="dxa"/>
            <w:tcBorders>
              <w:top w:val="nil"/>
              <w:bottom w:val="nil"/>
              <w:right w:val="single" w:sz="4" w:space="0" w:color="auto"/>
            </w:tcBorders>
          </w:tcPr>
          <w:p w14:paraId="3CF0A0D4" w14:textId="77777777" w:rsidR="009C13CD" w:rsidRPr="00CF7E9A" w:rsidRDefault="009C13CD" w:rsidP="009C13CD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nil"/>
            </w:tcBorders>
          </w:tcPr>
          <w:p w14:paraId="7656BC87" w14:textId="5F45A9F2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(15)</w:t>
            </w:r>
            <w:r w:rsidRPr="00CF7E9A">
              <w:rPr>
                <w:rFonts w:hint="eastAsia"/>
                <w:color w:val="auto"/>
                <w:spacing w:val="-9"/>
              </w:rPr>
              <w:t>花蓮農田水利事業作業基</w:t>
            </w:r>
            <w:r w:rsidRPr="00CF7E9A">
              <w:rPr>
                <w:rFonts w:hint="eastAsia"/>
                <w:color w:val="auto"/>
                <w:spacing w:val="-12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88B8D3D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0FB37F4" w14:textId="77777777" w:rsidTr="009C13CD">
        <w:trPr>
          <w:trHeight w:val="295"/>
        </w:trPr>
        <w:tc>
          <w:tcPr>
            <w:tcW w:w="3663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14:paraId="038E7E6B" w14:textId="77777777" w:rsidR="009C13CD" w:rsidRPr="00CF7E9A" w:rsidRDefault="009C13CD" w:rsidP="009C13CD">
            <w:pPr>
              <w:tabs>
                <w:tab w:val="left" w:pos="720"/>
              </w:tabs>
              <w:spacing w:line="240" w:lineRule="exact"/>
              <w:ind w:leftChars="300" w:left="958" w:firstLineChars="0" w:hanging="238"/>
              <w:jc w:val="distribute"/>
              <w:rPr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949409" w14:textId="0E958155" w:rsidR="009C13CD" w:rsidRPr="00CF7E9A" w:rsidRDefault="009C13CD" w:rsidP="009C13CD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(16)</w:t>
            </w:r>
            <w:r w:rsidRPr="00CF7E9A">
              <w:rPr>
                <w:rFonts w:hint="eastAsia"/>
                <w:color w:val="auto"/>
                <w:spacing w:val="-9"/>
              </w:rPr>
              <w:t>七星農田水利事業作業基</w:t>
            </w:r>
            <w:r w:rsidRPr="00CF7E9A">
              <w:rPr>
                <w:rFonts w:hint="eastAsia"/>
                <w:color w:val="auto"/>
                <w:spacing w:val="-12"/>
              </w:rPr>
              <w:t>金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14:paraId="3AFFC37C" w14:textId="77777777" w:rsidR="009C13CD" w:rsidRPr="00CF7E9A" w:rsidRDefault="009C13CD" w:rsidP="009C13CD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</w:tbl>
    <w:p w14:paraId="05383EAC" w14:textId="3BA894A3" w:rsidR="00A1347C" w:rsidRPr="00CF7E9A" w:rsidRDefault="00A1347C" w:rsidP="001134C8">
      <w:pPr>
        <w:pStyle w:val="3T010116P"/>
        <w:overflowPunct w:val="0"/>
        <w:ind w:leftChars="1190" w:left="2856"/>
        <w:jc w:val="left"/>
        <w:rPr>
          <w:rFonts w:cs="Times New Roman"/>
          <w:b w:val="0"/>
          <w:bCs/>
          <w:color w:val="auto"/>
          <w:spacing w:val="0"/>
          <w:szCs w:val="32"/>
          <w:u w:val="none"/>
        </w:rPr>
      </w:pPr>
      <w:r w:rsidRPr="00CF7E9A">
        <w:rPr>
          <w:rFonts w:hint="eastAsia"/>
          <w:color w:val="auto"/>
          <w:spacing w:val="0"/>
        </w:rPr>
        <w:lastRenderedPageBreak/>
        <w:t xml:space="preserve">　</w:t>
      </w:r>
      <w:r w:rsidR="008960D9" w:rsidRPr="00CF7E9A">
        <w:rPr>
          <w:rFonts w:hint="eastAsia"/>
          <w:color w:val="auto"/>
          <w:spacing w:val="0"/>
        </w:rPr>
        <w:t>伍</w:t>
      </w:r>
      <w:r w:rsidRPr="00CF7E9A">
        <w:rPr>
          <w:rFonts w:hint="eastAsia"/>
          <w:color w:val="auto"/>
          <w:spacing w:val="0"/>
        </w:rPr>
        <w:t xml:space="preserve">、各基金所屬單位一覽表　</w:t>
      </w:r>
      <w:r w:rsidR="00873057" w:rsidRPr="00CF7E9A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（續）</w:t>
      </w:r>
    </w:p>
    <w:p w14:paraId="59C8F9D1" w14:textId="5DF5E4A1" w:rsidR="00B87129" w:rsidRPr="00CF7E9A" w:rsidRDefault="00B87129" w:rsidP="00D25175">
      <w:pPr>
        <w:pStyle w:val="3T0201"/>
        <w:overflowPunct w:val="0"/>
        <w:spacing w:before="72" w:afterLines="20" w:after="72"/>
        <w:jc w:val="center"/>
        <w:rPr>
          <w:color w:val="auto"/>
        </w:rPr>
      </w:pPr>
      <w:r w:rsidRPr="00CF7E9A">
        <w:rPr>
          <w:rFonts w:hint="eastAsia"/>
          <w:color w:val="auto"/>
        </w:rPr>
        <w:t>中華民國</w:t>
      </w:r>
      <w:proofErr w:type="gramStart"/>
      <w:r w:rsidR="00D94C16" w:rsidRPr="00CF7E9A">
        <w:rPr>
          <w:rFonts w:hint="eastAsia"/>
          <w:color w:val="auto"/>
        </w:rPr>
        <w:t>114</w:t>
      </w:r>
      <w:proofErr w:type="gramEnd"/>
      <w:r w:rsidR="00D94C16" w:rsidRPr="00CF7E9A">
        <w:rPr>
          <w:rFonts w:hint="eastAsia"/>
          <w:color w:val="auto"/>
        </w:rPr>
        <w:t>年度</w:t>
      </w:r>
    </w:p>
    <w:tbl>
      <w:tblPr>
        <w:tblW w:w="10201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4"/>
        <w:gridCol w:w="3345"/>
        <w:gridCol w:w="3192"/>
      </w:tblGrid>
      <w:tr w:rsidR="00CF7E9A" w:rsidRPr="00CF7E9A" w14:paraId="36A44447" w14:textId="77777777" w:rsidTr="001059BF">
        <w:trPr>
          <w:trHeight w:hRule="exact" w:val="680"/>
        </w:trPr>
        <w:tc>
          <w:tcPr>
            <w:tcW w:w="366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E249CA6" w14:textId="77777777" w:rsidR="00BF3463" w:rsidRPr="00CF7E9A" w:rsidRDefault="00BF3463" w:rsidP="00D25175">
            <w:pPr>
              <w:tabs>
                <w:tab w:val="left" w:pos="720"/>
              </w:tabs>
              <w:snapToGrid w:val="0"/>
              <w:ind w:left="57" w:right="62" w:firstLineChars="0" w:firstLine="0"/>
              <w:jc w:val="distribute"/>
              <w:rPr>
                <w:rFonts w:cs="Times New Roman"/>
                <w:color w:val="auto"/>
              </w:rPr>
            </w:pPr>
            <w:r w:rsidRPr="00CF7E9A">
              <w:rPr>
                <w:rFonts w:cs="Times New Roman" w:hint="eastAsia"/>
                <w:color w:val="auto"/>
              </w:rPr>
              <w:t>基金單位</w:t>
            </w:r>
          </w:p>
        </w:tc>
        <w:tc>
          <w:tcPr>
            <w:tcW w:w="334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D9A37FD" w14:textId="77777777" w:rsidR="00BF3463" w:rsidRPr="00CF7E9A" w:rsidRDefault="00BF3463" w:rsidP="00D25175">
            <w:pPr>
              <w:snapToGrid w:val="0"/>
              <w:ind w:leftChars="15" w:left="36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CF7E9A">
              <w:rPr>
                <w:rFonts w:cs="Times New Roman" w:hint="eastAsia"/>
                <w:color w:val="auto"/>
              </w:rPr>
              <w:t>分預算單位</w:t>
            </w:r>
          </w:p>
        </w:tc>
        <w:tc>
          <w:tcPr>
            <w:tcW w:w="31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62BAC8" w14:textId="77777777" w:rsidR="00BF3463" w:rsidRPr="00CF7E9A" w:rsidRDefault="00BF3463" w:rsidP="00D25175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CF7E9A">
              <w:rPr>
                <w:rFonts w:cs="Times New Roman" w:hint="eastAsia"/>
                <w:color w:val="auto"/>
              </w:rPr>
              <w:t>作業單位</w:t>
            </w:r>
          </w:p>
        </w:tc>
      </w:tr>
      <w:tr w:rsidR="00CF7E9A" w:rsidRPr="00CF7E9A" w14:paraId="1C496EB2" w14:textId="77777777" w:rsidTr="00546E65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50A78BFC" w14:textId="77777777" w:rsidR="00C90167" w:rsidRPr="00CF7E9A" w:rsidRDefault="00C90167" w:rsidP="00C90167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noProof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6B232F0" w14:textId="08CE5F0B" w:rsidR="00C90167" w:rsidRPr="00CF7E9A" w:rsidRDefault="00C90167" w:rsidP="00C90167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  <w:r w:rsidRPr="00CF7E9A">
              <w:rPr>
                <w:rFonts w:hint="eastAsia"/>
                <w:color w:val="auto"/>
              </w:rPr>
              <w:t>(17)</w:t>
            </w:r>
            <w:r w:rsidRPr="00CF7E9A">
              <w:rPr>
                <w:rFonts w:hint="eastAsia"/>
                <w:color w:val="auto"/>
                <w:spacing w:val="-9"/>
              </w:rPr>
              <w:t>瑠公農田水利事業作業基</w:t>
            </w:r>
            <w:r w:rsidRPr="00CF7E9A">
              <w:rPr>
                <w:rFonts w:hint="eastAsia"/>
                <w:color w:val="auto"/>
                <w:spacing w:val="-12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D590CB6" w14:textId="77777777" w:rsidR="00C90167" w:rsidRPr="00CF7E9A" w:rsidRDefault="00C90167" w:rsidP="00C90167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51D2C68" w14:textId="77777777" w:rsidTr="00546E65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48286E91" w14:textId="7020EEA4" w:rsidR="00C90167" w:rsidRPr="00CF7E9A" w:rsidRDefault="00C90167" w:rsidP="00C90167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noProof/>
                <w:color w:val="auto"/>
              </w:rPr>
            </w:pPr>
            <w:r w:rsidRPr="00CF7E9A">
              <w:rPr>
                <w:rFonts w:hint="eastAsia"/>
                <w:b/>
                <w:noProof/>
                <w:color w:val="auto"/>
              </w:rPr>
              <w:t>(十一)</w:t>
            </w:r>
            <w:r w:rsidRPr="00CF7E9A">
              <w:rPr>
                <w:rFonts w:hint="eastAsia"/>
                <w:b/>
                <w:color w:val="auto"/>
              </w:rPr>
              <w:t>勞動</w:t>
            </w:r>
            <w:r w:rsidRPr="00CF7E9A">
              <w:rPr>
                <w:rFonts w:hint="eastAsia"/>
                <w:b/>
                <w:noProof/>
                <w:color w:val="auto"/>
              </w:rPr>
              <w:t>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2268A97" w14:textId="77777777" w:rsidR="00C90167" w:rsidRPr="00CF7E9A" w:rsidRDefault="00C90167" w:rsidP="00C90167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B9F9B7F" w14:textId="77777777" w:rsidR="00C90167" w:rsidRPr="00CF7E9A" w:rsidRDefault="00C90167" w:rsidP="00C90167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3CA8F4B" w14:textId="77777777" w:rsidTr="00546E65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6B3D6061" w14:textId="3A6FF045" w:rsidR="00C90167" w:rsidRPr="00CF7E9A" w:rsidRDefault="00C90167" w:rsidP="001E03A8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10" w:right="24" w:firstLineChars="0" w:firstLine="0"/>
              <w:rPr>
                <w:b/>
                <w:noProof/>
                <w:color w:val="auto"/>
              </w:rPr>
            </w:pPr>
            <w:r w:rsidRPr="00CF7E9A">
              <w:rPr>
                <w:rFonts w:hint="eastAsia"/>
                <w:noProof/>
                <w:color w:val="auto"/>
                <w:spacing w:val="44"/>
              </w:rPr>
              <w:t>勞工保險局作業基</w:t>
            </w:r>
            <w:r w:rsidRPr="00CF7E9A">
              <w:rPr>
                <w:rFonts w:hint="eastAsia"/>
                <w:noProof/>
                <w:color w:val="auto"/>
              </w:rPr>
              <w:t>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CA757D5" w14:textId="77777777" w:rsidR="00C90167" w:rsidRPr="00CF7E9A" w:rsidRDefault="00C90167" w:rsidP="00C90167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AE1641E" w14:textId="77777777" w:rsidR="00C90167" w:rsidRPr="00CF7E9A" w:rsidRDefault="00C90167" w:rsidP="00C90167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4C82426D" w14:textId="77777777" w:rsidTr="008677F8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31B0562B" w14:textId="0C660051" w:rsidR="006706DF" w:rsidRPr="00CF7E9A" w:rsidRDefault="006706DF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CF7E9A">
              <w:rPr>
                <w:rFonts w:hint="eastAsia"/>
                <w:b/>
                <w:noProof/>
                <w:color w:val="auto"/>
              </w:rPr>
              <w:t>(十二)</w:t>
            </w:r>
            <w:r w:rsidRPr="00CF7E9A">
              <w:rPr>
                <w:rFonts w:hint="eastAsia"/>
                <w:b/>
                <w:color w:val="auto"/>
              </w:rPr>
              <w:t>衛生福利</w:t>
            </w:r>
            <w:r w:rsidRPr="00CF7E9A">
              <w:rPr>
                <w:rFonts w:hint="eastAsia"/>
                <w:b/>
                <w:noProof/>
                <w:color w:val="auto"/>
              </w:rPr>
              <w:t>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4E6856A" w14:textId="77777777" w:rsidR="006706DF" w:rsidRPr="00CF7E9A" w:rsidRDefault="006706DF" w:rsidP="00D25175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A990C86" w14:textId="77777777" w:rsidR="006706DF" w:rsidRPr="00CF7E9A" w:rsidRDefault="006706DF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41F3CC6E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3C3B2FF5" w14:textId="4026E4D7" w:rsidR="006706DF" w:rsidRPr="00CF7E9A" w:rsidRDefault="006706DF" w:rsidP="00796E2E">
            <w:pPr>
              <w:tabs>
                <w:tab w:val="left" w:pos="720"/>
              </w:tabs>
              <w:spacing w:line="240" w:lineRule="exact"/>
              <w:ind w:leftChars="310" w:left="982" w:rightChars="15" w:right="36" w:firstLineChars="0" w:hanging="238"/>
              <w:jc w:val="distribute"/>
              <w:rPr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1.</w:t>
            </w:r>
            <w:r w:rsidRPr="00CF7E9A">
              <w:rPr>
                <w:rFonts w:hint="eastAsia"/>
                <w:noProof/>
                <w:color w:val="auto"/>
              </w:rPr>
              <w:tab/>
            </w:r>
            <w:r w:rsidRPr="00796E2E">
              <w:rPr>
                <w:rFonts w:hint="eastAsia"/>
                <w:noProof/>
                <w:color w:val="auto"/>
                <w:kern w:val="0"/>
              </w:rPr>
              <w:t>醫療藥品基金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5AB941C" w14:textId="2F25E10A" w:rsidR="006706DF" w:rsidRPr="00CF7E9A" w:rsidRDefault="006706DF" w:rsidP="00D25175">
            <w:pPr>
              <w:spacing w:line="240" w:lineRule="exact"/>
              <w:ind w:left="360" w:hangingChars="150" w:hanging="360"/>
              <w:rPr>
                <w:noProof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(1)基隆醫院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25DC24C" w14:textId="77777777" w:rsidR="006706DF" w:rsidRPr="00CF7E9A" w:rsidRDefault="006706DF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F695CBD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05601212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1A1F243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(2)臺北醫院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CD7D73F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6293D46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581771C3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6741B09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(3)桃園醫院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F3DEFE6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899069C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77205D80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FAFE4BF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(4)苗栗醫院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9E746EF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B13178F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719F4298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5CABCB4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(5)豐原醫院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DB6060E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CC86210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067BA5F0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099AB9F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(6)臺中醫院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259DEE2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8E33CD3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6E66D11B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970FC14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(7)彰化醫院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E839475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4FCB771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60A128EB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1AB970A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(8)南投醫院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ECE220A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1CAD9C9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7E1653C5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998B815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(9)嘉義醫院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2DADFDC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407ED4B2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2E11A5D9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61447A7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(10)朴子醫院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30DB900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C4C1351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5CB28423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7840A88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(11)新營醫院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F94D8C0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2C7C7D6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0D8DF4E7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9F8F9BE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(12)臺南醫院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F91ADDC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BFDE845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154A1A69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6E3F46D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(13)旗山醫院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224E1FA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6C9A3FA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36C47E9A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B39BB21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(14)澎湖醫院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0CCAB04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7E77602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20A47A66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0F866F5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(15)屏東醫院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4929EEB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982B9D0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05A7265D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877662B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(16)恆春旅遊醫院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7977C28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C951FAB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171F2BA5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1DA0C92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(17)臺東醫院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520F649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1F5AF01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1FECB219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6792DCA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(18)花蓮醫院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1DE8DE1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  <w:spacing w:val="-18"/>
              </w:rPr>
            </w:pPr>
          </w:p>
        </w:tc>
      </w:tr>
      <w:tr w:rsidR="00CF7E9A" w:rsidRPr="00CF7E9A" w14:paraId="223BA22C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59479108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993BE51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(19)玉里醫院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3F8FE2C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4A582552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64C930B3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55E1E25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(20)金門醫院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6B7201F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4D2EFC8D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329C8F62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B357F37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(21)桃園療養院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E5E27F1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5DCC4FE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1E9B8950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FEF7E9B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(22)</w:t>
            </w:r>
            <w:r w:rsidRPr="00CF7E9A">
              <w:rPr>
                <w:rFonts w:hint="eastAsia"/>
                <w:color w:val="auto"/>
              </w:rPr>
              <w:t>八里療養院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1D8D128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F367569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617E3FD4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3639603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(23)</w:t>
            </w:r>
            <w:r w:rsidRPr="00CF7E9A">
              <w:rPr>
                <w:rFonts w:hint="eastAsia"/>
                <w:color w:val="auto"/>
              </w:rPr>
              <w:t>草屯療養院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E7EBD71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9A1902E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2743236C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5B2BDC0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(24)嘉南療養院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5264E95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4CB2F550" w14:textId="77777777" w:rsidTr="008677F8">
        <w:trPr>
          <w:trHeight w:val="300"/>
        </w:trPr>
        <w:tc>
          <w:tcPr>
            <w:tcW w:w="3664" w:type="dxa"/>
            <w:tcBorders>
              <w:top w:val="nil"/>
              <w:bottom w:val="nil"/>
            </w:tcBorders>
          </w:tcPr>
          <w:p w14:paraId="76251DAF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8F0AEC6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(25)樂生療養院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46DA07F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0565471" w14:textId="77777777" w:rsidTr="007D0B59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0879DB5A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="31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5E0C4A4" w14:textId="77777777" w:rsidR="005D4057" w:rsidRPr="00CF7E9A" w:rsidRDefault="005D4057" w:rsidP="00D25175">
            <w:pPr>
              <w:spacing w:line="240" w:lineRule="exact"/>
              <w:ind w:left="360" w:hangingChars="150" w:hanging="36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(26)</w:t>
            </w:r>
            <w:r w:rsidRPr="00CF7E9A">
              <w:rPr>
                <w:rFonts w:hint="eastAsia"/>
                <w:color w:val="auto"/>
              </w:rPr>
              <w:t>胸腔病院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AE4A337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4E03ED2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5AF23643" w14:textId="77777777" w:rsidR="005D4057" w:rsidRPr="00CF7E9A" w:rsidRDefault="005D4057" w:rsidP="00796E2E">
            <w:pPr>
              <w:tabs>
                <w:tab w:val="left" w:pos="920"/>
              </w:tabs>
              <w:spacing w:line="240" w:lineRule="exact"/>
              <w:ind w:leftChars="310" w:left="982" w:rightChars="21" w:right="50" w:firstLineChars="0" w:hanging="238"/>
              <w:jc w:val="distribute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2.</w:t>
            </w:r>
            <w:r w:rsidRPr="00CF7E9A">
              <w:rPr>
                <w:rFonts w:hint="eastAsia"/>
                <w:noProof/>
                <w:color w:val="auto"/>
              </w:rPr>
              <w:tab/>
            </w:r>
            <w:r w:rsidRPr="00CF7E9A">
              <w:rPr>
                <w:rFonts w:hint="eastAsia"/>
                <w:noProof/>
                <w:color w:val="auto"/>
                <w:spacing w:val="-22"/>
              </w:rPr>
              <w:t>管制藥品製藥工廠作業基金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9187F8F" w14:textId="77777777" w:rsidR="005D4057" w:rsidRPr="00CF7E9A" w:rsidRDefault="005D4057" w:rsidP="00D25175">
            <w:pPr>
              <w:pStyle w:val="afc"/>
              <w:widowControl/>
              <w:overflowPunct w:val="0"/>
              <w:spacing w:line="240" w:lineRule="exact"/>
              <w:ind w:leftChars="0" w:left="0"/>
              <w:jc w:val="both"/>
              <w:rPr>
                <w:rFonts w:ascii="標楷體" w:hAnsi="標楷體"/>
                <w:color w:val="auto"/>
                <w:spacing w:val="-6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BE254E8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F0CD954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79D6BF66" w14:textId="77777777" w:rsidR="005D4057" w:rsidRPr="00CF7E9A" w:rsidRDefault="005D4057" w:rsidP="00D25175">
            <w:pPr>
              <w:tabs>
                <w:tab w:val="left" w:pos="920"/>
              </w:tabs>
              <w:spacing w:line="240" w:lineRule="exact"/>
              <w:ind w:leftChars="310" w:left="982" w:rightChars="5" w:right="12" w:firstLineChars="0" w:hanging="238"/>
              <w:jc w:val="distribute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3.</w:t>
            </w:r>
            <w:r w:rsidRPr="00CF7E9A">
              <w:rPr>
                <w:rFonts w:hint="eastAsia"/>
                <w:noProof/>
                <w:color w:val="auto"/>
              </w:rPr>
              <w:tab/>
              <w:t>全民健康保險基金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E79A657" w14:textId="77777777" w:rsidR="005D4057" w:rsidRPr="00CF7E9A" w:rsidRDefault="005D4057" w:rsidP="00D25175">
            <w:pPr>
              <w:pStyle w:val="afc"/>
              <w:widowControl/>
              <w:overflowPunct w:val="0"/>
              <w:spacing w:line="240" w:lineRule="exact"/>
              <w:ind w:leftChars="0" w:left="0"/>
              <w:jc w:val="both"/>
              <w:rPr>
                <w:rFonts w:ascii="標楷體" w:hAnsi="標楷體"/>
                <w:color w:val="auto"/>
                <w:spacing w:val="-6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BEF1BDD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AD39862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2AFA68DF" w14:textId="77777777" w:rsidR="005D4057" w:rsidRPr="00CF7E9A" w:rsidRDefault="005D4057" w:rsidP="00D25175">
            <w:pPr>
              <w:tabs>
                <w:tab w:val="left" w:pos="920"/>
              </w:tabs>
              <w:spacing w:line="240" w:lineRule="exact"/>
              <w:ind w:leftChars="310" w:left="982" w:rightChars="5" w:right="12" w:firstLineChars="0" w:hanging="238"/>
              <w:jc w:val="distribute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4.</w:t>
            </w:r>
            <w:r w:rsidRPr="00CF7E9A">
              <w:rPr>
                <w:rFonts w:hint="eastAsia"/>
                <w:noProof/>
                <w:color w:val="auto"/>
              </w:rPr>
              <w:tab/>
              <w:t>國民年金保險基金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3960881" w14:textId="77777777" w:rsidR="005D4057" w:rsidRPr="00CF7E9A" w:rsidRDefault="005D4057" w:rsidP="00D25175">
            <w:pPr>
              <w:pStyle w:val="afc"/>
              <w:widowControl/>
              <w:overflowPunct w:val="0"/>
              <w:spacing w:line="240" w:lineRule="exact"/>
              <w:ind w:leftChars="0" w:left="0"/>
              <w:jc w:val="both"/>
              <w:rPr>
                <w:rFonts w:ascii="標楷體" w:hAnsi="標楷體"/>
                <w:color w:val="auto"/>
                <w:spacing w:val="-6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DD1205F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279E093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1289A01A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(十三)</w:t>
            </w:r>
            <w:r w:rsidRPr="00CF7E9A">
              <w:rPr>
                <w:b/>
                <w:color w:val="auto"/>
              </w:rPr>
              <w:t>文化部主管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4CFB746" w14:textId="77777777" w:rsidR="005D4057" w:rsidRPr="00CF7E9A" w:rsidRDefault="005D4057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FB6CA40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C7BA41A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28A953D3" w14:textId="77777777" w:rsidR="005D4057" w:rsidRPr="00CF7E9A" w:rsidRDefault="005D4057" w:rsidP="00796E2E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9" w:right="22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國立文化機構作業基金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3019920" w14:textId="77777777" w:rsidR="005D4057" w:rsidRPr="00CF7E9A" w:rsidRDefault="005D4057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(1)</w:t>
            </w:r>
            <w:r w:rsidRPr="00CF7E9A">
              <w:rPr>
                <w:rFonts w:hint="eastAsia"/>
                <w:color w:val="auto"/>
                <w:spacing w:val="-6"/>
              </w:rPr>
              <w:t>國立歷史博物館作業基金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F5C216F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6FA6C9E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6E533EE7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AA10C5F" w14:textId="77777777" w:rsidR="005D4057" w:rsidRPr="00CF7E9A" w:rsidRDefault="005D4057" w:rsidP="00D25175">
            <w:pPr>
              <w:spacing w:line="240" w:lineRule="exact"/>
              <w:ind w:left="360" w:rightChars="5" w:right="12" w:hangingChars="150" w:hanging="36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(2)</w:t>
            </w:r>
            <w:r w:rsidRPr="00CF7E9A">
              <w:rPr>
                <w:rFonts w:hint="eastAsia"/>
                <w:color w:val="auto"/>
                <w:spacing w:val="-17"/>
              </w:rPr>
              <w:t>國立中正紀念堂管理處作業基金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F645414" w14:textId="77777777" w:rsidR="005D4057" w:rsidRPr="00CF7E9A" w:rsidRDefault="005D4057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431E5433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7025ABB5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0393570" w14:textId="77777777" w:rsidR="005D4057" w:rsidRPr="00CF7E9A" w:rsidRDefault="005D4057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(3)</w:t>
            </w:r>
            <w:r w:rsidRPr="00CF7E9A">
              <w:rPr>
                <w:rFonts w:hint="eastAsia"/>
                <w:color w:val="auto"/>
                <w:spacing w:val="-6"/>
              </w:rPr>
              <w:t>國立國父紀念館作業基金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DC3FF19" w14:textId="77777777" w:rsidR="005D4057" w:rsidRPr="00CF7E9A" w:rsidRDefault="005D4057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D32A1CC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7D90F480" w14:textId="77777777" w:rsidR="005D4057" w:rsidRPr="00CF7E9A" w:rsidRDefault="005D4057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(十四)國立故宮博物院主管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D00D9BF" w14:textId="77777777" w:rsidR="005D4057" w:rsidRPr="00CF7E9A" w:rsidRDefault="005D4057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4AE48FB" w14:textId="77777777" w:rsidR="005D4057" w:rsidRPr="00CF7E9A" w:rsidRDefault="005D4057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DA2AD40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6A75D610" w14:textId="77777777" w:rsidR="005D4057" w:rsidRPr="00CF7E9A" w:rsidRDefault="005D4057" w:rsidP="00796E2E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9" w:right="22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故宮文物藝術發展基金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5A2248A" w14:textId="77777777" w:rsidR="005D4057" w:rsidRPr="00CF7E9A" w:rsidRDefault="005D4057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8609E37" w14:textId="77777777" w:rsidR="005D4057" w:rsidRPr="00CF7E9A" w:rsidRDefault="005D4057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85FB221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nil"/>
            </w:tcBorders>
          </w:tcPr>
          <w:p w14:paraId="66E3B7B3" w14:textId="78C825F0" w:rsidR="00CF3C7F" w:rsidRPr="00CF7E9A" w:rsidRDefault="00CF3C7F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(十五)原住民族委員會主管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90B41F1" w14:textId="77777777" w:rsidR="00CF3C7F" w:rsidRPr="00CF7E9A" w:rsidRDefault="00CF3C7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FED9450" w14:textId="77777777" w:rsidR="00CF3C7F" w:rsidRPr="00CF7E9A" w:rsidRDefault="00CF3C7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48A931EC" w14:textId="77777777" w:rsidTr="00F36C0F">
        <w:trPr>
          <w:trHeight w:val="306"/>
        </w:trPr>
        <w:tc>
          <w:tcPr>
            <w:tcW w:w="3664" w:type="dxa"/>
            <w:tcBorders>
              <w:top w:val="nil"/>
              <w:bottom w:val="single" w:sz="8" w:space="0" w:color="auto"/>
            </w:tcBorders>
          </w:tcPr>
          <w:p w14:paraId="4CD982D3" w14:textId="31645330" w:rsidR="00CF3C7F" w:rsidRPr="00CF7E9A" w:rsidRDefault="00CF3C7F" w:rsidP="00796E2E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9" w:right="22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原住民族綜合發展基金</w:t>
            </w:r>
          </w:p>
        </w:tc>
        <w:tc>
          <w:tcPr>
            <w:tcW w:w="3345" w:type="dxa"/>
            <w:tcBorders>
              <w:top w:val="nil"/>
              <w:bottom w:val="single" w:sz="8" w:space="0" w:color="auto"/>
            </w:tcBorders>
          </w:tcPr>
          <w:p w14:paraId="4F7CC599" w14:textId="70D81A99" w:rsidR="00CF3C7F" w:rsidRPr="00CF7E9A" w:rsidRDefault="00CF3C7F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原住民族就業基金</w:t>
            </w:r>
          </w:p>
        </w:tc>
        <w:tc>
          <w:tcPr>
            <w:tcW w:w="3192" w:type="dxa"/>
            <w:tcBorders>
              <w:top w:val="nil"/>
              <w:bottom w:val="single" w:sz="8" w:space="0" w:color="auto"/>
            </w:tcBorders>
          </w:tcPr>
          <w:p w14:paraId="00B55C79" w14:textId="77777777" w:rsidR="00CF3C7F" w:rsidRPr="00CF7E9A" w:rsidRDefault="00CF3C7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</w:tbl>
    <w:p w14:paraId="00D25223" w14:textId="3BE4FFC0" w:rsidR="00A1347C" w:rsidRPr="00CF7E9A" w:rsidRDefault="00A1347C" w:rsidP="001134C8">
      <w:pPr>
        <w:pStyle w:val="3T010116P"/>
        <w:overflowPunct w:val="0"/>
        <w:ind w:leftChars="1190" w:left="2856"/>
        <w:jc w:val="left"/>
        <w:rPr>
          <w:rFonts w:cs="Times New Roman"/>
          <w:b w:val="0"/>
          <w:bCs/>
          <w:color w:val="auto"/>
          <w:spacing w:val="0"/>
          <w:szCs w:val="32"/>
          <w:u w:val="none"/>
        </w:rPr>
      </w:pPr>
      <w:r w:rsidRPr="00CF7E9A">
        <w:rPr>
          <w:rFonts w:hint="eastAsia"/>
          <w:color w:val="auto"/>
          <w:spacing w:val="0"/>
        </w:rPr>
        <w:lastRenderedPageBreak/>
        <w:t xml:space="preserve">　</w:t>
      </w:r>
      <w:r w:rsidR="008960D9" w:rsidRPr="00CF7E9A">
        <w:rPr>
          <w:rFonts w:hint="eastAsia"/>
          <w:color w:val="auto"/>
          <w:spacing w:val="0"/>
        </w:rPr>
        <w:t>伍</w:t>
      </w:r>
      <w:r w:rsidRPr="00CF7E9A">
        <w:rPr>
          <w:rFonts w:hint="eastAsia"/>
          <w:color w:val="auto"/>
          <w:spacing w:val="0"/>
        </w:rPr>
        <w:t xml:space="preserve">、各基金所屬單位一覽表　</w:t>
      </w:r>
      <w:r w:rsidR="00873057" w:rsidRPr="00CF7E9A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（續）</w:t>
      </w:r>
    </w:p>
    <w:p w14:paraId="1FA5B9B8" w14:textId="616F8E05" w:rsidR="00B87129" w:rsidRPr="00CF7E9A" w:rsidRDefault="00B87129" w:rsidP="00D25175">
      <w:pPr>
        <w:pStyle w:val="3T0201"/>
        <w:overflowPunct w:val="0"/>
        <w:spacing w:before="72" w:afterLines="20" w:after="72"/>
        <w:jc w:val="center"/>
        <w:rPr>
          <w:color w:val="auto"/>
        </w:rPr>
      </w:pPr>
      <w:r w:rsidRPr="00CF7E9A">
        <w:rPr>
          <w:rFonts w:hint="eastAsia"/>
          <w:color w:val="auto"/>
        </w:rPr>
        <w:t>中華民國</w:t>
      </w:r>
      <w:proofErr w:type="gramStart"/>
      <w:r w:rsidR="00D94C16" w:rsidRPr="00CF7E9A">
        <w:rPr>
          <w:rFonts w:hint="eastAsia"/>
          <w:color w:val="auto"/>
        </w:rPr>
        <w:t>114</w:t>
      </w:r>
      <w:proofErr w:type="gramEnd"/>
      <w:r w:rsidR="00D94C16" w:rsidRPr="00CF7E9A">
        <w:rPr>
          <w:rFonts w:hint="eastAsia"/>
          <w:color w:val="auto"/>
        </w:rPr>
        <w:t>年度</w:t>
      </w:r>
    </w:p>
    <w:tbl>
      <w:tblPr>
        <w:tblW w:w="10201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4"/>
        <w:gridCol w:w="3345"/>
        <w:gridCol w:w="3192"/>
      </w:tblGrid>
      <w:tr w:rsidR="00CF7E9A" w:rsidRPr="00CF7E9A" w14:paraId="207764BE" w14:textId="77777777" w:rsidTr="001059BF">
        <w:trPr>
          <w:trHeight w:hRule="exact" w:val="680"/>
          <w:tblHeader/>
        </w:trPr>
        <w:tc>
          <w:tcPr>
            <w:tcW w:w="366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3D299BE" w14:textId="77777777" w:rsidR="00BF3463" w:rsidRPr="00CF7E9A" w:rsidRDefault="00BF3463" w:rsidP="00D25175">
            <w:pPr>
              <w:tabs>
                <w:tab w:val="left" w:pos="720"/>
              </w:tabs>
              <w:snapToGrid w:val="0"/>
              <w:ind w:left="57" w:right="62" w:firstLineChars="0" w:firstLine="0"/>
              <w:jc w:val="distribute"/>
              <w:rPr>
                <w:rFonts w:cs="Times New Roman"/>
                <w:color w:val="auto"/>
              </w:rPr>
            </w:pPr>
            <w:r w:rsidRPr="00CF7E9A">
              <w:rPr>
                <w:rFonts w:cs="Times New Roman" w:hint="eastAsia"/>
                <w:color w:val="auto"/>
              </w:rPr>
              <w:t>基金單位</w:t>
            </w:r>
          </w:p>
        </w:tc>
        <w:tc>
          <w:tcPr>
            <w:tcW w:w="334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160E175" w14:textId="77777777" w:rsidR="00BF3463" w:rsidRPr="00CF7E9A" w:rsidRDefault="00BF3463" w:rsidP="00D25175">
            <w:pPr>
              <w:snapToGrid w:val="0"/>
              <w:ind w:leftChars="15" w:left="36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CF7E9A">
              <w:rPr>
                <w:rFonts w:cs="Times New Roman" w:hint="eastAsia"/>
                <w:color w:val="auto"/>
              </w:rPr>
              <w:t>分預算單位</w:t>
            </w:r>
          </w:p>
        </w:tc>
        <w:tc>
          <w:tcPr>
            <w:tcW w:w="31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B61603" w14:textId="77777777" w:rsidR="00BF3463" w:rsidRPr="00CF7E9A" w:rsidRDefault="00BF3463" w:rsidP="00D25175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CF7E9A">
              <w:rPr>
                <w:rFonts w:cs="Times New Roman" w:hint="eastAsia"/>
                <w:color w:val="auto"/>
              </w:rPr>
              <w:t>作業單位</w:t>
            </w:r>
          </w:p>
        </w:tc>
      </w:tr>
      <w:tr w:rsidR="00CF7E9A" w:rsidRPr="00CF7E9A" w14:paraId="387F12F6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4FA8FEE0" w14:textId="6F7EF63E" w:rsidR="00B85F04" w:rsidRPr="00CF7E9A" w:rsidRDefault="00B85F04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(十六)考試院考選部主管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146C945" w14:textId="77777777" w:rsidR="00B85F04" w:rsidRPr="00CF7E9A" w:rsidRDefault="00B85F0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3A41324" w14:textId="77777777" w:rsidR="00B85F04" w:rsidRPr="00CF7E9A" w:rsidRDefault="00B85F04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677DC5D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03002C5A" w14:textId="231DB7FA" w:rsidR="006706DF" w:rsidRPr="00CF7E9A" w:rsidRDefault="006706DF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b/>
                <w:color w:val="auto"/>
              </w:rPr>
            </w:pPr>
            <w:r w:rsidRPr="00CF7E9A">
              <w:rPr>
                <w:rFonts w:hint="eastAsia"/>
                <w:color w:val="auto"/>
              </w:rPr>
              <w:t>考選業務基金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8B23311" w14:textId="77777777" w:rsidR="006706DF" w:rsidRPr="00CF7E9A" w:rsidRDefault="006706D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75DD9C3" w14:textId="77777777" w:rsidR="006706DF" w:rsidRPr="00CF7E9A" w:rsidRDefault="006706D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A506D1C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4F4DC369" w14:textId="4627B10F" w:rsidR="006706DF" w:rsidRPr="00CF7E9A" w:rsidRDefault="006706DF" w:rsidP="00D25175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二、債務基金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54E74FF" w14:textId="77777777" w:rsidR="006706DF" w:rsidRPr="00CF7E9A" w:rsidRDefault="006706D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DEB6361" w14:textId="77777777" w:rsidR="006706DF" w:rsidRPr="00CF7E9A" w:rsidRDefault="006706D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404194C0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6A76A216" w14:textId="7BC071F9" w:rsidR="006706DF" w:rsidRPr="00CF7E9A" w:rsidRDefault="006706DF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財政部主管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4351ACE" w14:textId="77777777" w:rsidR="006706DF" w:rsidRPr="00CF7E9A" w:rsidRDefault="006706D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452317E" w14:textId="77777777" w:rsidR="006706DF" w:rsidRPr="00CF7E9A" w:rsidRDefault="006706D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FB44BCD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2EF46BC2" w14:textId="20E16262" w:rsidR="006706DF" w:rsidRPr="00CF7E9A" w:rsidRDefault="006706DF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b/>
                <w:color w:val="auto"/>
              </w:rPr>
            </w:pPr>
            <w:r w:rsidRPr="00CF7E9A">
              <w:rPr>
                <w:rFonts w:hint="eastAsia"/>
                <w:color w:val="auto"/>
              </w:rPr>
              <w:t>中央政府債務基金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1D6BB6E" w14:textId="77777777" w:rsidR="006706DF" w:rsidRPr="00CF7E9A" w:rsidRDefault="006706D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5E14F84" w14:textId="77777777" w:rsidR="006706DF" w:rsidRPr="00CF7E9A" w:rsidRDefault="006706DF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D9C34B4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0C01F2B7" w14:textId="3E453EAA" w:rsidR="004E0CC8" w:rsidRPr="00CF7E9A" w:rsidRDefault="004E0CC8" w:rsidP="00D25175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三、特別收入基金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1C91D83" w14:textId="77777777" w:rsidR="004E0CC8" w:rsidRPr="00CF7E9A" w:rsidRDefault="004E0CC8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B7E0BEC" w14:textId="77777777" w:rsidR="004E0CC8" w:rsidRPr="00CF7E9A" w:rsidRDefault="004E0CC8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D72F128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0310C4A7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</w:t>
            </w:r>
            <w:proofErr w:type="gramStart"/>
            <w:r w:rsidRPr="00CF7E9A">
              <w:rPr>
                <w:rFonts w:hint="eastAsia"/>
                <w:b/>
                <w:color w:val="auto"/>
              </w:rPr>
              <w:t>一</w:t>
            </w:r>
            <w:proofErr w:type="gramEnd"/>
            <w:r w:rsidRPr="00CF7E9A">
              <w:rPr>
                <w:rFonts w:hint="eastAsia"/>
                <w:b/>
                <w:color w:val="auto"/>
              </w:rPr>
              <w:t>)總統府主管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554DB7D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3751352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388B9AE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0D9A4022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b/>
                <w:color w:val="auto"/>
              </w:rPr>
            </w:pPr>
            <w:r w:rsidRPr="00CF7E9A">
              <w:rPr>
                <w:rFonts w:hint="eastAsia"/>
                <w:color w:val="auto"/>
              </w:rPr>
              <w:t>中央研究院科學研究基金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19B1F75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712B3CD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49F4186B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3F482BDE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(二)行政院主管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EC7AD74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D5611C2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1E27866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34598BA7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20" w:right="48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1.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  <w:spacing w:val="-22"/>
              </w:rPr>
              <w:t>行政院國家科學技術發展基金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A4F43C8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DE83FBF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10B52BC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7831BE30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5" w:right="12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2.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離島建設基金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75A2F2D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9D08F03" w14:textId="77777777" w:rsidR="00381481" w:rsidRPr="00CF7E9A" w:rsidRDefault="0038148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5AF6B9F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0A71DEAD" w14:textId="0272CCFA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3.</w:t>
            </w:r>
            <w:r w:rsidR="0084567F" w:rsidRPr="00CF7E9A">
              <w:rPr>
                <w:rFonts w:hint="eastAsia"/>
                <w:color w:val="auto"/>
                <w:spacing w:val="12"/>
              </w:rPr>
              <w:t>花東地區永續發展基</w:t>
            </w:r>
            <w:r w:rsidR="00B67966" w:rsidRPr="00CF7E9A">
              <w:rPr>
                <w:rFonts w:hint="eastAsia"/>
                <w:color w:val="auto"/>
              </w:rPr>
              <w:t>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D78474C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A540E25" w14:textId="77777777" w:rsidR="00381481" w:rsidRPr="00CF7E9A" w:rsidRDefault="00381481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2E2185B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55C085DB" w14:textId="72B63AAA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  <w:kern w:val="0"/>
                <w:fitText w:val="240" w:id="-699676672"/>
              </w:rPr>
              <w:t>4.</w:t>
            </w:r>
            <w:r w:rsidRPr="00CF7E9A">
              <w:rPr>
                <w:color w:val="auto"/>
              </w:rPr>
              <w:tab/>
            </w:r>
            <w:r w:rsidR="0084567F" w:rsidRPr="00CF7E9A">
              <w:rPr>
                <w:rFonts w:hint="eastAsia"/>
                <w:color w:val="auto"/>
                <w:spacing w:val="50"/>
              </w:rPr>
              <w:t>促進轉型正義基</w:t>
            </w:r>
            <w:r w:rsidR="0084567F" w:rsidRPr="00CF7E9A">
              <w:rPr>
                <w:rFonts w:hint="eastAsia"/>
                <w:color w:val="auto"/>
              </w:rPr>
              <w:t>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5DC0D41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5F569A0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54336E7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56E80635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(三)內政部主管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E430EE6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D9F59C3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CD50846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6E9E0412" w14:textId="77777777" w:rsidR="00381481" w:rsidRPr="00CF7E9A" w:rsidRDefault="00381481" w:rsidP="00D25175">
            <w:pPr>
              <w:widowControl w:val="0"/>
              <w:spacing w:line="240" w:lineRule="exact"/>
              <w:ind w:leftChars="310" w:left="744" w:rightChars="5" w:right="12" w:firstLineChars="0" w:firstLine="0"/>
              <w:jc w:val="distribute"/>
              <w:rPr>
                <w:color w:val="auto"/>
              </w:rPr>
            </w:pPr>
            <w:r w:rsidRPr="00CF7E9A">
              <w:rPr>
                <w:color w:val="auto"/>
              </w:rPr>
              <w:t>1</w:t>
            </w:r>
            <w:r w:rsidRPr="00CF7E9A">
              <w:rPr>
                <w:rFonts w:hint="eastAsia"/>
                <w:color w:val="auto"/>
              </w:rPr>
              <w:t>.</w:t>
            </w:r>
            <w:r w:rsidRPr="00CF7E9A">
              <w:rPr>
                <w:color w:val="auto"/>
              </w:rPr>
              <w:tab/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ab/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ab/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ab/>
              <w:t>新住民發展基金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F0F23AB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2D83E26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53E5A2B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13AB68C8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10" w:right="24" w:firstLineChars="0" w:firstLine="0"/>
              <w:jc w:val="distribute"/>
              <w:rPr>
                <w:color w:val="auto"/>
              </w:rPr>
            </w:pPr>
            <w:r w:rsidRPr="00CF7E9A">
              <w:rPr>
                <w:color w:val="auto"/>
              </w:rPr>
              <w:t>2</w:t>
            </w:r>
            <w:r w:rsidRPr="00CF7E9A">
              <w:rPr>
                <w:rFonts w:hint="eastAsia"/>
                <w:color w:val="auto"/>
              </w:rPr>
              <w:t>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  <w:spacing w:val="-12"/>
              </w:rPr>
              <w:t>研發及產業訓儲替代役基金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1DF842B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6DE3258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4197957C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0C96A171" w14:textId="48247166" w:rsidR="001C3E67" w:rsidRPr="00CF7E9A" w:rsidRDefault="001C3E67" w:rsidP="005C0E6C">
            <w:pPr>
              <w:widowControl w:val="0"/>
              <w:tabs>
                <w:tab w:val="left" w:pos="720"/>
              </w:tabs>
              <w:spacing w:line="240" w:lineRule="exact"/>
              <w:ind w:leftChars="310" w:left="1054" w:rightChars="-13" w:right="-31" w:hangingChars="129" w:hanging="310"/>
              <w:rPr>
                <w:rFonts w:cs="Times New Roman"/>
                <w:color w:val="auto"/>
                <w:szCs w:val="20"/>
              </w:rPr>
            </w:pPr>
            <w:r w:rsidRPr="00CF7E9A">
              <w:rPr>
                <w:rFonts w:hint="eastAsia"/>
                <w:color w:val="auto"/>
              </w:rPr>
              <w:t>3.</w:t>
            </w:r>
            <w:r w:rsidRPr="00796E2E">
              <w:rPr>
                <w:rFonts w:cs="Times New Roman" w:hint="eastAsia"/>
                <w:color w:val="auto"/>
                <w:spacing w:val="-12"/>
                <w:kern w:val="0"/>
                <w:szCs w:val="20"/>
              </w:rPr>
              <w:t>警察消防海巡移民空勤人員</w:t>
            </w:r>
          </w:p>
          <w:p w14:paraId="39211E47" w14:textId="51629F42" w:rsidR="00381481" w:rsidRPr="00CF7E9A" w:rsidRDefault="001C3E67" w:rsidP="00D25175">
            <w:pPr>
              <w:widowControl w:val="0"/>
              <w:tabs>
                <w:tab w:val="left" w:pos="720"/>
              </w:tabs>
              <w:spacing w:line="240" w:lineRule="exact"/>
              <w:ind w:leftChars="415" w:left="1378" w:hangingChars="129" w:hanging="382"/>
              <w:rPr>
                <w:rFonts w:cs="Times New Roman"/>
                <w:color w:val="auto"/>
                <w:spacing w:val="24"/>
                <w:szCs w:val="20"/>
              </w:rPr>
            </w:pPr>
            <w:r w:rsidRPr="00CF7E9A">
              <w:rPr>
                <w:rFonts w:cs="Times New Roman" w:hint="eastAsia"/>
                <w:color w:val="auto"/>
                <w:spacing w:val="28"/>
                <w:szCs w:val="20"/>
              </w:rPr>
              <w:t>及協勤民力安全</w:t>
            </w:r>
            <w:r w:rsidRPr="00CF7E9A">
              <w:rPr>
                <w:rFonts w:cs="Times New Roman" w:hint="eastAsia"/>
                <w:color w:val="auto"/>
                <w:spacing w:val="27"/>
                <w:szCs w:val="20"/>
              </w:rPr>
              <w:t>基</w:t>
            </w:r>
            <w:r w:rsidRPr="00CF7E9A">
              <w:rPr>
                <w:rFonts w:cs="Times New Roman" w:hint="eastAsia"/>
                <w:color w:val="auto"/>
                <w:szCs w:val="20"/>
              </w:rPr>
              <w:t>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6935446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D14CA0A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CBD4325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6F4E8432" w14:textId="77777777" w:rsidR="00381481" w:rsidRPr="00CF7E9A" w:rsidRDefault="00381481" w:rsidP="00A425F9">
            <w:pPr>
              <w:widowControl w:val="0"/>
              <w:tabs>
                <w:tab w:val="left" w:pos="720"/>
              </w:tabs>
              <w:spacing w:line="240" w:lineRule="exact"/>
              <w:ind w:leftChars="310" w:left="984" w:rightChars="3" w:right="7" w:hangingChars="100" w:hanging="240"/>
              <w:jc w:val="distribute"/>
              <w:rPr>
                <w:color w:val="auto"/>
              </w:rPr>
            </w:pPr>
            <w:r w:rsidRPr="00CF7E9A">
              <w:rPr>
                <w:rFonts w:cs="Times New Roman" w:hint="eastAsia"/>
                <w:color w:val="auto"/>
                <w:szCs w:val="20"/>
              </w:rPr>
              <w:t>4</w:t>
            </w:r>
            <w:r w:rsidRPr="00CF7E9A">
              <w:rPr>
                <w:rFonts w:hint="eastAsia"/>
                <w:color w:val="auto"/>
              </w:rPr>
              <w:t>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國土永續發展基金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2325D50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132964F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9882DE9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23C5B23E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(四)教育部主管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253B928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0F31C0F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6AF2AFC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585621E7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b/>
                <w:color w:val="auto"/>
              </w:rPr>
            </w:pPr>
            <w:r w:rsidRPr="00CF7E9A">
              <w:rPr>
                <w:rFonts w:hint="eastAsia"/>
                <w:color w:val="auto"/>
                <w:kern w:val="26"/>
              </w:rPr>
              <w:t>1.</w:t>
            </w:r>
            <w:r w:rsidRPr="00CF7E9A">
              <w:rPr>
                <w:color w:val="auto"/>
                <w:kern w:val="26"/>
              </w:rPr>
              <w:tab/>
            </w:r>
            <w:r w:rsidRPr="00CF7E9A">
              <w:rPr>
                <w:rFonts w:hint="eastAsia"/>
                <w:color w:val="auto"/>
                <w:kern w:val="26"/>
              </w:rPr>
              <w:t>學產基金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B5F8816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AF4A6C9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2B996EA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7910E7B3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firstLineChars="0" w:firstLine="0"/>
              <w:jc w:val="distribute"/>
              <w:rPr>
                <w:color w:val="auto"/>
                <w:kern w:val="26"/>
              </w:rPr>
            </w:pPr>
            <w:r w:rsidRPr="00CF7E9A">
              <w:rPr>
                <w:rFonts w:hint="eastAsia"/>
                <w:color w:val="auto"/>
              </w:rPr>
              <w:t>2.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運動發展基金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895BC49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364F28B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DFA0AA3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7C8CECD9" w14:textId="77777777" w:rsidR="00B114B1" w:rsidRPr="00CF7E9A" w:rsidRDefault="00381481" w:rsidP="005C0E6C">
            <w:pPr>
              <w:widowControl w:val="0"/>
              <w:tabs>
                <w:tab w:val="left" w:pos="720"/>
              </w:tabs>
              <w:spacing w:line="240" w:lineRule="exact"/>
              <w:ind w:leftChars="310" w:left="984" w:rightChars="-2" w:right="-5" w:hangingChars="100" w:hanging="240"/>
              <w:jc w:val="distribute"/>
              <w:rPr>
                <w:color w:val="auto"/>
                <w:spacing w:val="-32"/>
              </w:rPr>
            </w:pPr>
            <w:r w:rsidRPr="00CF7E9A">
              <w:rPr>
                <w:rFonts w:hint="eastAsia"/>
                <w:color w:val="auto"/>
              </w:rPr>
              <w:t>3.</w:t>
            </w:r>
            <w:r w:rsidRPr="00CF7E9A">
              <w:rPr>
                <w:color w:val="auto"/>
              </w:rPr>
              <w:tab/>
            </w:r>
            <w:r w:rsidR="0084567F" w:rsidRPr="00A425F9">
              <w:rPr>
                <w:color w:val="auto"/>
                <w:kern w:val="0"/>
              </w:rPr>
              <w:t>私立高級</w:t>
            </w:r>
            <w:r w:rsidR="0084567F" w:rsidRPr="00A425F9">
              <w:rPr>
                <w:rFonts w:hAnsi="Times New Roman" w:cs="Times New Roman"/>
                <w:color w:val="auto"/>
                <w:kern w:val="0"/>
              </w:rPr>
              <w:t>中等</w:t>
            </w:r>
            <w:r w:rsidR="0084567F" w:rsidRPr="00A425F9">
              <w:rPr>
                <w:color w:val="auto"/>
                <w:kern w:val="0"/>
              </w:rPr>
              <w:t>以上</w:t>
            </w:r>
          </w:p>
          <w:p w14:paraId="74DF4F5E" w14:textId="46EFE765" w:rsidR="00381481" w:rsidRPr="00CF7E9A" w:rsidRDefault="0084567F" w:rsidP="00D25175">
            <w:pPr>
              <w:widowControl w:val="0"/>
              <w:tabs>
                <w:tab w:val="left" w:pos="720"/>
              </w:tabs>
              <w:spacing w:line="240" w:lineRule="exact"/>
              <w:ind w:leftChars="410" w:left="1460" w:hangingChars="100" w:hanging="476"/>
              <w:rPr>
                <w:color w:val="auto"/>
                <w:spacing w:val="60"/>
              </w:rPr>
            </w:pPr>
            <w:r w:rsidRPr="00CF7E9A">
              <w:rPr>
                <w:color w:val="auto"/>
                <w:spacing w:val="118"/>
              </w:rPr>
              <w:t>學校退場基</w:t>
            </w:r>
            <w:r w:rsidRPr="00CF7E9A">
              <w:rPr>
                <w:color w:val="auto"/>
              </w:rPr>
              <w:t>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5F4CA7A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B087195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F199A29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5C77012E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(五)法務部主管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C75261D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5440FAA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E9A88AF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443C19F2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b/>
                <w:color w:val="auto"/>
              </w:rPr>
            </w:pPr>
            <w:r w:rsidRPr="00CF7E9A">
              <w:rPr>
                <w:rFonts w:hint="eastAsia"/>
                <w:color w:val="auto"/>
                <w:kern w:val="26"/>
              </w:rPr>
              <w:t>毒品防制基金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0BC26EA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5D2DBC38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AE734B1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14:paraId="497A8155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(六)經濟部主管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BC078F6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1ED6277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5E8771C" w14:textId="77777777" w:rsidTr="00820DF7">
        <w:trPr>
          <w:trHeight w:val="295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14:paraId="02DD2C64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5" w:right="12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1.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經濟特別收入基金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79FCB3BE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(1)推廣貿易基金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E8881CD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E842DAA" w14:textId="77777777" w:rsidTr="00820DF7">
        <w:trPr>
          <w:trHeight w:val="295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14:paraId="422E145C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5" w:right="12" w:firstLineChars="0" w:firstLine="0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7CCFE72F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(2)能源研究發展基金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EE4E724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D6504DF" w14:textId="77777777" w:rsidTr="00820DF7">
        <w:trPr>
          <w:trHeight w:val="295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14:paraId="6FD8A793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5" w:right="12" w:firstLineChars="0" w:firstLine="0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65A1A3EB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(3)石油基金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51A4F68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4C58E04" w14:textId="77777777" w:rsidTr="00820DF7">
        <w:trPr>
          <w:trHeight w:val="295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14:paraId="0778D2C8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5" w:right="12" w:firstLineChars="0" w:firstLine="0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413AE81F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(4)再生能源發展基金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0BE7C036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7C2639E" w14:textId="77777777" w:rsidTr="00820DF7">
        <w:trPr>
          <w:trHeight w:val="295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14:paraId="39E60459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5" w:right="12" w:firstLineChars="0" w:firstLine="0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  <w:vAlign w:val="center"/>
          </w:tcPr>
          <w:p w14:paraId="021254B0" w14:textId="04C166AC" w:rsidR="009432A0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(5)中小企業發展基金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14478B94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047DD2B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17746D62" w14:textId="77777777" w:rsidR="00381481" w:rsidRPr="00CF7E9A" w:rsidRDefault="00381481" w:rsidP="005C0E6C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3" w:right="7" w:firstLineChars="0" w:firstLine="0"/>
              <w:jc w:val="distribute"/>
              <w:rPr>
                <w:b/>
                <w:color w:val="auto"/>
              </w:rPr>
            </w:pPr>
            <w:r w:rsidRPr="00CF7E9A">
              <w:rPr>
                <w:rFonts w:hint="eastAsia"/>
                <w:color w:val="auto"/>
              </w:rPr>
              <w:t>2.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核能發電後端營運基金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894F8EE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61EA25F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42F3F96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14:paraId="6FFC9F79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(七)交通部主管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97ED187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21390987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EDF53C2" w14:textId="77777777" w:rsidTr="00820DF7">
        <w:trPr>
          <w:trHeight w:val="289"/>
        </w:trPr>
        <w:tc>
          <w:tcPr>
            <w:tcW w:w="3664" w:type="dxa"/>
            <w:tcBorders>
              <w:top w:val="nil"/>
              <w:bottom w:val="nil"/>
            </w:tcBorders>
            <w:vAlign w:val="center"/>
          </w:tcPr>
          <w:p w14:paraId="43A7122B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  <w:kern w:val="26"/>
              </w:rPr>
              <w:t>航港建設基金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B70C9B1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0F695D8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CDA5011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24B762FE" w14:textId="3319BDB0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(八)</w:t>
            </w:r>
            <w:r w:rsidR="00363333" w:rsidRPr="00CF7E9A">
              <w:rPr>
                <w:rFonts w:hint="eastAsia"/>
                <w:b/>
                <w:color w:val="auto"/>
              </w:rPr>
              <w:t>核</w:t>
            </w:r>
            <w:r w:rsidRPr="00CF7E9A">
              <w:rPr>
                <w:rFonts w:hint="eastAsia"/>
                <w:b/>
                <w:color w:val="auto"/>
              </w:rPr>
              <w:t>能</w:t>
            </w:r>
            <w:r w:rsidR="00363333" w:rsidRPr="00CF7E9A">
              <w:rPr>
                <w:rFonts w:hint="eastAsia"/>
                <w:b/>
                <w:color w:val="auto"/>
              </w:rPr>
              <w:t>安全</w:t>
            </w:r>
            <w:r w:rsidRPr="00CF7E9A">
              <w:rPr>
                <w:rFonts w:hint="eastAsia"/>
                <w:b/>
                <w:color w:val="auto"/>
              </w:rPr>
              <w:t>委員會</w:t>
            </w:r>
            <w:r w:rsidR="00EF57D4" w:rsidRPr="00CF7E9A">
              <w:rPr>
                <w:rFonts w:hint="eastAsia"/>
                <w:b/>
                <w:color w:val="auto"/>
              </w:rPr>
              <w:t>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A5D8324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607CBFE3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494FBD12" w14:textId="77777777" w:rsidTr="00820DF7">
        <w:trPr>
          <w:trHeight w:val="289"/>
        </w:trPr>
        <w:tc>
          <w:tcPr>
            <w:tcW w:w="3664" w:type="dxa"/>
            <w:tcBorders>
              <w:top w:val="nil"/>
              <w:bottom w:val="nil"/>
            </w:tcBorders>
          </w:tcPr>
          <w:p w14:paraId="4E3E6588" w14:textId="77777777" w:rsidR="00381481" w:rsidRPr="00CF7E9A" w:rsidRDefault="00381481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b/>
                <w:color w:val="auto"/>
              </w:rPr>
            </w:pPr>
            <w:r w:rsidRPr="00CF7E9A">
              <w:rPr>
                <w:rFonts w:hint="eastAsia"/>
                <w:color w:val="auto"/>
                <w:kern w:val="26"/>
              </w:rPr>
              <w:t>核子事故緊急應變基金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AC9E594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E792A12" w14:textId="77777777" w:rsidR="00381481" w:rsidRPr="00CF7E9A" w:rsidRDefault="00381481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0027CA7" w14:textId="77777777" w:rsidTr="00820DF7">
        <w:trPr>
          <w:trHeight w:val="283"/>
        </w:trPr>
        <w:tc>
          <w:tcPr>
            <w:tcW w:w="3664" w:type="dxa"/>
            <w:tcBorders>
              <w:top w:val="nil"/>
              <w:bottom w:val="nil"/>
            </w:tcBorders>
          </w:tcPr>
          <w:p w14:paraId="13152ECA" w14:textId="6CC447CB" w:rsidR="00E73EBD" w:rsidRPr="00CF7E9A" w:rsidRDefault="00E73EBD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(九)</w:t>
            </w:r>
            <w:r w:rsidR="001A37B1" w:rsidRPr="00CF7E9A">
              <w:rPr>
                <w:rFonts w:hint="eastAsia"/>
                <w:b/>
                <w:color w:val="auto"/>
              </w:rPr>
              <w:t>農業部</w:t>
            </w:r>
            <w:r w:rsidRPr="00CF7E9A">
              <w:rPr>
                <w:rFonts w:hint="eastAsia"/>
                <w:b/>
                <w:color w:val="auto"/>
              </w:rPr>
              <w:t>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EB0A74B" w14:textId="77777777" w:rsidR="00E73EBD" w:rsidRPr="00CF7E9A" w:rsidRDefault="00E73EB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A0EACA8" w14:textId="77777777" w:rsidR="00E73EBD" w:rsidRPr="00CF7E9A" w:rsidRDefault="00E73EB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2430C21" w14:textId="77777777" w:rsidTr="00820DF7">
        <w:trPr>
          <w:trHeight w:val="289"/>
        </w:trPr>
        <w:tc>
          <w:tcPr>
            <w:tcW w:w="3664" w:type="dxa"/>
            <w:tcBorders>
              <w:top w:val="nil"/>
              <w:bottom w:val="nil"/>
            </w:tcBorders>
          </w:tcPr>
          <w:p w14:paraId="6A74E16A" w14:textId="77777777" w:rsidR="00C13EE4" w:rsidRPr="00CF7E9A" w:rsidRDefault="00C13EE4" w:rsidP="00796E2E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9" w:right="22" w:firstLineChars="0" w:firstLine="0"/>
              <w:jc w:val="distribute"/>
              <w:rPr>
                <w:b/>
                <w:color w:val="auto"/>
              </w:rPr>
            </w:pPr>
            <w:r w:rsidRPr="00CF7E9A">
              <w:rPr>
                <w:rFonts w:hint="eastAsia"/>
                <w:color w:val="auto"/>
                <w:kern w:val="26"/>
              </w:rPr>
              <w:t>農業特別收入基金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0F89C0A" w14:textId="77777777" w:rsidR="00C13EE4" w:rsidRPr="00CF7E9A" w:rsidRDefault="00C13EE4" w:rsidP="00D25175">
            <w:pPr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(1)農業發展基金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C87011F" w14:textId="77777777" w:rsidR="00C13EE4" w:rsidRPr="00CF7E9A" w:rsidRDefault="00C13EE4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CF7E9A" w:rsidRPr="00CF7E9A" w14:paraId="479E0324" w14:textId="77777777" w:rsidTr="00820DF7">
        <w:trPr>
          <w:trHeight w:val="289"/>
        </w:trPr>
        <w:tc>
          <w:tcPr>
            <w:tcW w:w="3664" w:type="dxa"/>
            <w:tcBorders>
              <w:top w:val="nil"/>
              <w:bottom w:val="nil"/>
            </w:tcBorders>
          </w:tcPr>
          <w:p w14:paraId="760EAEB4" w14:textId="77777777" w:rsidR="00CF3C7F" w:rsidRPr="00CF7E9A" w:rsidRDefault="00CF3C7F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26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C511F1C" w14:textId="0DA7C69B" w:rsidR="00CF3C7F" w:rsidRPr="00CF7E9A" w:rsidRDefault="00CF3C7F" w:rsidP="00D25175">
            <w:pPr>
              <w:spacing w:line="240" w:lineRule="exact"/>
              <w:ind w:firstLineChars="0" w:firstLine="0"/>
              <w:rPr>
                <w:noProof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(2)林務發展及造林基金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3F23486B" w14:textId="77777777" w:rsidR="00CF3C7F" w:rsidRPr="00CF7E9A" w:rsidRDefault="00CF3C7F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CF7E9A" w:rsidRPr="00CF7E9A" w14:paraId="52F54F04" w14:textId="77777777" w:rsidTr="00820DF7">
        <w:trPr>
          <w:trHeight w:val="289"/>
        </w:trPr>
        <w:tc>
          <w:tcPr>
            <w:tcW w:w="3664" w:type="dxa"/>
            <w:tcBorders>
              <w:top w:val="nil"/>
              <w:bottom w:val="nil"/>
            </w:tcBorders>
          </w:tcPr>
          <w:p w14:paraId="13EB66DB" w14:textId="77777777" w:rsidR="00CF3C7F" w:rsidRPr="00CF7E9A" w:rsidRDefault="00CF3C7F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26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8D58CD1" w14:textId="787ADE7B" w:rsidR="00CF3C7F" w:rsidRPr="00CF7E9A" w:rsidRDefault="00CF3C7F" w:rsidP="00D25175">
            <w:pPr>
              <w:spacing w:line="240" w:lineRule="exact"/>
              <w:ind w:firstLineChars="0" w:firstLine="0"/>
              <w:rPr>
                <w:noProof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(3)農業天然災害救助基金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4387FCAD" w14:textId="77777777" w:rsidR="00CF3C7F" w:rsidRPr="00CF7E9A" w:rsidRDefault="00CF3C7F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CF7E9A" w:rsidRPr="00CF7E9A" w14:paraId="5A5812F0" w14:textId="77777777" w:rsidTr="00820DF7">
        <w:trPr>
          <w:trHeight w:val="289"/>
        </w:trPr>
        <w:tc>
          <w:tcPr>
            <w:tcW w:w="3664" w:type="dxa"/>
            <w:tcBorders>
              <w:top w:val="nil"/>
              <w:bottom w:val="nil"/>
            </w:tcBorders>
          </w:tcPr>
          <w:p w14:paraId="6BDAB9DC" w14:textId="77777777" w:rsidR="00CF3C7F" w:rsidRPr="00CF7E9A" w:rsidRDefault="00CF3C7F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26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1191320" w14:textId="42FCB249" w:rsidR="00CF3C7F" w:rsidRPr="00CF7E9A" w:rsidRDefault="00CF3C7F" w:rsidP="00D25175">
            <w:pPr>
              <w:spacing w:line="240" w:lineRule="exact"/>
              <w:ind w:firstLineChars="0" w:firstLine="0"/>
              <w:rPr>
                <w:noProof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(4)漁業發展基金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9FF832B" w14:textId="77777777" w:rsidR="00CF3C7F" w:rsidRPr="00CF7E9A" w:rsidRDefault="00CF3C7F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CF7E9A" w:rsidRPr="00CF7E9A" w14:paraId="1D9C0F9B" w14:textId="77777777" w:rsidTr="00820DF7">
        <w:trPr>
          <w:trHeight w:val="289"/>
        </w:trPr>
        <w:tc>
          <w:tcPr>
            <w:tcW w:w="3664" w:type="dxa"/>
            <w:tcBorders>
              <w:top w:val="nil"/>
              <w:bottom w:val="nil"/>
            </w:tcBorders>
          </w:tcPr>
          <w:p w14:paraId="64FD05A8" w14:textId="77777777" w:rsidR="00820DF7" w:rsidRPr="00CF7E9A" w:rsidRDefault="00820DF7" w:rsidP="00820DF7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26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9CEF7A3" w14:textId="515C8C61" w:rsidR="00820DF7" w:rsidRPr="00CF7E9A" w:rsidRDefault="00820DF7" w:rsidP="00820DF7">
            <w:pPr>
              <w:spacing w:line="240" w:lineRule="exact"/>
              <w:ind w:firstLineChars="0" w:firstLine="0"/>
              <w:rPr>
                <w:noProof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(5)農產品受進口損害救助基</w:t>
            </w:r>
            <w:r w:rsidRPr="00CF7E9A">
              <w:rPr>
                <w:rFonts w:hint="eastAsia"/>
                <w:noProof/>
                <w:color w:val="auto"/>
                <w:spacing w:val="-6"/>
              </w:rPr>
              <w:t>金</w:t>
            </w:r>
          </w:p>
        </w:tc>
        <w:tc>
          <w:tcPr>
            <w:tcW w:w="3192" w:type="dxa"/>
            <w:tcBorders>
              <w:top w:val="nil"/>
              <w:bottom w:val="nil"/>
            </w:tcBorders>
          </w:tcPr>
          <w:p w14:paraId="73FF20D9" w14:textId="77777777" w:rsidR="00820DF7" w:rsidRPr="00CF7E9A" w:rsidRDefault="00820DF7" w:rsidP="00820DF7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  <w:tr w:rsidR="00CF7E9A" w:rsidRPr="00CF7E9A" w14:paraId="0F8ADE7F" w14:textId="77777777" w:rsidTr="00820DF7">
        <w:trPr>
          <w:trHeight w:val="289"/>
        </w:trPr>
        <w:tc>
          <w:tcPr>
            <w:tcW w:w="3664" w:type="dxa"/>
            <w:tcBorders>
              <w:top w:val="nil"/>
              <w:bottom w:val="single" w:sz="8" w:space="0" w:color="auto"/>
            </w:tcBorders>
          </w:tcPr>
          <w:p w14:paraId="38F0DECB" w14:textId="77777777" w:rsidR="00820DF7" w:rsidRPr="00CF7E9A" w:rsidRDefault="00820DF7" w:rsidP="00820DF7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26"/>
              </w:rPr>
            </w:pPr>
          </w:p>
        </w:tc>
        <w:tc>
          <w:tcPr>
            <w:tcW w:w="3345" w:type="dxa"/>
            <w:tcBorders>
              <w:top w:val="nil"/>
              <w:bottom w:val="single" w:sz="8" w:space="0" w:color="auto"/>
            </w:tcBorders>
          </w:tcPr>
          <w:p w14:paraId="0B9FD256" w14:textId="668241EC" w:rsidR="00820DF7" w:rsidRPr="00CF7E9A" w:rsidRDefault="00820DF7" w:rsidP="00820DF7">
            <w:pPr>
              <w:spacing w:line="240" w:lineRule="exact"/>
              <w:ind w:firstLineChars="0" w:firstLine="0"/>
              <w:rPr>
                <w:noProof/>
                <w:color w:val="auto"/>
              </w:rPr>
            </w:pPr>
            <w:r w:rsidRPr="00CF7E9A">
              <w:rPr>
                <w:rFonts w:hint="eastAsia"/>
                <w:noProof/>
                <w:color w:val="auto"/>
              </w:rPr>
              <w:t>(6)農村再生基金</w:t>
            </w:r>
          </w:p>
        </w:tc>
        <w:tc>
          <w:tcPr>
            <w:tcW w:w="3192" w:type="dxa"/>
            <w:tcBorders>
              <w:top w:val="nil"/>
              <w:bottom w:val="single" w:sz="8" w:space="0" w:color="auto"/>
            </w:tcBorders>
          </w:tcPr>
          <w:p w14:paraId="0D54F6C0" w14:textId="77777777" w:rsidR="00820DF7" w:rsidRPr="00CF7E9A" w:rsidRDefault="00820DF7" w:rsidP="00820DF7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</w:tr>
    </w:tbl>
    <w:p w14:paraId="776C3A1B" w14:textId="06F26B11" w:rsidR="00E73EBD" w:rsidRPr="00CF7E9A" w:rsidRDefault="00E73EBD" w:rsidP="001134C8">
      <w:pPr>
        <w:pStyle w:val="3T010116P"/>
        <w:overflowPunct w:val="0"/>
        <w:ind w:leftChars="1190" w:left="2856"/>
        <w:jc w:val="left"/>
        <w:rPr>
          <w:rFonts w:cs="Times New Roman"/>
          <w:b w:val="0"/>
          <w:bCs/>
          <w:color w:val="auto"/>
          <w:spacing w:val="0"/>
          <w:szCs w:val="32"/>
          <w:u w:val="none"/>
        </w:rPr>
      </w:pPr>
      <w:r w:rsidRPr="00CF7E9A">
        <w:rPr>
          <w:rFonts w:hint="eastAsia"/>
          <w:color w:val="auto"/>
          <w:spacing w:val="0"/>
        </w:rPr>
        <w:lastRenderedPageBreak/>
        <w:t xml:space="preserve">　</w:t>
      </w:r>
      <w:r w:rsidR="008960D9" w:rsidRPr="00CF7E9A">
        <w:rPr>
          <w:rFonts w:hint="eastAsia"/>
          <w:color w:val="auto"/>
          <w:spacing w:val="0"/>
        </w:rPr>
        <w:t>伍</w:t>
      </w:r>
      <w:r w:rsidRPr="00CF7E9A">
        <w:rPr>
          <w:rFonts w:hint="eastAsia"/>
          <w:color w:val="auto"/>
          <w:spacing w:val="0"/>
        </w:rPr>
        <w:t xml:space="preserve">、各基金所屬單位一覽表　</w:t>
      </w:r>
      <w:r w:rsidR="00873057" w:rsidRPr="00CF7E9A">
        <w:rPr>
          <w:rFonts w:cs="Times New Roman" w:hint="eastAsia"/>
          <w:b w:val="0"/>
          <w:bCs/>
          <w:color w:val="auto"/>
          <w:spacing w:val="0"/>
          <w:szCs w:val="32"/>
          <w:u w:val="none"/>
        </w:rPr>
        <w:t>（續）</w:t>
      </w:r>
    </w:p>
    <w:p w14:paraId="0DFE1C71" w14:textId="45720C96" w:rsidR="00BB409E" w:rsidRPr="00CF7E9A" w:rsidRDefault="008331E9" w:rsidP="00D25175">
      <w:pPr>
        <w:pStyle w:val="3T0201"/>
        <w:overflowPunct w:val="0"/>
        <w:spacing w:before="72" w:afterLines="20" w:after="72"/>
        <w:jc w:val="center"/>
        <w:rPr>
          <w:color w:val="auto"/>
        </w:rPr>
      </w:pPr>
      <w:r w:rsidRPr="00CF7E9A">
        <w:rPr>
          <w:rFonts w:hint="eastAsia"/>
          <w:color w:val="auto"/>
        </w:rPr>
        <w:t>中華民國</w:t>
      </w:r>
      <w:proofErr w:type="gramStart"/>
      <w:r w:rsidR="00D94C16" w:rsidRPr="00CF7E9A">
        <w:rPr>
          <w:rFonts w:hint="eastAsia"/>
          <w:color w:val="auto"/>
        </w:rPr>
        <w:t>114</w:t>
      </w:r>
      <w:proofErr w:type="gramEnd"/>
      <w:r w:rsidR="00D94C16" w:rsidRPr="00CF7E9A">
        <w:rPr>
          <w:rFonts w:hint="eastAsia"/>
          <w:color w:val="auto"/>
        </w:rPr>
        <w:t>年度</w:t>
      </w:r>
    </w:p>
    <w:tbl>
      <w:tblPr>
        <w:tblW w:w="10238" w:type="dxa"/>
        <w:tblInd w:w="-3" w:type="dxa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2"/>
        <w:gridCol w:w="2126"/>
        <w:gridCol w:w="824"/>
        <w:gridCol w:w="3345"/>
        <w:gridCol w:w="3231"/>
      </w:tblGrid>
      <w:tr w:rsidR="00CF7E9A" w:rsidRPr="00CF7E9A" w14:paraId="5024F9CE" w14:textId="77777777" w:rsidTr="008605ED">
        <w:trPr>
          <w:trHeight w:hRule="exact" w:val="680"/>
          <w:tblHeader/>
        </w:trPr>
        <w:tc>
          <w:tcPr>
            <w:tcW w:w="3662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95CDA0" w14:textId="77777777" w:rsidR="00BB409E" w:rsidRPr="00CF7E9A" w:rsidRDefault="00BB409E" w:rsidP="00D25175">
            <w:pPr>
              <w:tabs>
                <w:tab w:val="left" w:pos="720"/>
              </w:tabs>
              <w:snapToGrid w:val="0"/>
              <w:ind w:left="57" w:right="62" w:firstLineChars="0" w:firstLine="0"/>
              <w:jc w:val="distribute"/>
              <w:rPr>
                <w:rFonts w:cs="Times New Roman"/>
                <w:color w:val="auto"/>
              </w:rPr>
            </w:pPr>
            <w:r w:rsidRPr="00CF7E9A">
              <w:rPr>
                <w:rFonts w:cs="Times New Roman" w:hint="eastAsia"/>
                <w:color w:val="auto"/>
              </w:rPr>
              <w:t>基金單位</w:t>
            </w:r>
          </w:p>
        </w:tc>
        <w:tc>
          <w:tcPr>
            <w:tcW w:w="334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FE6444" w14:textId="77777777" w:rsidR="00BB409E" w:rsidRPr="00CF7E9A" w:rsidRDefault="00BB409E" w:rsidP="00D25175">
            <w:pPr>
              <w:snapToGrid w:val="0"/>
              <w:ind w:leftChars="15" w:left="36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CF7E9A">
              <w:rPr>
                <w:rFonts w:cs="Times New Roman" w:hint="eastAsia"/>
                <w:color w:val="auto"/>
              </w:rPr>
              <w:t>分預算單位</w:t>
            </w:r>
          </w:p>
        </w:tc>
        <w:tc>
          <w:tcPr>
            <w:tcW w:w="323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B59692F" w14:textId="77777777" w:rsidR="00BB409E" w:rsidRPr="00CF7E9A" w:rsidRDefault="00BB409E" w:rsidP="00D25175">
            <w:pPr>
              <w:snapToGrid w:val="0"/>
              <w:ind w:left="57" w:right="57" w:firstLineChars="0" w:firstLine="0"/>
              <w:jc w:val="distribute"/>
              <w:rPr>
                <w:rFonts w:cs="Times New Roman"/>
                <w:color w:val="auto"/>
              </w:rPr>
            </w:pPr>
            <w:r w:rsidRPr="00CF7E9A">
              <w:rPr>
                <w:rFonts w:cs="Times New Roman" w:hint="eastAsia"/>
                <w:color w:val="auto"/>
              </w:rPr>
              <w:t>作業單位</w:t>
            </w:r>
          </w:p>
        </w:tc>
      </w:tr>
      <w:tr w:rsidR="00CF7E9A" w:rsidRPr="00CF7E9A" w14:paraId="7D1AF2A1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01479552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color w:val="auto"/>
                <w:kern w:val="26"/>
              </w:rPr>
            </w:pPr>
            <w:r w:rsidRPr="00CF7E9A">
              <w:rPr>
                <w:rFonts w:hint="eastAsia"/>
                <w:b/>
                <w:color w:val="auto"/>
              </w:rPr>
              <w:t>(十)勞動部主管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2382B61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2FE4F1BF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74359E4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0DDB0290" w14:textId="77777777" w:rsidR="00BB409E" w:rsidRPr="00CF7E9A" w:rsidRDefault="00BB409E" w:rsidP="005C0E6C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1" w:right="2" w:firstLineChars="0" w:firstLine="0"/>
              <w:jc w:val="distribute"/>
              <w:rPr>
                <w:color w:val="auto"/>
                <w:kern w:val="26"/>
              </w:rPr>
            </w:pPr>
            <w:r w:rsidRPr="00CF7E9A">
              <w:rPr>
                <w:rFonts w:hint="eastAsia"/>
                <w:color w:val="auto"/>
                <w:kern w:val="26"/>
              </w:rPr>
              <w:t>就業安定基金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5FE181E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勞工權益基金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1FF00D85" w14:textId="77777777" w:rsidR="00BB409E" w:rsidRPr="00CF7E9A" w:rsidRDefault="00BB409E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F2F02FF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4DDC70F8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(十一)衛生福利部主管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CE6BE93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5B29D721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1CA142D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7992F40F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color w:val="auto"/>
                <w:kern w:val="0"/>
              </w:rPr>
            </w:pPr>
            <w:r w:rsidRPr="00CF7E9A">
              <w:rPr>
                <w:rFonts w:hint="eastAsia"/>
                <w:color w:val="auto"/>
                <w:kern w:val="0"/>
              </w:rPr>
              <w:t>衛生福利特別收入基金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5A9D45E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(1)醫療發展基金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2F44E9CC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3748F3F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4074A663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6200BF7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(2)全民健康保險紓困基金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2677F812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48244AD5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09A85362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99394DF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(3)藥害救濟基金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4DC2E050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37BDA70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3357AB31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54F3A29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(4)</w:t>
            </w:r>
            <w:proofErr w:type="gramStart"/>
            <w:r w:rsidRPr="00CF7E9A">
              <w:rPr>
                <w:rFonts w:hint="eastAsia"/>
                <w:color w:val="auto"/>
              </w:rPr>
              <w:t>菸</w:t>
            </w:r>
            <w:proofErr w:type="gramEnd"/>
            <w:r w:rsidRPr="00CF7E9A">
              <w:rPr>
                <w:rFonts w:hint="eastAsia"/>
                <w:color w:val="auto"/>
              </w:rPr>
              <w:t>害防制及衛生保健基金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0B771C0D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AFCD9CC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7177F1F8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18ABDE4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(5)預防接種受害救濟基金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62A3A4F9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950FF2B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113C2BD2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C69E06B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(6)疫苗基金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14D34D81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1280207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0359DC08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95AD65B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(7)食品安全保護基金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1CDE246C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0D6FC13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46E28243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AAC1542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(8)社會福利基金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36B88BC6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含北區兒童之家等13個作業單位。(</w:t>
            </w:r>
            <w:proofErr w:type="gramStart"/>
            <w:r w:rsidRPr="00CF7E9A">
              <w:rPr>
                <w:rFonts w:hint="eastAsia"/>
                <w:color w:val="auto"/>
              </w:rPr>
              <w:t>註</w:t>
            </w:r>
            <w:proofErr w:type="gramEnd"/>
            <w:r w:rsidRPr="00CF7E9A">
              <w:rPr>
                <w:rFonts w:hint="eastAsia"/>
                <w:color w:val="auto"/>
              </w:rPr>
              <w:t>11)</w:t>
            </w:r>
          </w:p>
        </w:tc>
      </w:tr>
      <w:tr w:rsidR="00CF7E9A" w:rsidRPr="00CF7E9A" w14:paraId="2508DFBA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32915A3E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D3FC13C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(9)家庭暴力及性侵害防治基金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61E4E3ED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AAFDBC5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607BBA3C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5A47D92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(10)長照服務發展基金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1272017D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7F4723F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078EF9B9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  <w:kern w:val="0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30EE9EE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(11)生產事故救濟基金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3E30FA05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30A870E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77CFD252" w14:textId="2E8611E5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(十二)</w:t>
            </w:r>
            <w:r w:rsidR="00027EC1" w:rsidRPr="00CF7E9A">
              <w:rPr>
                <w:rFonts w:hint="eastAsia"/>
                <w:b/>
                <w:color w:val="auto"/>
              </w:rPr>
              <w:t>環境部</w:t>
            </w:r>
            <w:r w:rsidRPr="00CF7E9A">
              <w:rPr>
                <w:rFonts w:hint="eastAsia"/>
                <w:b/>
                <w:color w:val="auto"/>
              </w:rPr>
              <w:t>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AC4824E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5FC7E78A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41FD1E1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15EBE979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b/>
                <w:color w:val="auto"/>
              </w:rPr>
            </w:pPr>
            <w:r w:rsidRPr="00CF7E9A">
              <w:rPr>
                <w:rFonts w:hint="eastAsia"/>
                <w:color w:val="auto"/>
                <w:kern w:val="26"/>
              </w:rPr>
              <w:t>環境保護基金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6688214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(1)空氣污染防制基金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4252F8CE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970BCD7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53C34C73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658BBF6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(2)資源回收管理基金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152F7A3A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31255FD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55095FAB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3A7FB9C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(3)土壤及地下水污染整治基金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3E6C7D5E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11B197D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5179B8C1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5B1A8E4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(4)水污染防治基金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4BA9186E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C1E2B7E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77ADAEF7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D1E42C6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(5)環境教育基金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6CF4884F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2411FC2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2C777716" w14:textId="77777777" w:rsidR="00BB409E" w:rsidRPr="00CF7E9A" w:rsidRDefault="00BB409E" w:rsidP="00D25175">
            <w:pPr>
              <w:widowControl w:val="0"/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E2059A2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(</w:t>
            </w:r>
            <w:r w:rsidRPr="00CF7E9A">
              <w:rPr>
                <w:color w:val="auto"/>
              </w:rPr>
              <w:t>6</w:t>
            </w:r>
            <w:r w:rsidRPr="00CF7E9A">
              <w:rPr>
                <w:rFonts w:hint="eastAsia"/>
                <w:color w:val="auto"/>
              </w:rPr>
              <w:t>)溫室氣體管理基金</w:t>
            </w: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3A1BA977" w14:textId="77777777" w:rsidR="00BB409E" w:rsidRPr="00CF7E9A" w:rsidRDefault="00BB409E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BCC2CF5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276C340A" w14:textId="77777777" w:rsidR="00CC137D" w:rsidRPr="00CF7E9A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rightChars="-20" w:right="-48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(十三)文化部主管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7D151FF2" w14:textId="77777777" w:rsidR="00CC137D" w:rsidRPr="00CF7E9A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2E778F96" w14:textId="77777777" w:rsidR="00CC137D" w:rsidRPr="00CF7E9A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42066BA1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5A7BB619" w14:textId="3814FA7B" w:rsidR="00CC137D" w:rsidRPr="00CF7E9A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color w:val="auto"/>
                <w:spacing w:val="20"/>
              </w:rPr>
            </w:pPr>
            <w:r w:rsidRPr="00CF7E9A">
              <w:rPr>
                <w:rFonts w:hint="eastAsia"/>
                <w:color w:val="auto"/>
                <w:kern w:val="26"/>
              </w:rPr>
              <w:t>文化發展基金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705C0E3" w14:textId="77777777" w:rsidR="00CC137D" w:rsidRPr="00CF7E9A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12C59C35" w14:textId="77777777" w:rsidR="00CC137D" w:rsidRPr="00CF7E9A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A6579D5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0B5BD92E" w14:textId="77777777" w:rsidR="00CC137D" w:rsidRPr="00CF7E9A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rightChars="-20" w:right="-48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(十四)</w:t>
            </w:r>
            <w:r w:rsidRPr="00CF7E9A">
              <w:rPr>
                <w:rFonts w:hint="eastAsia"/>
                <w:b/>
                <w:color w:val="auto"/>
                <w:spacing w:val="-3"/>
              </w:rPr>
              <w:t>金融監督管理委員會主管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DA77D72" w14:textId="77777777" w:rsidR="00CC137D" w:rsidRPr="00CF7E9A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7D84600B" w14:textId="77777777" w:rsidR="00CC137D" w:rsidRPr="00CF7E9A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F034ADC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01FFD9B1" w14:textId="77777777" w:rsidR="00CC137D" w:rsidRPr="00CF7E9A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金融監督管理基金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4F4F11B3" w14:textId="77777777" w:rsidR="00CC137D" w:rsidRPr="00CF7E9A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2766D4ED" w14:textId="77777777" w:rsidR="00CC137D" w:rsidRPr="00CF7E9A" w:rsidRDefault="00CC137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B11D450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61CF630B" w14:textId="1A841154" w:rsidR="00C1690A" w:rsidRPr="00CF7E9A" w:rsidRDefault="00C1690A" w:rsidP="00C1690A">
            <w:pPr>
              <w:widowControl w:val="0"/>
              <w:tabs>
                <w:tab w:val="left" w:pos="720"/>
              </w:tabs>
              <w:spacing w:line="240" w:lineRule="exact"/>
              <w:ind w:leftChars="100" w:left="240" w:rightChars="-20" w:right="-48" w:firstLineChars="0" w:firstLine="0"/>
              <w:rPr>
                <w:color w:val="auto"/>
              </w:rPr>
            </w:pPr>
            <w:r w:rsidRPr="00CF7E9A">
              <w:rPr>
                <w:b/>
                <w:color w:val="auto"/>
                <w:spacing w:val="-3"/>
              </w:rPr>
              <w:t>(十五)海洋委員會主管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C179002" w14:textId="77777777" w:rsidR="00C1690A" w:rsidRPr="00CF7E9A" w:rsidRDefault="00C1690A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5EFC95F6" w14:textId="77777777" w:rsidR="00C1690A" w:rsidRPr="00CF7E9A" w:rsidRDefault="00C1690A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6C7024C0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476FDDC4" w14:textId="77777777" w:rsidR="00BA57D8" w:rsidRPr="00CF7E9A" w:rsidRDefault="00C1690A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海洋污染防治基金</w:t>
            </w:r>
          </w:p>
          <w:p w14:paraId="285765C8" w14:textId="467D5319" w:rsidR="00C1690A" w:rsidRPr="00CF7E9A" w:rsidRDefault="00BA57D8" w:rsidP="00BA57D8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left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（</w:t>
            </w:r>
            <w:proofErr w:type="gramStart"/>
            <w:r w:rsidRPr="00CF7E9A">
              <w:rPr>
                <w:color w:val="auto"/>
              </w:rPr>
              <w:t>11</w:t>
            </w:r>
            <w:r w:rsidR="0026673C" w:rsidRPr="00CF7E9A">
              <w:rPr>
                <w:color w:val="auto"/>
              </w:rPr>
              <w:t>4</w:t>
            </w:r>
            <w:proofErr w:type="gramEnd"/>
            <w:r w:rsidRPr="00CF7E9A">
              <w:rPr>
                <w:color w:val="auto"/>
              </w:rPr>
              <w:t>年度設立）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BE872F0" w14:textId="77777777" w:rsidR="00C1690A" w:rsidRPr="00CF7E9A" w:rsidRDefault="00C1690A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5F8E2D63" w14:textId="77777777" w:rsidR="00C1690A" w:rsidRPr="00CF7E9A" w:rsidRDefault="00C1690A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1AFBB5FD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2C5BADB1" w14:textId="582A55BF" w:rsidR="00CC137D" w:rsidRPr="00CF7E9A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(十</w:t>
            </w:r>
            <w:r w:rsidR="00C1690A" w:rsidRPr="00CF7E9A">
              <w:rPr>
                <w:rFonts w:hint="eastAsia"/>
                <w:b/>
                <w:color w:val="auto"/>
              </w:rPr>
              <w:t>六</w:t>
            </w:r>
            <w:r w:rsidRPr="00CF7E9A">
              <w:rPr>
                <w:rFonts w:hint="eastAsia"/>
                <w:b/>
                <w:color w:val="auto"/>
              </w:rPr>
              <w:t>)</w:t>
            </w:r>
            <w:r w:rsidRPr="00CF7E9A">
              <w:rPr>
                <w:rFonts w:hint="eastAsia"/>
                <w:b/>
                <w:color w:val="auto"/>
                <w:spacing w:val="-3"/>
              </w:rPr>
              <w:t>國家通訊傳播委員會主管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54233BFC" w14:textId="77777777" w:rsidR="00CC137D" w:rsidRPr="00CF7E9A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66C126D5" w14:textId="77777777" w:rsidR="00CC137D" w:rsidRPr="00CF7E9A" w:rsidRDefault="00CC137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  <w:spacing w:val="-6"/>
              </w:rPr>
            </w:pPr>
          </w:p>
        </w:tc>
      </w:tr>
      <w:tr w:rsidR="00CF7E9A" w:rsidRPr="00CF7E9A" w14:paraId="267962A2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45816102" w14:textId="77777777" w:rsidR="00CC137D" w:rsidRPr="00CF7E9A" w:rsidRDefault="00CC137D" w:rsidP="002C779F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3" w:right="7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1.</w:t>
            </w:r>
            <w:r w:rsidRPr="00CF7E9A">
              <w:rPr>
                <w:color w:val="auto"/>
              </w:rPr>
              <w:tab/>
            </w:r>
            <w:r w:rsidRPr="00CF7E9A">
              <w:rPr>
                <w:rFonts w:hint="eastAsia"/>
                <w:color w:val="auto"/>
              </w:rPr>
              <w:t>通訊傳播監督管理基金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0F73691D" w14:textId="77777777" w:rsidR="00CC137D" w:rsidRPr="00CF7E9A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599439C7" w14:textId="77777777" w:rsidR="00CC137D" w:rsidRPr="00CF7E9A" w:rsidRDefault="00CC137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49521CD6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19C9A471" w14:textId="77777777" w:rsidR="00CC137D" w:rsidRPr="00CF7E9A" w:rsidRDefault="00CC137D" w:rsidP="005C0E6C">
            <w:pPr>
              <w:widowControl w:val="0"/>
              <w:tabs>
                <w:tab w:val="left" w:pos="720"/>
              </w:tabs>
              <w:spacing w:line="240" w:lineRule="exact"/>
              <w:ind w:leftChars="310" w:left="744" w:rightChars="13" w:right="31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2.</w:t>
            </w:r>
            <w:r w:rsidRPr="00CF7E9A">
              <w:rPr>
                <w:color w:val="auto"/>
              </w:rPr>
              <w:tab/>
            </w:r>
            <w:r w:rsidRPr="00A425F9">
              <w:rPr>
                <w:rFonts w:hint="eastAsia"/>
                <w:color w:val="auto"/>
                <w:spacing w:val="-14"/>
              </w:rPr>
              <w:t>有線廣播電視事業發展基金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7B63061" w14:textId="77777777" w:rsidR="00CC137D" w:rsidRPr="00CF7E9A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536AF552" w14:textId="77777777" w:rsidR="00CC137D" w:rsidRPr="00CF7E9A" w:rsidRDefault="00CC137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546C5EA2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6E29139C" w14:textId="6C97FEEA" w:rsidR="00CC137D" w:rsidRPr="00CF7E9A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(十</w:t>
            </w:r>
            <w:r w:rsidR="00C1690A" w:rsidRPr="00CF7E9A">
              <w:rPr>
                <w:rFonts w:hint="eastAsia"/>
                <w:b/>
                <w:color w:val="auto"/>
              </w:rPr>
              <w:t>七</w:t>
            </w:r>
            <w:r w:rsidRPr="00CF7E9A">
              <w:rPr>
                <w:rFonts w:hint="eastAsia"/>
                <w:b/>
                <w:color w:val="auto"/>
              </w:rPr>
              <w:t>)公平交易委員會主管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38E227A8" w14:textId="77777777" w:rsidR="00CC137D" w:rsidRPr="00CF7E9A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571825BB" w14:textId="77777777" w:rsidR="00CC137D" w:rsidRPr="00CF7E9A" w:rsidRDefault="00CC137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73D8D9B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5C7755AD" w14:textId="77777777" w:rsidR="00CC137D" w:rsidRPr="00CF7E9A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rightChars="5" w:right="12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反托拉斯基金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691EAC1B" w14:textId="77777777" w:rsidR="00CC137D" w:rsidRPr="00CF7E9A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58BD74FA" w14:textId="77777777" w:rsidR="00CC137D" w:rsidRPr="00CF7E9A" w:rsidRDefault="00CC137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028F1B71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0F6E7E01" w14:textId="77777777" w:rsidR="00CC137D" w:rsidRPr="00CF7E9A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四、資本計畫基金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1CE4A83C" w14:textId="77777777" w:rsidR="00CC137D" w:rsidRPr="00CF7E9A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0B16BE4C" w14:textId="77777777" w:rsidR="00CC137D" w:rsidRPr="00CF7E9A" w:rsidRDefault="00CC137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7B3EDDD6" w14:textId="77777777" w:rsidTr="00AF0D45">
        <w:trPr>
          <w:trHeight w:val="306"/>
        </w:trPr>
        <w:tc>
          <w:tcPr>
            <w:tcW w:w="3662" w:type="dxa"/>
            <w:gridSpan w:val="3"/>
            <w:tcBorders>
              <w:top w:val="nil"/>
              <w:bottom w:val="nil"/>
            </w:tcBorders>
          </w:tcPr>
          <w:p w14:paraId="471C6982" w14:textId="77777777" w:rsidR="00CC137D" w:rsidRPr="00CF7E9A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100" w:left="240" w:firstLineChars="0" w:firstLine="0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國防部主管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14:paraId="2808878F" w14:textId="77777777" w:rsidR="00CC137D" w:rsidRPr="00CF7E9A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nil"/>
            </w:tcBorders>
          </w:tcPr>
          <w:p w14:paraId="6A452F92" w14:textId="77777777" w:rsidR="00CC137D" w:rsidRPr="00CF7E9A" w:rsidRDefault="00CC137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3A2985E0" w14:textId="77777777" w:rsidTr="00AF0D45">
        <w:trPr>
          <w:trHeight w:val="295"/>
        </w:trPr>
        <w:tc>
          <w:tcPr>
            <w:tcW w:w="3662" w:type="dxa"/>
            <w:gridSpan w:val="3"/>
            <w:tcBorders>
              <w:top w:val="nil"/>
              <w:bottom w:val="single" w:sz="8" w:space="0" w:color="auto"/>
            </w:tcBorders>
          </w:tcPr>
          <w:p w14:paraId="35D146DD" w14:textId="77777777" w:rsidR="00CC137D" w:rsidRPr="00CF7E9A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  <w:r w:rsidRPr="00CF7E9A">
              <w:rPr>
                <w:rFonts w:hint="eastAsia"/>
                <w:color w:val="auto"/>
              </w:rPr>
              <w:t>國軍營舍及設施改建基金</w:t>
            </w:r>
          </w:p>
        </w:tc>
        <w:tc>
          <w:tcPr>
            <w:tcW w:w="3345" w:type="dxa"/>
            <w:tcBorders>
              <w:top w:val="nil"/>
              <w:bottom w:val="single" w:sz="8" w:space="0" w:color="auto"/>
            </w:tcBorders>
          </w:tcPr>
          <w:p w14:paraId="38986A52" w14:textId="77777777" w:rsidR="00CC137D" w:rsidRPr="00CF7E9A" w:rsidRDefault="00CC137D" w:rsidP="00D25175">
            <w:pPr>
              <w:spacing w:line="240" w:lineRule="exact"/>
              <w:ind w:firstLineChars="0" w:firstLine="0"/>
              <w:rPr>
                <w:color w:val="auto"/>
              </w:rPr>
            </w:pPr>
          </w:p>
        </w:tc>
        <w:tc>
          <w:tcPr>
            <w:tcW w:w="3231" w:type="dxa"/>
            <w:tcBorders>
              <w:top w:val="nil"/>
              <w:bottom w:val="single" w:sz="8" w:space="0" w:color="auto"/>
            </w:tcBorders>
          </w:tcPr>
          <w:p w14:paraId="4A33A40E" w14:textId="77777777" w:rsidR="00CC137D" w:rsidRPr="00CF7E9A" w:rsidRDefault="00CC137D" w:rsidP="00D25175">
            <w:pPr>
              <w:keepNext/>
              <w:tabs>
                <w:tab w:val="left" w:pos="2132"/>
              </w:tabs>
              <w:spacing w:line="240" w:lineRule="exact"/>
              <w:ind w:firstLineChars="0" w:firstLine="0"/>
              <w:rPr>
                <w:color w:val="auto"/>
              </w:rPr>
            </w:pPr>
          </w:p>
        </w:tc>
      </w:tr>
      <w:tr w:rsidR="00CF7E9A" w:rsidRPr="00CF7E9A" w14:paraId="2E0D1703" w14:textId="77777777" w:rsidTr="00AF0D45">
        <w:trPr>
          <w:cantSplit/>
          <w:trHeight w:val="312"/>
        </w:trPr>
        <w:tc>
          <w:tcPr>
            <w:tcW w:w="712" w:type="dxa"/>
            <w:vMerge w:val="restart"/>
            <w:tcBorders>
              <w:top w:val="single" w:sz="8" w:space="0" w:color="auto"/>
              <w:left w:val="nil"/>
              <w:bottom w:val="single" w:sz="12" w:space="0" w:color="auto"/>
            </w:tcBorders>
            <w:textDirection w:val="tbRlV"/>
          </w:tcPr>
          <w:p w14:paraId="6601C594" w14:textId="77777777" w:rsidR="00CC137D" w:rsidRPr="00CF7E9A" w:rsidRDefault="00CC137D" w:rsidP="00D25175">
            <w:pPr>
              <w:widowControl w:val="0"/>
              <w:tabs>
                <w:tab w:val="left" w:pos="720"/>
              </w:tabs>
              <w:spacing w:beforeLines="53" w:before="190" w:afterLines="10" w:after="36" w:line="240" w:lineRule="exact"/>
              <w:ind w:leftChars="30" w:left="72" w:right="170" w:firstLineChars="0" w:firstLine="0"/>
              <w:jc w:val="center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單位數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05AB7C" w14:textId="77777777" w:rsidR="00CC137D" w:rsidRPr="00CF7E9A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distribute"/>
              <w:rPr>
                <w:rFonts w:cs="Times New Roman"/>
                <w:b/>
                <w:color w:val="auto"/>
              </w:rPr>
            </w:pPr>
            <w:r w:rsidRPr="00CF7E9A">
              <w:rPr>
                <w:rFonts w:cs="Times New Roman" w:hint="eastAsia"/>
                <w:b/>
                <w:color w:val="auto"/>
              </w:rPr>
              <w:t>合計</w:t>
            </w:r>
          </w:p>
        </w:tc>
        <w:tc>
          <w:tcPr>
            <w:tcW w:w="8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90A365" w14:textId="4D3F0456" w:rsidR="00CC137D" w:rsidRPr="00CF7E9A" w:rsidRDefault="00634CD9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10</w:t>
            </w:r>
            <w:r w:rsidR="0085155F" w:rsidRPr="00CF7E9A">
              <w:rPr>
                <w:rFonts w:hint="eastAsia"/>
                <w:b/>
                <w:color w:val="auto"/>
              </w:rPr>
              <w:t>5</w:t>
            </w:r>
            <w:r w:rsidR="00CC137D" w:rsidRPr="00CF7E9A">
              <w:rPr>
                <w:rFonts w:hint="eastAsia"/>
                <w:b/>
                <w:color w:val="auto"/>
              </w:rPr>
              <w:t>個</w:t>
            </w:r>
          </w:p>
        </w:tc>
        <w:tc>
          <w:tcPr>
            <w:tcW w:w="334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0D90A2D" w14:textId="35A4EEF4" w:rsidR="00CC137D" w:rsidRPr="00CF7E9A" w:rsidRDefault="00634CD9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13</w:t>
            </w:r>
            <w:r w:rsidR="0085155F" w:rsidRPr="00CF7E9A">
              <w:rPr>
                <w:rFonts w:hint="eastAsia"/>
                <w:b/>
                <w:color w:val="auto"/>
              </w:rPr>
              <w:t>2</w:t>
            </w:r>
            <w:r w:rsidR="00CC137D" w:rsidRPr="00CF7E9A">
              <w:rPr>
                <w:rFonts w:hint="eastAsia"/>
                <w:b/>
                <w:color w:val="auto"/>
              </w:rPr>
              <w:t>個</w:t>
            </w:r>
          </w:p>
        </w:tc>
        <w:tc>
          <w:tcPr>
            <w:tcW w:w="3231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1680178" w14:textId="485B0352" w:rsidR="00CC137D" w:rsidRPr="00CF7E9A" w:rsidRDefault="00CC137D" w:rsidP="00D25175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42</w:t>
            </w:r>
            <w:r w:rsidR="00DF1F7C" w:rsidRPr="00CF7E9A">
              <w:rPr>
                <w:rFonts w:hint="eastAsia"/>
                <w:b/>
                <w:color w:val="auto"/>
              </w:rPr>
              <w:t>8</w:t>
            </w:r>
            <w:r w:rsidRPr="00CF7E9A">
              <w:rPr>
                <w:rFonts w:hint="eastAsia"/>
                <w:b/>
                <w:color w:val="auto"/>
              </w:rPr>
              <w:t>個</w:t>
            </w:r>
          </w:p>
        </w:tc>
      </w:tr>
      <w:tr w:rsidR="00CF7E9A" w:rsidRPr="00CF7E9A" w14:paraId="3F0EB2CB" w14:textId="77777777" w:rsidTr="00AF0D45">
        <w:trPr>
          <w:cantSplit/>
          <w:trHeight w:val="312"/>
        </w:trPr>
        <w:tc>
          <w:tcPr>
            <w:tcW w:w="712" w:type="dxa"/>
            <w:vMerge/>
            <w:tcBorders>
              <w:left w:val="nil"/>
              <w:bottom w:val="single" w:sz="12" w:space="0" w:color="auto"/>
            </w:tcBorders>
          </w:tcPr>
          <w:p w14:paraId="473898D5" w14:textId="77777777" w:rsidR="00CC137D" w:rsidRPr="00CF7E9A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BF131" w14:textId="77777777" w:rsidR="00CC137D" w:rsidRPr="00CF7E9A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rFonts w:cs="Times New Roman"/>
                <w:b/>
                <w:color w:val="auto"/>
              </w:rPr>
            </w:pPr>
            <w:r w:rsidRPr="00CF7E9A">
              <w:rPr>
                <w:rFonts w:cs="Times New Roman" w:hint="eastAsia"/>
                <w:b/>
                <w:color w:val="auto"/>
                <w:szCs w:val="20"/>
              </w:rPr>
              <w:t>一、作業基金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70C3D0" w14:textId="44FB8792" w:rsidR="00CC137D" w:rsidRPr="00CF7E9A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7</w:t>
            </w:r>
            <w:r w:rsidR="00F8257E" w:rsidRPr="00CF7E9A">
              <w:rPr>
                <w:rFonts w:hint="eastAsia"/>
                <w:b/>
                <w:color w:val="auto"/>
              </w:rPr>
              <w:t>6</w:t>
            </w:r>
            <w:r w:rsidRPr="00CF7E9A">
              <w:rPr>
                <w:rFonts w:hint="eastAsia"/>
                <w:b/>
                <w:color w:val="auto"/>
              </w:rPr>
              <w:t>個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4C254" w14:textId="5AD3F244" w:rsidR="00CC137D" w:rsidRPr="00CF7E9A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10</w:t>
            </w:r>
            <w:r w:rsidR="0085155F" w:rsidRPr="00CF7E9A">
              <w:rPr>
                <w:rFonts w:hint="eastAsia"/>
                <w:b/>
                <w:color w:val="auto"/>
              </w:rPr>
              <w:t>3</w:t>
            </w:r>
            <w:r w:rsidRPr="00CF7E9A">
              <w:rPr>
                <w:rFonts w:hint="eastAsia"/>
                <w:b/>
                <w:color w:val="auto"/>
              </w:rPr>
              <w:t>個</w:t>
            </w:r>
          </w:p>
        </w:tc>
        <w:tc>
          <w:tcPr>
            <w:tcW w:w="323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6FDA18" w14:textId="6DC8B147" w:rsidR="00CC137D" w:rsidRPr="00CF7E9A" w:rsidRDefault="00CC137D" w:rsidP="00D25175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41</w:t>
            </w:r>
            <w:r w:rsidR="00DF1F7C" w:rsidRPr="00CF7E9A">
              <w:rPr>
                <w:rFonts w:hint="eastAsia"/>
                <w:b/>
                <w:color w:val="auto"/>
              </w:rPr>
              <w:t>5</w:t>
            </w:r>
            <w:r w:rsidRPr="00CF7E9A">
              <w:rPr>
                <w:rFonts w:hint="eastAsia"/>
                <w:b/>
                <w:color w:val="auto"/>
              </w:rPr>
              <w:t>個</w:t>
            </w:r>
          </w:p>
        </w:tc>
      </w:tr>
      <w:tr w:rsidR="00CF7E9A" w:rsidRPr="00CF7E9A" w14:paraId="05A6E790" w14:textId="77777777" w:rsidTr="00AF0D45">
        <w:trPr>
          <w:cantSplit/>
          <w:trHeight w:val="312"/>
        </w:trPr>
        <w:tc>
          <w:tcPr>
            <w:tcW w:w="712" w:type="dxa"/>
            <w:vMerge/>
            <w:tcBorders>
              <w:left w:val="nil"/>
              <w:bottom w:val="single" w:sz="12" w:space="0" w:color="auto"/>
            </w:tcBorders>
          </w:tcPr>
          <w:p w14:paraId="31EDFB0D" w14:textId="77777777" w:rsidR="00CC137D" w:rsidRPr="00CF7E9A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C4EB61" w14:textId="77777777" w:rsidR="00CC137D" w:rsidRPr="00CF7E9A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rFonts w:cs="Times New Roman"/>
                <w:b/>
                <w:color w:val="auto"/>
              </w:rPr>
            </w:pPr>
            <w:r w:rsidRPr="00CF7E9A">
              <w:rPr>
                <w:rFonts w:cs="Times New Roman" w:hint="eastAsia"/>
                <w:b/>
                <w:color w:val="auto"/>
                <w:szCs w:val="20"/>
              </w:rPr>
              <w:t>二、債務基金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86B0EB" w14:textId="77777777" w:rsidR="00CC137D" w:rsidRPr="00CF7E9A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1個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E088E" w14:textId="77777777" w:rsidR="00CC137D" w:rsidRPr="00CF7E9A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－</w:t>
            </w:r>
          </w:p>
        </w:tc>
        <w:tc>
          <w:tcPr>
            <w:tcW w:w="323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DAF99D" w14:textId="77777777" w:rsidR="00CC137D" w:rsidRPr="00CF7E9A" w:rsidRDefault="00CC137D" w:rsidP="00D25175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－</w:t>
            </w:r>
          </w:p>
        </w:tc>
      </w:tr>
      <w:tr w:rsidR="00CF7E9A" w:rsidRPr="00CF7E9A" w14:paraId="5EB15FC6" w14:textId="77777777" w:rsidTr="00AF0D45">
        <w:trPr>
          <w:cantSplit/>
          <w:trHeight w:val="312"/>
        </w:trPr>
        <w:tc>
          <w:tcPr>
            <w:tcW w:w="712" w:type="dxa"/>
            <w:vMerge/>
            <w:tcBorders>
              <w:left w:val="nil"/>
              <w:bottom w:val="single" w:sz="12" w:space="0" w:color="auto"/>
            </w:tcBorders>
          </w:tcPr>
          <w:p w14:paraId="6F0E2586" w14:textId="77777777" w:rsidR="00CC137D" w:rsidRPr="00CF7E9A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C277F3" w14:textId="77777777" w:rsidR="00CC137D" w:rsidRPr="00CF7E9A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rFonts w:cs="Times New Roman"/>
                <w:b/>
                <w:color w:val="auto"/>
              </w:rPr>
            </w:pPr>
            <w:r w:rsidRPr="00CF7E9A">
              <w:rPr>
                <w:rFonts w:cs="Times New Roman" w:hint="eastAsia"/>
                <w:b/>
                <w:color w:val="auto"/>
                <w:szCs w:val="20"/>
              </w:rPr>
              <w:t>三、特別收入基金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058E8" w14:textId="53DBD89C" w:rsidR="00CC137D" w:rsidRPr="00CF7E9A" w:rsidRDefault="00634CD9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CF7E9A">
              <w:rPr>
                <w:b/>
                <w:color w:val="auto"/>
              </w:rPr>
              <w:t>2</w:t>
            </w:r>
            <w:r w:rsidR="007633F4">
              <w:rPr>
                <w:b/>
                <w:color w:val="auto"/>
              </w:rPr>
              <w:t>7</w:t>
            </w:r>
            <w:r w:rsidR="00CC137D" w:rsidRPr="00CF7E9A">
              <w:rPr>
                <w:rFonts w:hint="eastAsia"/>
                <w:b/>
                <w:color w:val="auto"/>
              </w:rPr>
              <w:t>個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F7587" w14:textId="77777777" w:rsidR="00CC137D" w:rsidRPr="00CF7E9A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29個</w:t>
            </w:r>
          </w:p>
        </w:tc>
        <w:tc>
          <w:tcPr>
            <w:tcW w:w="323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AC8D32" w14:textId="77777777" w:rsidR="00CC137D" w:rsidRPr="00CF7E9A" w:rsidRDefault="00CC137D" w:rsidP="00D25175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13個</w:t>
            </w:r>
          </w:p>
        </w:tc>
      </w:tr>
      <w:tr w:rsidR="00CF7E9A" w:rsidRPr="00CF7E9A" w14:paraId="60855CC2" w14:textId="77777777" w:rsidTr="00AF0D45">
        <w:trPr>
          <w:cantSplit/>
          <w:trHeight w:val="312"/>
        </w:trPr>
        <w:tc>
          <w:tcPr>
            <w:tcW w:w="712" w:type="dxa"/>
            <w:vMerge/>
            <w:tcBorders>
              <w:left w:val="nil"/>
              <w:bottom w:val="single" w:sz="8" w:space="0" w:color="auto"/>
            </w:tcBorders>
          </w:tcPr>
          <w:p w14:paraId="55B41A00" w14:textId="77777777" w:rsidR="00CC137D" w:rsidRPr="00CF7E9A" w:rsidRDefault="00CC137D" w:rsidP="00D25175">
            <w:pPr>
              <w:widowControl w:val="0"/>
              <w:tabs>
                <w:tab w:val="left" w:pos="720"/>
              </w:tabs>
              <w:spacing w:line="240" w:lineRule="exact"/>
              <w:ind w:leftChars="300" w:left="720" w:firstLineChars="0" w:firstLine="0"/>
              <w:jc w:val="distribute"/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956617D" w14:textId="77777777" w:rsidR="00CC137D" w:rsidRPr="00CF7E9A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rPr>
                <w:rFonts w:cs="Times New Roman"/>
                <w:b/>
                <w:color w:val="auto"/>
              </w:rPr>
            </w:pPr>
            <w:r w:rsidRPr="00CF7E9A">
              <w:rPr>
                <w:rFonts w:cs="Times New Roman" w:hint="eastAsia"/>
                <w:b/>
                <w:color w:val="auto"/>
                <w:szCs w:val="20"/>
              </w:rPr>
              <w:t>四、資本計畫基金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1E70368" w14:textId="77777777" w:rsidR="00CC137D" w:rsidRPr="00CF7E9A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1個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7A5E29" w14:textId="77777777" w:rsidR="00CC137D" w:rsidRPr="00CF7E9A" w:rsidRDefault="00CC137D" w:rsidP="00D25175">
            <w:pPr>
              <w:tabs>
                <w:tab w:val="left" w:pos="720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－</w:t>
            </w:r>
          </w:p>
        </w:tc>
        <w:tc>
          <w:tcPr>
            <w:tcW w:w="323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F7B1945" w14:textId="77777777" w:rsidR="00CC137D" w:rsidRPr="00CF7E9A" w:rsidRDefault="00CC137D" w:rsidP="00D25175">
            <w:pPr>
              <w:tabs>
                <w:tab w:val="left" w:pos="3285"/>
              </w:tabs>
              <w:spacing w:line="240" w:lineRule="exact"/>
              <w:ind w:firstLineChars="0" w:firstLine="0"/>
              <w:jc w:val="right"/>
              <w:rPr>
                <w:b/>
                <w:color w:val="auto"/>
              </w:rPr>
            </w:pPr>
            <w:r w:rsidRPr="00CF7E9A">
              <w:rPr>
                <w:rFonts w:hint="eastAsia"/>
                <w:b/>
                <w:color w:val="auto"/>
              </w:rPr>
              <w:t>－</w:t>
            </w:r>
          </w:p>
        </w:tc>
      </w:tr>
    </w:tbl>
    <w:p w14:paraId="1510E0AF" w14:textId="7472B75A" w:rsidR="00834AE4" w:rsidRPr="00CF7E9A" w:rsidRDefault="00B87129" w:rsidP="00D25175">
      <w:pPr>
        <w:tabs>
          <w:tab w:val="left" w:pos="426"/>
        </w:tabs>
        <w:spacing w:line="350" w:lineRule="exact"/>
        <w:ind w:left="691" w:hangingChars="288" w:hanging="691"/>
        <w:rPr>
          <w:color w:val="auto"/>
          <w:sz w:val="22"/>
          <w:szCs w:val="22"/>
        </w:rPr>
      </w:pPr>
      <w:proofErr w:type="gramStart"/>
      <w:r w:rsidRPr="00CF7E9A">
        <w:rPr>
          <w:rFonts w:hint="eastAsia"/>
          <w:color w:val="auto"/>
        </w:rPr>
        <w:lastRenderedPageBreak/>
        <w:t>註</w:t>
      </w:r>
      <w:proofErr w:type="gramEnd"/>
      <w:r w:rsidR="00834AE4" w:rsidRPr="00CF7E9A">
        <w:rPr>
          <w:rFonts w:hint="eastAsia"/>
          <w:color w:val="auto"/>
          <w:sz w:val="22"/>
          <w:szCs w:val="22"/>
        </w:rPr>
        <w:t>：1.</w:t>
      </w:r>
      <w:r w:rsidR="009D6DE1" w:rsidRPr="00CF7E9A">
        <w:rPr>
          <w:rFonts w:hint="eastAsia"/>
          <w:color w:val="auto"/>
          <w:sz w:val="22"/>
          <w:szCs w:val="22"/>
        </w:rPr>
        <w:t>包</w:t>
      </w:r>
      <w:r w:rsidR="00A122D3" w:rsidRPr="00CF7E9A">
        <w:rPr>
          <w:rFonts w:hint="eastAsia"/>
          <w:color w:val="auto"/>
          <w:sz w:val="22"/>
          <w:szCs w:val="22"/>
        </w:rPr>
        <w:t>括國防醫學</w:t>
      </w:r>
      <w:r w:rsidR="00076EDA">
        <w:rPr>
          <w:rFonts w:hint="eastAsia"/>
          <w:color w:val="auto"/>
          <w:sz w:val="22"/>
          <w:szCs w:val="22"/>
        </w:rPr>
        <w:t>大學</w:t>
      </w:r>
      <w:r w:rsidR="00A122D3" w:rsidRPr="00CF7E9A">
        <w:rPr>
          <w:rFonts w:hint="eastAsia"/>
          <w:color w:val="auto"/>
          <w:sz w:val="22"/>
          <w:szCs w:val="22"/>
        </w:rPr>
        <w:t>、國防醫學</w:t>
      </w:r>
      <w:r w:rsidR="00076EDA">
        <w:rPr>
          <w:rFonts w:hint="eastAsia"/>
          <w:color w:val="auto"/>
          <w:sz w:val="22"/>
          <w:szCs w:val="22"/>
        </w:rPr>
        <w:t>大學</w:t>
      </w:r>
      <w:r w:rsidR="00A122D3" w:rsidRPr="00CF7E9A">
        <w:rPr>
          <w:rFonts w:hint="eastAsia"/>
          <w:color w:val="auto"/>
          <w:sz w:val="22"/>
          <w:szCs w:val="22"/>
        </w:rPr>
        <w:t>三軍總醫院、國防醫學</w:t>
      </w:r>
      <w:r w:rsidR="00076EDA">
        <w:rPr>
          <w:rFonts w:hint="eastAsia"/>
          <w:color w:val="auto"/>
          <w:sz w:val="22"/>
          <w:szCs w:val="22"/>
        </w:rPr>
        <w:t>大學</w:t>
      </w:r>
      <w:r w:rsidR="00A122D3" w:rsidRPr="00CF7E9A">
        <w:rPr>
          <w:rFonts w:hint="eastAsia"/>
          <w:color w:val="auto"/>
          <w:sz w:val="22"/>
          <w:szCs w:val="22"/>
        </w:rPr>
        <w:t>三軍總醫院松山分院、</w:t>
      </w:r>
      <w:r w:rsidR="00076EDA">
        <w:rPr>
          <w:rFonts w:hint="eastAsia"/>
          <w:color w:val="auto"/>
          <w:sz w:val="22"/>
          <w:szCs w:val="22"/>
        </w:rPr>
        <w:t>國防醫學大學</w:t>
      </w:r>
      <w:r w:rsidR="00A122D3" w:rsidRPr="00CF7E9A">
        <w:rPr>
          <w:rFonts w:hint="eastAsia"/>
          <w:color w:val="auto"/>
          <w:sz w:val="22"/>
          <w:szCs w:val="22"/>
        </w:rPr>
        <w:t>三軍總醫院北投分院、</w:t>
      </w:r>
      <w:r w:rsidR="00076EDA">
        <w:rPr>
          <w:rFonts w:hint="eastAsia"/>
          <w:color w:val="auto"/>
          <w:sz w:val="22"/>
          <w:szCs w:val="22"/>
        </w:rPr>
        <w:t>國防醫學大學</w:t>
      </w:r>
      <w:r w:rsidR="00A122D3" w:rsidRPr="00CF7E9A">
        <w:rPr>
          <w:rFonts w:hint="eastAsia"/>
          <w:color w:val="auto"/>
          <w:sz w:val="22"/>
          <w:szCs w:val="22"/>
        </w:rPr>
        <w:t>三軍總醫院澎湖分</w:t>
      </w:r>
      <w:r w:rsidR="00325087" w:rsidRPr="00CF7E9A">
        <w:rPr>
          <w:rFonts w:hint="eastAsia"/>
          <w:color w:val="auto"/>
          <w:sz w:val="22"/>
          <w:szCs w:val="22"/>
        </w:rPr>
        <w:t>院、</w:t>
      </w:r>
      <w:r w:rsidR="00076EDA">
        <w:rPr>
          <w:rFonts w:hint="eastAsia"/>
          <w:color w:val="auto"/>
          <w:sz w:val="22"/>
          <w:szCs w:val="22"/>
        </w:rPr>
        <w:t>國防醫學大學</w:t>
      </w:r>
      <w:r w:rsidR="00325087" w:rsidRPr="00CF7E9A">
        <w:rPr>
          <w:rFonts w:hint="eastAsia"/>
          <w:color w:val="auto"/>
          <w:sz w:val="22"/>
          <w:szCs w:val="22"/>
        </w:rPr>
        <w:t>三軍總醫院基隆分院、國軍高雄總醫院、</w:t>
      </w:r>
      <w:r w:rsidR="00A122D3" w:rsidRPr="00CF7E9A">
        <w:rPr>
          <w:rFonts w:hint="eastAsia"/>
          <w:color w:val="auto"/>
          <w:sz w:val="22"/>
          <w:szCs w:val="22"/>
        </w:rPr>
        <w:t>國軍高雄總醫院岡山分院、國軍高雄總醫院屏東分院、國軍桃園總醫院、國軍桃園總醫院新竹分院、國軍</w:t>
      </w:r>
      <w:proofErr w:type="gramStart"/>
      <w:r w:rsidR="00D02F37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A122D3" w:rsidRPr="00CF7E9A">
        <w:rPr>
          <w:rFonts w:hint="eastAsia"/>
          <w:color w:val="auto"/>
          <w:sz w:val="22"/>
          <w:szCs w:val="22"/>
        </w:rPr>
        <w:t>中總醫院、國軍</w:t>
      </w:r>
      <w:proofErr w:type="gramStart"/>
      <w:r w:rsidR="00D02F37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A122D3" w:rsidRPr="00CF7E9A">
        <w:rPr>
          <w:rFonts w:hint="eastAsia"/>
          <w:color w:val="auto"/>
          <w:sz w:val="22"/>
          <w:szCs w:val="22"/>
        </w:rPr>
        <w:t>中總醫院中清分院、</w:t>
      </w:r>
      <w:r w:rsidR="00E63B9C" w:rsidRPr="00CF7E9A">
        <w:rPr>
          <w:rFonts w:hint="eastAsia"/>
          <w:color w:val="auto"/>
          <w:sz w:val="22"/>
          <w:szCs w:val="22"/>
        </w:rPr>
        <w:t>國軍左營總醫院、</w:t>
      </w:r>
      <w:r w:rsidR="00A122D3" w:rsidRPr="00CF7E9A">
        <w:rPr>
          <w:rFonts w:hint="eastAsia"/>
          <w:color w:val="auto"/>
          <w:sz w:val="22"/>
          <w:szCs w:val="22"/>
        </w:rPr>
        <w:t>國軍花蓮總醫院、國防部醫務組、生產製造中心、</w:t>
      </w:r>
      <w:r w:rsidR="00D02F37" w:rsidRPr="00CF7E9A">
        <w:rPr>
          <w:rFonts w:hint="eastAsia"/>
          <w:color w:val="auto"/>
          <w:sz w:val="22"/>
          <w:szCs w:val="22"/>
        </w:rPr>
        <w:t>202、205、209、302、401</w:t>
      </w:r>
      <w:r w:rsidR="00A122D3" w:rsidRPr="00CF7E9A">
        <w:rPr>
          <w:rFonts w:hint="eastAsia"/>
          <w:color w:val="auto"/>
          <w:sz w:val="22"/>
          <w:szCs w:val="22"/>
        </w:rPr>
        <w:t>等5個生產責任中心、海軍四海一家、海軍左營高爾夫球場、空軍清泉崗高爾夫球場、後備鵝</w:t>
      </w:r>
      <w:proofErr w:type="gramStart"/>
      <w:r w:rsidR="00A122D3" w:rsidRPr="00CF7E9A">
        <w:rPr>
          <w:rFonts w:hint="eastAsia"/>
          <w:color w:val="auto"/>
          <w:sz w:val="22"/>
          <w:szCs w:val="22"/>
        </w:rPr>
        <w:t>鑾</w:t>
      </w:r>
      <w:proofErr w:type="gramEnd"/>
      <w:r w:rsidR="00A122D3" w:rsidRPr="00CF7E9A">
        <w:rPr>
          <w:rFonts w:hint="eastAsia"/>
          <w:color w:val="auto"/>
          <w:sz w:val="22"/>
          <w:szCs w:val="22"/>
        </w:rPr>
        <w:t>鼻活動中心、國軍同袍儲蓄會、</w:t>
      </w:r>
      <w:r w:rsidR="002C5203" w:rsidRPr="00CF7E9A">
        <w:rPr>
          <w:rFonts w:hint="eastAsia"/>
          <w:color w:val="auto"/>
          <w:sz w:val="22"/>
          <w:szCs w:val="22"/>
        </w:rPr>
        <w:t>國防部</w:t>
      </w:r>
      <w:r w:rsidR="009A106E" w:rsidRPr="00CF7E9A">
        <w:rPr>
          <w:rFonts w:hint="eastAsia"/>
          <w:color w:val="auto"/>
          <w:sz w:val="22"/>
          <w:szCs w:val="22"/>
        </w:rPr>
        <w:t>福</w:t>
      </w:r>
      <w:r w:rsidR="00A122D3" w:rsidRPr="00CF7E9A">
        <w:rPr>
          <w:rFonts w:hint="eastAsia"/>
          <w:color w:val="auto"/>
          <w:sz w:val="22"/>
          <w:szCs w:val="22"/>
        </w:rPr>
        <w:t>利事業管理處、中央單位、陸軍司令部、海軍司令部、空軍司令部等4個營運中心、青年日報社、國軍102</w:t>
      </w:r>
      <w:r w:rsidR="00D02F37" w:rsidRPr="00CF7E9A">
        <w:rPr>
          <w:rFonts w:hint="eastAsia"/>
          <w:color w:val="auto"/>
          <w:sz w:val="22"/>
          <w:szCs w:val="22"/>
        </w:rPr>
        <w:t>、</w:t>
      </w:r>
      <w:r w:rsidR="00A122D3" w:rsidRPr="00CF7E9A">
        <w:rPr>
          <w:rFonts w:hint="eastAsia"/>
          <w:color w:val="auto"/>
          <w:sz w:val="22"/>
          <w:szCs w:val="22"/>
        </w:rPr>
        <w:t>107、109、112、114</w:t>
      </w:r>
      <w:r w:rsidR="00D02F37" w:rsidRPr="00CF7E9A">
        <w:rPr>
          <w:rFonts w:hint="eastAsia"/>
          <w:color w:val="auto"/>
          <w:sz w:val="22"/>
          <w:szCs w:val="22"/>
        </w:rPr>
        <w:t>、115</w:t>
      </w:r>
      <w:r w:rsidR="00A122D3" w:rsidRPr="00CF7E9A">
        <w:rPr>
          <w:rFonts w:hint="eastAsia"/>
          <w:color w:val="auto"/>
          <w:sz w:val="22"/>
          <w:szCs w:val="22"/>
        </w:rPr>
        <w:t>、123、128、134、136、142、146、152、153、154、176、188、194、196、198、202、205、206、208、209、211、213、215、220、224、228、231、232、235、238、239、248、501、503、505、506、509、515、521、523、524、525、529、534、541、601、603、609、610、611、612、614、620、622、623、626、627、629、636、648、650、</w:t>
      </w:r>
      <w:r w:rsidR="00D02F37" w:rsidRPr="00CF7E9A">
        <w:rPr>
          <w:rFonts w:hint="eastAsia"/>
          <w:color w:val="auto"/>
          <w:sz w:val="22"/>
          <w:szCs w:val="22"/>
        </w:rPr>
        <w:t>701、705</w:t>
      </w:r>
      <w:r w:rsidR="00A122D3" w:rsidRPr="00CF7E9A">
        <w:rPr>
          <w:rFonts w:hint="eastAsia"/>
          <w:color w:val="auto"/>
          <w:sz w:val="22"/>
          <w:szCs w:val="22"/>
        </w:rPr>
        <w:t>、706、707、721、722、724、801、805、807、815、818、819、836、881、893</w:t>
      </w:r>
      <w:r w:rsidR="00D02F37" w:rsidRPr="00CF7E9A">
        <w:rPr>
          <w:rFonts w:hint="eastAsia"/>
          <w:color w:val="auto"/>
          <w:sz w:val="22"/>
          <w:szCs w:val="22"/>
        </w:rPr>
        <w:t>、910、952、960</w:t>
      </w:r>
      <w:r w:rsidR="00A122D3" w:rsidRPr="00CF7E9A">
        <w:rPr>
          <w:rFonts w:hint="eastAsia"/>
          <w:color w:val="auto"/>
          <w:sz w:val="22"/>
          <w:szCs w:val="22"/>
        </w:rPr>
        <w:t>等</w:t>
      </w:r>
      <w:proofErr w:type="gramStart"/>
      <w:r w:rsidR="00A122D3" w:rsidRPr="00CF7E9A">
        <w:rPr>
          <w:rFonts w:hint="eastAsia"/>
          <w:color w:val="auto"/>
          <w:sz w:val="22"/>
          <w:szCs w:val="22"/>
        </w:rPr>
        <w:t>8</w:t>
      </w:r>
      <w:r w:rsidR="006109FA" w:rsidRPr="00CF7E9A">
        <w:rPr>
          <w:color w:val="auto"/>
          <w:sz w:val="22"/>
          <w:szCs w:val="22"/>
        </w:rPr>
        <w:t>5</w:t>
      </w:r>
      <w:r w:rsidR="00A122D3" w:rsidRPr="00CF7E9A">
        <w:rPr>
          <w:rFonts w:hint="eastAsia"/>
          <w:color w:val="auto"/>
          <w:sz w:val="22"/>
          <w:szCs w:val="22"/>
        </w:rPr>
        <w:t>個營站</w:t>
      </w:r>
      <w:proofErr w:type="gramEnd"/>
      <w:r w:rsidR="00A122D3" w:rsidRPr="00CF7E9A">
        <w:rPr>
          <w:rFonts w:hint="eastAsia"/>
          <w:color w:val="auto"/>
          <w:sz w:val="22"/>
          <w:szCs w:val="22"/>
        </w:rPr>
        <w:t>、陸軍後勤指揮部副食供應中心</w:t>
      </w:r>
      <w:r w:rsidR="009D6DE1" w:rsidRPr="00CF7E9A">
        <w:rPr>
          <w:rFonts w:hint="eastAsia"/>
          <w:color w:val="auto"/>
          <w:sz w:val="22"/>
          <w:szCs w:val="22"/>
        </w:rPr>
        <w:t>。</w:t>
      </w:r>
    </w:p>
    <w:p w14:paraId="43886720" w14:textId="77777777" w:rsidR="00834AE4" w:rsidRPr="00CF7E9A" w:rsidRDefault="00834AE4" w:rsidP="00D25175">
      <w:pPr>
        <w:tabs>
          <w:tab w:val="left" w:pos="426"/>
        </w:tabs>
        <w:spacing w:line="350" w:lineRule="exact"/>
        <w:ind w:left="649" w:hangingChars="295" w:hanging="649"/>
        <w:rPr>
          <w:color w:val="auto"/>
          <w:sz w:val="22"/>
          <w:szCs w:val="22"/>
        </w:rPr>
      </w:pPr>
      <w:r w:rsidRPr="00CF7E9A">
        <w:rPr>
          <w:rFonts w:hint="eastAsia"/>
          <w:color w:val="auto"/>
          <w:sz w:val="22"/>
          <w:szCs w:val="22"/>
        </w:rPr>
        <w:tab/>
        <w:t>2.包</w:t>
      </w:r>
      <w:r w:rsidR="009D6DE1" w:rsidRPr="00CF7E9A">
        <w:rPr>
          <w:rFonts w:hint="eastAsia"/>
          <w:color w:val="auto"/>
          <w:sz w:val="22"/>
          <w:szCs w:val="22"/>
        </w:rPr>
        <w:t>括國立臺灣大學生物資源暨農學院實驗林管理處、國立臺灣大學生物資源暨農學院附設山地實驗農場、農業試驗場、動物醫院</w:t>
      </w:r>
      <w:r w:rsidRPr="00CF7E9A">
        <w:rPr>
          <w:rFonts w:hint="eastAsia"/>
          <w:color w:val="auto"/>
          <w:sz w:val="22"/>
          <w:szCs w:val="22"/>
        </w:rPr>
        <w:t>。</w:t>
      </w:r>
    </w:p>
    <w:p w14:paraId="62E91063" w14:textId="5A6B7244" w:rsidR="00834AE4" w:rsidRPr="00CF7E9A" w:rsidRDefault="00834AE4" w:rsidP="00FF6E0B">
      <w:pPr>
        <w:tabs>
          <w:tab w:val="left" w:pos="426"/>
        </w:tabs>
        <w:spacing w:line="350" w:lineRule="exact"/>
        <w:ind w:left="649" w:hangingChars="295" w:hanging="649"/>
        <w:rPr>
          <w:color w:val="auto"/>
          <w:sz w:val="22"/>
          <w:szCs w:val="22"/>
        </w:rPr>
      </w:pPr>
      <w:r w:rsidRPr="00CF7E9A">
        <w:rPr>
          <w:rFonts w:hint="eastAsia"/>
          <w:color w:val="auto"/>
          <w:sz w:val="22"/>
          <w:szCs w:val="22"/>
        </w:rPr>
        <w:tab/>
        <w:t>3.</w:t>
      </w:r>
      <w:r w:rsidR="0073753E" w:rsidRPr="00CF7E9A">
        <w:rPr>
          <w:rFonts w:hint="eastAsia"/>
          <w:color w:val="auto"/>
          <w:sz w:val="22"/>
          <w:szCs w:val="22"/>
        </w:rPr>
        <w:t>包括國立宜蘭高級中學、國立羅東高級中學、國立基隆高級中學、國立臺灣師範大學附屬高級中學、國立政治大學附屬高級中學、國立華僑高級中等學校、國立中央大學附屬中壢高級中學、國立新竹高級中學、國立竹東高級中學、</w:t>
      </w:r>
      <w:r w:rsidR="00FF6E0B" w:rsidRPr="00FF6E0B">
        <w:rPr>
          <w:rFonts w:hint="eastAsia"/>
          <w:color w:val="auto"/>
          <w:sz w:val="22"/>
          <w:szCs w:val="22"/>
        </w:rPr>
        <w:t>國立陽明交通大學附屬竹北高級中等學校</w:t>
      </w:r>
      <w:r w:rsidR="0073753E" w:rsidRPr="00CF7E9A">
        <w:rPr>
          <w:rFonts w:hint="eastAsia"/>
          <w:color w:val="auto"/>
          <w:sz w:val="22"/>
          <w:szCs w:val="22"/>
        </w:rPr>
        <w:t>、國立關西高級中學、國立苗栗高級中學、國立竹南高級中學、國立卓蘭高級中等學校、國立苑裡高級中學、國立中興大學附屬高級中學、國立南投高級中學、國立暨南國際大學附屬高級中學、國立竹山高級中學、國立中興高級中學、國立彰化高級中學、國立員林高級中學、國立鹿港高級中學、國立溪湖高級中學、國立斗六高級中學、國立虎尾高級中學、國立北港高級中學、國立嘉義高級中學、國立東石高級中學、國立新港藝術高級中學、國立新營高級中學、國立後壁高級中學、國立新化高級中學、國立新豐高級中學、國立北門高級中學、國立善化高級中學、國立</w:t>
      </w:r>
      <w:proofErr w:type="gramStart"/>
      <w:r w:rsidR="0073753E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73753E" w:rsidRPr="00CF7E9A">
        <w:rPr>
          <w:rFonts w:hint="eastAsia"/>
          <w:color w:val="auto"/>
          <w:sz w:val="22"/>
          <w:szCs w:val="22"/>
        </w:rPr>
        <w:t>南大學附屬高級中學、國立</w:t>
      </w:r>
      <w:proofErr w:type="gramStart"/>
      <w:r w:rsidR="0073753E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73753E" w:rsidRPr="00CF7E9A">
        <w:rPr>
          <w:rFonts w:hint="eastAsia"/>
          <w:color w:val="auto"/>
          <w:sz w:val="22"/>
          <w:szCs w:val="22"/>
        </w:rPr>
        <w:t>南第一高級中學、國立</w:t>
      </w:r>
      <w:proofErr w:type="gramStart"/>
      <w:r w:rsidR="0073753E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73753E" w:rsidRPr="00CF7E9A">
        <w:rPr>
          <w:rFonts w:hint="eastAsia"/>
          <w:color w:val="auto"/>
          <w:sz w:val="22"/>
          <w:szCs w:val="22"/>
        </w:rPr>
        <w:t>南第二高級中學、國立高雄師範大學附屬高級中學、國立中山大學附屬國光高級中學、國立岡山高級中學、國立鳳山高級中學、</w:t>
      </w:r>
      <w:proofErr w:type="gramStart"/>
      <w:r w:rsidR="0073753E" w:rsidRPr="00CF7E9A">
        <w:rPr>
          <w:rFonts w:hint="eastAsia"/>
          <w:color w:val="auto"/>
          <w:sz w:val="22"/>
          <w:szCs w:val="22"/>
        </w:rPr>
        <w:t>國立鳳</w:t>
      </w:r>
      <w:proofErr w:type="gramEnd"/>
      <w:r w:rsidR="0073753E" w:rsidRPr="00CF7E9A">
        <w:rPr>
          <w:rFonts w:hint="eastAsia"/>
          <w:color w:val="auto"/>
          <w:sz w:val="22"/>
          <w:szCs w:val="22"/>
        </w:rPr>
        <w:t>新高級中學、國立旗美高級中學、國立屏東高級中學、國立屏北高級中學、國立潮州高級中學、國立</w:t>
      </w:r>
      <w:proofErr w:type="gramStart"/>
      <w:r w:rsidR="0073753E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73753E" w:rsidRPr="00CF7E9A">
        <w:rPr>
          <w:rFonts w:hint="eastAsia"/>
          <w:color w:val="auto"/>
          <w:sz w:val="22"/>
          <w:szCs w:val="22"/>
        </w:rPr>
        <w:t>東高級中學、國立</w:t>
      </w:r>
      <w:proofErr w:type="gramStart"/>
      <w:r w:rsidR="0073753E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73753E" w:rsidRPr="00CF7E9A">
        <w:rPr>
          <w:rFonts w:hint="eastAsia"/>
          <w:color w:val="auto"/>
          <w:sz w:val="22"/>
          <w:szCs w:val="22"/>
        </w:rPr>
        <w:t>東大學附屬體育高級中學、國立花蓮高級中學、國立玉里高級中學、國立馬公高級中學、國立金門高級中學、國立馬祖高級中學、國立蘭陽女子高級中學、國立基隆女子高級中學、國立新竹女子高級中學、國立彰化女子高級中學、國立嘉義女子高級中學、國立</w:t>
      </w:r>
      <w:proofErr w:type="gramStart"/>
      <w:r w:rsidR="0073753E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73753E" w:rsidRPr="00CF7E9A">
        <w:rPr>
          <w:rFonts w:hint="eastAsia"/>
          <w:color w:val="auto"/>
          <w:sz w:val="22"/>
          <w:szCs w:val="22"/>
        </w:rPr>
        <w:t>南女子高級中學、國立</w:t>
      </w:r>
      <w:proofErr w:type="gramStart"/>
      <w:r w:rsidR="0073753E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73753E" w:rsidRPr="00CF7E9A">
        <w:rPr>
          <w:rFonts w:hint="eastAsia"/>
          <w:color w:val="auto"/>
          <w:sz w:val="22"/>
          <w:szCs w:val="22"/>
        </w:rPr>
        <w:t>南家齊高級中等學校、國立屏東女子高級中學、國立</w:t>
      </w:r>
      <w:proofErr w:type="gramStart"/>
      <w:r w:rsidR="0073753E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73753E" w:rsidRPr="00CF7E9A">
        <w:rPr>
          <w:rFonts w:hint="eastAsia"/>
          <w:color w:val="auto"/>
          <w:sz w:val="22"/>
          <w:szCs w:val="22"/>
        </w:rPr>
        <w:t>東女子高級中學、國立花蓮女子高級中學、國立羅東高級工業職業學校、國立新竹高級工業職業學校、國立埔里高級工業職業學校、國立員林崇實高級工業職業學校、國立永靖高級工業職業學校、國立秀水高級工業職業學校、國立彰化師範大學附屬高級工業職業學校、國立嘉義高級工業職業學校、國立成功大學附屬</w:t>
      </w:r>
      <w:proofErr w:type="gramStart"/>
      <w:r w:rsidR="0073753E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73753E" w:rsidRPr="00CF7E9A">
        <w:rPr>
          <w:rFonts w:hint="eastAsia"/>
          <w:color w:val="auto"/>
          <w:sz w:val="22"/>
          <w:szCs w:val="22"/>
        </w:rPr>
        <w:t>南工業高級中等學校、國立新營高級工業職業學校、國立新化高級工業職業學校、國立屏東高級工業職業學校、國立花蓮高級工業職業學校、國立中興大學附屬</w:t>
      </w:r>
      <w:proofErr w:type="gramStart"/>
      <w:r w:rsidR="0073753E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73753E" w:rsidRPr="00CF7E9A">
        <w:rPr>
          <w:rFonts w:hint="eastAsia"/>
          <w:color w:val="auto"/>
          <w:sz w:val="22"/>
          <w:szCs w:val="22"/>
        </w:rPr>
        <w:t>中高級農業職業學校、國立仁愛高級農業職業學校、</w:t>
      </w:r>
      <w:proofErr w:type="gramStart"/>
      <w:r w:rsidR="0073753E" w:rsidRPr="00CF7E9A">
        <w:rPr>
          <w:rFonts w:hint="eastAsia"/>
          <w:color w:val="auto"/>
          <w:sz w:val="22"/>
          <w:szCs w:val="22"/>
        </w:rPr>
        <w:t>國立佳</w:t>
      </w:r>
      <w:proofErr w:type="gramEnd"/>
      <w:r w:rsidR="0073753E" w:rsidRPr="00CF7E9A">
        <w:rPr>
          <w:rFonts w:hint="eastAsia"/>
          <w:color w:val="auto"/>
          <w:sz w:val="22"/>
          <w:szCs w:val="22"/>
        </w:rPr>
        <w:t>冬高級農業職業學校、國立花蓮高級農業職業學校、國立宜蘭高級商業職業學校、國立羅東高級商業職業學校、國立新竹高級商業職業學校、國立苗栗高級商業職業學校、國立南投高級商業職業學校、國立彰化高級商業職業學校、國立嘉義高級商業職業學校、國立華南高級商業職業學校、國立臺南高級商業職業學校、國立臺東高級商業職業學校、國立花蓮高級商業職業學校、國立臺北科技大學附屬</w:t>
      </w:r>
      <w:r w:rsidR="0073753E" w:rsidRPr="00CF7E9A">
        <w:rPr>
          <w:rFonts w:hint="eastAsia"/>
          <w:color w:val="auto"/>
          <w:sz w:val="22"/>
          <w:szCs w:val="22"/>
        </w:rPr>
        <w:lastRenderedPageBreak/>
        <w:t>桃園農工高級中等學校、國立苗栗高級農工職業學校、國立大湖高級農工職業學校、國立員林高級農工職業學校、國立西螺高級農工職業學校、國立虎尾高級農工職業學校、國立北港高級農工職業學校、國立民雄高級農工職業學校、國立曾文高級農工職業學校、國立北門高級農工職業學校、國立岡山高級農工職業學校、國立旗山高級農工職業學校、國立內埔高級農工職業學校、國立金門高級農工職業學校、國立基隆高級商工職業學校、國立草屯高級商工職業學校、國立水里高級商工職業學校、國立土庫高級商工職業學校、國立白河高級商工職業學校、國立鳳山高級商工職業學校、國立光復高級商工職業學校、國立二林高級工商職業學校、國立玉井高級工商職業學校、國立恆春高級工商職業學校、國立關山高級工商職業學校、國立頭城高級家事商業職業學校、國立員林高級家事商業職業學校、國立北斗高級家事商業職業學校、國立斗六高級家事商業職業學校、國立曾文高級家事商業職業學校、國立嘉義高級家事職業學校、國立臺灣海洋大學附屬基隆海事高級中等學校、國立蘇澳高級海事水產職業學校、國立臺南高級海事水產職業學校、國立東港高級海事水產職業學校、國立澎湖高級海事水產職業學校、國立成功商業水產職業學校、國立臺南大學附屬啟聰學校、國立和美實驗學校、國立彰化特殊教育學校、國立嘉義特殊教育學校、國立臺南特殊教育學校、國立花蓮特殊教育學校、國立宜蘭特殊教育學校、國立基隆特殊教育學校、國立苗栗特殊教育學校、國立雲林特殊教育學校、國立屏東特殊教育學校、國立新竹特殊教育學校、國立臺東大學附屬特殊教育學校、國立南投特殊教育學校、國立高雄餐旅大學附屬餐旅高級中等學校等</w:t>
      </w:r>
      <w:r w:rsidR="0073753E" w:rsidRPr="00CF7E9A">
        <w:rPr>
          <w:color w:val="auto"/>
          <w:sz w:val="22"/>
          <w:szCs w:val="22"/>
        </w:rPr>
        <w:t>145個作業單位。</w:t>
      </w:r>
    </w:p>
    <w:p w14:paraId="22269709" w14:textId="77777777" w:rsidR="00834AE4" w:rsidRPr="00CF7E9A" w:rsidRDefault="00834AE4" w:rsidP="00FF6E0B">
      <w:pPr>
        <w:tabs>
          <w:tab w:val="left" w:pos="426"/>
        </w:tabs>
        <w:spacing w:line="349" w:lineRule="exact"/>
        <w:ind w:left="660" w:hangingChars="300" w:hanging="660"/>
        <w:rPr>
          <w:color w:val="auto"/>
          <w:sz w:val="22"/>
          <w:szCs w:val="22"/>
        </w:rPr>
      </w:pPr>
      <w:r w:rsidRPr="00CF7E9A">
        <w:rPr>
          <w:rFonts w:hint="eastAsia"/>
          <w:color w:val="auto"/>
          <w:sz w:val="22"/>
          <w:szCs w:val="22"/>
        </w:rPr>
        <w:tab/>
        <w:t>4.包</w:t>
      </w:r>
      <w:r w:rsidR="009D6DE1" w:rsidRPr="00CF7E9A">
        <w:rPr>
          <w:rFonts w:hint="eastAsia"/>
          <w:color w:val="auto"/>
          <w:sz w:val="22"/>
          <w:szCs w:val="22"/>
        </w:rPr>
        <w:t>括</w:t>
      </w:r>
      <w:r w:rsidR="004141F5" w:rsidRPr="00CF7E9A">
        <w:rPr>
          <w:rFonts w:hint="eastAsia"/>
          <w:color w:val="auto"/>
          <w:sz w:val="22"/>
          <w:szCs w:val="22"/>
        </w:rPr>
        <w:t>基金管理會、法務部矯正署</w:t>
      </w:r>
      <w:proofErr w:type="gramStart"/>
      <w:r w:rsidR="004141F5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4141F5" w:rsidRPr="00CF7E9A">
        <w:rPr>
          <w:rFonts w:hint="eastAsia"/>
          <w:color w:val="auto"/>
          <w:sz w:val="22"/>
          <w:szCs w:val="22"/>
        </w:rPr>
        <w:t>北、桃園、桃園女子、八德外役、新竹、</w:t>
      </w:r>
      <w:proofErr w:type="gramStart"/>
      <w:r w:rsidR="004141F5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4141F5" w:rsidRPr="00CF7E9A">
        <w:rPr>
          <w:rFonts w:hint="eastAsia"/>
          <w:color w:val="auto"/>
          <w:sz w:val="22"/>
          <w:szCs w:val="22"/>
        </w:rPr>
        <w:t>中、</w:t>
      </w:r>
      <w:proofErr w:type="gramStart"/>
      <w:r w:rsidR="004141F5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4141F5" w:rsidRPr="00CF7E9A">
        <w:rPr>
          <w:rFonts w:hint="eastAsia"/>
          <w:color w:val="auto"/>
          <w:sz w:val="22"/>
          <w:szCs w:val="22"/>
        </w:rPr>
        <w:t>中女子、彰化、雲林、雲林第二、嘉義、</w:t>
      </w:r>
      <w:proofErr w:type="gramStart"/>
      <w:r w:rsidR="004141F5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4141F5" w:rsidRPr="00CF7E9A">
        <w:rPr>
          <w:rFonts w:hint="eastAsia"/>
          <w:color w:val="auto"/>
          <w:sz w:val="22"/>
          <w:szCs w:val="22"/>
        </w:rPr>
        <w:t>南、</w:t>
      </w:r>
      <w:proofErr w:type="gramStart"/>
      <w:r w:rsidR="004141F5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4141F5" w:rsidRPr="00CF7E9A">
        <w:rPr>
          <w:rFonts w:hint="eastAsia"/>
          <w:color w:val="auto"/>
          <w:sz w:val="22"/>
          <w:szCs w:val="22"/>
        </w:rPr>
        <w:t>南第二、明德外役、高雄、高雄第二、高雄女子、屏東、</w:t>
      </w:r>
      <w:proofErr w:type="gramStart"/>
      <w:r w:rsidR="004141F5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4141F5" w:rsidRPr="00CF7E9A">
        <w:rPr>
          <w:rFonts w:hint="eastAsia"/>
          <w:color w:val="auto"/>
          <w:sz w:val="22"/>
          <w:szCs w:val="22"/>
        </w:rPr>
        <w:t>東、花蓮、自強外役、宜蘭、基隆、澎湖、綠島、金門</w:t>
      </w:r>
      <w:r w:rsidR="00C15F23" w:rsidRPr="00CF7E9A">
        <w:rPr>
          <w:rFonts w:hint="eastAsia"/>
          <w:color w:val="auto"/>
          <w:sz w:val="22"/>
          <w:szCs w:val="22"/>
        </w:rPr>
        <w:t>、</w:t>
      </w:r>
      <w:r w:rsidR="00C15F23" w:rsidRPr="00CF7E9A">
        <w:rPr>
          <w:color w:val="auto"/>
          <w:sz w:val="22"/>
          <w:szCs w:val="22"/>
        </w:rPr>
        <w:t>泰源、</w:t>
      </w:r>
      <w:r w:rsidR="0000008D" w:rsidRPr="00CF7E9A">
        <w:rPr>
          <w:color w:val="auto"/>
          <w:sz w:val="22"/>
          <w:szCs w:val="22"/>
        </w:rPr>
        <w:t>東成</w:t>
      </w:r>
      <w:r w:rsidR="0000008D" w:rsidRPr="00CF7E9A">
        <w:rPr>
          <w:rFonts w:hint="eastAsia"/>
          <w:color w:val="auto"/>
          <w:sz w:val="22"/>
          <w:szCs w:val="22"/>
        </w:rPr>
        <w:t>、</w:t>
      </w:r>
      <w:r w:rsidR="00C15F23" w:rsidRPr="00CF7E9A">
        <w:rPr>
          <w:rFonts w:hint="eastAsia"/>
          <w:color w:val="auto"/>
          <w:sz w:val="22"/>
          <w:szCs w:val="22"/>
        </w:rPr>
        <w:t>武陵外役</w:t>
      </w:r>
      <w:r w:rsidR="004141F5" w:rsidRPr="00CF7E9A">
        <w:rPr>
          <w:rFonts w:hint="eastAsia"/>
          <w:color w:val="auto"/>
          <w:sz w:val="22"/>
          <w:szCs w:val="22"/>
        </w:rPr>
        <w:t>等</w:t>
      </w:r>
      <w:r w:rsidR="0000008D" w:rsidRPr="00CF7E9A">
        <w:rPr>
          <w:rFonts w:hint="eastAsia"/>
          <w:color w:val="auto"/>
          <w:sz w:val="22"/>
          <w:szCs w:val="22"/>
        </w:rPr>
        <w:t>29</w:t>
      </w:r>
      <w:r w:rsidR="00C15F23" w:rsidRPr="00CF7E9A">
        <w:rPr>
          <w:color w:val="auto"/>
          <w:sz w:val="22"/>
          <w:szCs w:val="22"/>
        </w:rPr>
        <w:t>所監獄</w:t>
      </w:r>
      <w:r w:rsidR="004141F5" w:rsidRPr="00CF7E9A">
        <w:rPr>
          <w:color w:val="auto"/>
          <w:sz w:val="22"/>
          <w:szCs w:val="22"/>
        </w:rPr>
        <w:t>、</w:t>
      </w:r>
      <w:proofErr w:type="gramStart"/>
      <w:r w:rsidR="004141F5" w:rsidRPr="00CF7E9A">
        <w:rPr>
          <w:color w:val="auto"/>
          <w:sz w:val="22"/>
          <w:szCs w:val="22"/>
        </w:rPr>
        <w:t>臺</w:t>
      </w:r>
      <w:proofErr w:type="gramEnd"/>
      <w:r w:rsidR="004141F5" w:rsidRPr="00CF7E9A">
        <w:rPr>
          <w:color w:val="auto"/>
          <w:sz w:val="22"/>
          <w:szCs w:val="22"/>
        </w:rPr>
        <w:t>北、</w:t>
      </w:r>
      <w:proofErr w:type="gramStart"/>
      <w:r w:rsidR="004141F5" w:rsidRPr="00CF7E9A">
        <w:rPr>
          <w:color w:val="auto"/>
          <w:sz w:val="22"/>
          <w:szCs w:val="22"/>
        </w:rPr>
        <w:t>臺</w:t>
      </w:r>
      <w:proofErr w:type="gramEnd"/>
      <w:r w:rsidR="004141F5" w:rsidRPr="00CF7E9A">
        <w:rPr>
          <w:color w:val="auto"/>
          <w:sz w:val="22"/>
          <w:szCs w:val="22"/>
        </w:rPr>
        <w:t>北女子、新竹、苗栗、</w:t>
      </w:r>
      <w:proofErr w:type="gramStart"/>
      <w:r w:rsidR="004141F5" w:rsidRPr="00CF7E9A">
        <w:rPr>
          <w:color w:val="auto"/>
          <w:sz w:val="22"/>
          <w:szCs w:val="22"/>
        </w:rPr>
        <w:t>臺</w:t>
      </w:r>
      <w:proofErr w:type="gramEnd"/>
      <w:r w:rsidR="004141F5" w:rsidRPr="00CF7E9A">
        <w:rPr>
          <w:color w:val="auto"/>
          <w:sz w:val="22"/>
          <w:szCs w:val="22"/>
        </w:rPr>
        <w:t>中、彰化、南投、嘉義、</w:t>
      </w:r>
      <w:proofErr w:type="gramStart"/>
      <w:r w:rsidR="004141F5" w:rsidRPr="00CF7E9A">
        <w:rPr>
          <w:color w:val="auto"/>
          <w:sz w:val="22"/>
          <w:szCs w:val="22"/>
        </w:rPr>
        <w:t>臺</w:t>
      </w:r>
      <w:proofErr w:type="gramEnd"/>
      <w:r w:rsidR="004141F5" w:rsidRPr="00CF7E9A">
        <w:rPr>
          <w:color w:val="auto"/>
          <w:sz w:val="22"/>
          <w:szCs w:val="22"/>
        </w:rPr>
        <w:t>南、屏東、花蓮、基隆等12個看守所、新店、</w:t>
      </w:r>
      <w:proofErr w:type="gramStart"/>
      <w:r w:rsidR="004141F5" w:rsidRPr="00CF7E9A">
        <w:rPr>
          <w:color w:val="auto"/>
          <w:sz w:val="22"/>
          <w:szCs w:val="22"/>
        </w:rPr>
        <w:t>臺</w:t>
      </w:r>
      <w:proofErr w:type="gramEnd"/>
      <w:r w:rsidR="004141F5" w:rsidRPr="00CF7E9A">
        <w:rPr>
          <w:color w:val="auto"/>
          <w:sz w:val="22"/>
          <w:szCs w:val="22"/>
        </w:rPr>
        <w:t>中、高雄、</w:t>
      </w:r>
      <w:proofErr w:type="gramStart"/>
      <w:r w:rsidR="004141F5" w:rsidRPr="00CF7E9A">
        <w:rPr>
          <w:color w:val="auto"/>
          <w:sz w:val="22"/>
          <w:szCs w:val="22"/>
        </w:rPr>
        <w:t>臺</w:t>
      </w:r>
      <w:proofErr w:type="gramEnd"/>
      <w:r w:rsidR="004141F5" w:rsidRPr="00CF7E9A">
        <w:rPr>
          <w:color w:val="auto"/>
          <w:sz w:val="22"/>
          <w:szCs w:val="22"/>
        </w:rPr>
        <w:t>東等4個戒治所</w:t>
      </w:r>
      <w:r w:rsidRPr="00CF7E9A">
        <w:rPr>
          <w:rFonts w:hint="eastAsia"/>
          <w:color w:val="auto"/>
          <w:sz w:val="22"/>
          <w:szCs w:val="22"/>
        </w:rPr>
        <w:t>。</w:t>
      </w:r>
    </w:p>
    <w:p w14:paraId="3D7CEB6B" w14:textId="62E53746" w:rsidR="00834AE4" w:rsidRPr="00CF7E9A" w:rsidRDefault="007343E5" w:rsidP="00FF6E0B">
      <w:pPr>
        <w:tabs>
          <w:tab w:val="left" w:pos="426"/>
        </w:tabs>
        <w:spacing w:line="349" w:lineRule="exact"/>
        <w:ind w:leftChars="177" w:left="658" w:hangingChars="106" w:hanging="233"/>
        <w:rPr>
          <w:color w:val="auto"/>
          <w:sz w:val="22"/>
          <w:szCs w:val="22"/>
        </w:rPr>
      </w:pPr>
      <w:r w:rsidRPr="00CF7E9A">
        <w:rPr>
          <w:rFonts w:hint="eastAsia"/>
          <w:color w:val="auto"/>
          <w:sz w:val="22"/>
          <w:szCs w:val="22"/>
        </w:rPr>
        <w:t>5</w:t>
      </w:r>
      <w:r w:rsidR="00834AE4" w:rsidRPr="00CF7E9A">
        <w:rPr>
          <w:rFonts w:hint="eastAsia"/>
          <w:color w:val="auto"/>
          <w:sz w:val="22"/>
          <w:szCs w:val="22"/>
        </w:rPr>
        <w:t>.</w:t>
      </w:r>
      <w:r w:rsidR="00602C60" w:rsidRPr="00CF7E9A">
        <w:rPr>
          <w:rFonts w:hint="eastAsia"/>
          <w:color w:val="auto"/>
          <w:sz w:val="22"/>
          <w:szCs w:val="22"/>
        </w:rPr>
        <w:t>包含觀音（兼管觀塘工業專用港）、新北、高雄臨海、林園、大發（兼鳳山）、仁大（兼管海洋放流管制中心）、全興、彰濱、龍德（兼利澤）、土城、林口、龜山、大園、中壢、桃園幼獅、新竹、大甲幼獅、</w:t>
      </w:r>
      <w:proofErr w:type="gramStart"/>
      <w:r w:rsidR="00602C60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602C60" w:rsidRPr="00CF7E9A">
        <w:rPr>
          <w:rFonts w:hint="eastAsia"/>
          <w:color w:val="auto"/>
          <w:sz w:val="22"/>
          <w:szCs w:val="22"/>
        </w:rPr>
        <w:t>中港關連、</w:t>
      </w:r>
      <w:proofErr w:type="gramStart"/>
      <w:r w:rsidR="00602C60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602C60" w:rsidRPr="00CF7E9A">
        <w:rPr>
          <w:rFonts w:hint="eastAsia"/>
          <w:color w:val="auto"/>
          <w:sz w:val="22"/>
          <w:szCs w:val="22"/>
        </w:rPr>
        <w:t>中、南崗（兼竹山）、芳苑（兼社頭織襪）、斗六、民雄（兼頭橋）、官田、新營、安平、屏東、屏南、內埔、美</w:t>
      </w:r>
      <w:proofErr w:type="gramStart"/>
      <w:r w:rsidR="00602C60" w:rsidRPr="00CF7E9A">
        <w:rPr>
          <w:rFonts w:hint="eastAsia"/>
          <w:color w:val="auto"/>
          <w:sz w:val="22"/>
          <w:szCs w:val="22"/>
        </w:rPr>
        <w:t>崙</w:t>
      </w:r>
      <w:proofErr w:type="gramEnd"/>
      <w:r w:rsidR="00602C60" w:rsidRPr="00CF7E9A">
        <w:rPr>
          <w:rFonts w:hint="eastAsia"/>
          <w:color w:val="auto"/>
          <w:sz w:val="22"/>
          <w:szCs w:val="22"/>
        </w:rPr>
        <w:t>（兼和平、光華及兼管和平工業專用港）、</w:t>
      </w:r>
      <w:proofErr w:type="gramStart"/>
      <w:r w:rsidR="00602C60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602C60" w:rsidRPr="00CF7E9A">
        <w:rPr>
          <w:rFonts w:hint="eastAsia"/>
          <w:color w:val="auto"/>
          <w:sz w:val="22"/>
          <w:szCs w:val="22"/>
        </w:rPr>
        <w:t>南、雲林、大武</w:t>
      </w:r>
      <w:proofErr w:type="gramStart"/>
      <w:r w:rsidR="00602C60" w:rsidRPr="00CF7E9A">
        <w:rPr>
          <w:rFonts w:hint="eastAsia"/>
          <w:color w:val="auto"/>
          <w:sz w:val="22"/>
          <w:szCs w:val="22"/>
        </w:rPr>
        <w:t>崙</w:t>
      </w:r>
      <w:proofErr w:type="gramEnd"/>
      <w:r w:rsidR="00602C60" w:rsidRPr="00CF7E9A">
        <w:rPr>
          <w:rFonts w:hint="eastAsia"/>
          <w:color w:val="auto"/>
          <w:sz w:val="22"/>
          <w:szCs w:val="22"/>
        </w:rPr>
        <w:t>（兼瑞芳）、樹林、平鎮、頭份（兼竹南及銅鑼）、福興（兼埤頭及田中）、豐田（兼元長）、</w:t>
      </w:r>
      <w:proofErr w:type="gramStart"/>
      <w:r w:rsidR="00602C60" w:rsidRPr="00CF7E9A">
        <w:rPr>
          <w:rFonts w:hint="eastAsia"/>
          <w:color w:val="auto"/>
          <w:sz w:val="22"/>
          <w:szCs w:val="22"/>
        </w:rPr>
        <w:t>嘉太</w:t>
      </w:r>
      <w:proofErr w:type="gramEnd"/>
      <w:r w:rsidR="00602C60" w:rsidRPr="00CF7E9A">
        <w:rPr>
          <w:rFonts w:hint="eastAsia"/>
          <w:color w:val="auto"/>
          <w:sz w:val="22"/>
          <w:szCs w:val="22"/>
        </w:rPr>
        <w:t>、朴子（兼義竹）、永康、永安、豐樂、大里、雲林離島式基礎（兼管麥寮工業專用港）等</w:t>
      </w:r>
      <w:r w:rsidR="00602C60" w:rsidRPr="00CF7E9A">
        <w:rPr>
          <w:color w:val="auto"/>
          <w:sz w:val="22"/>
          <w:szCs w:val="22"/>
        </w:rPr>
        <w:t>45個產業園區服務中心、高雄臨海林園大發產業園區聯合污水處理廠、產業園區環境保護中心。</w:t>
      </w:r>
    </w:p>
    <w:p w14:paraId="7C6035B8" w14:textId="77777777" w:rsidR="00834AE4" w:rsidRPr="00CF7E9A" w:rsidRDefault="007343E5" w:rsidP="00FF6E0B">
      <w:pPr>
        <w:tabs>
          <w:tab w:val="left" w:pos="426"/>
        </w:tabs>
        <w:spacing w:afterLines="1" w:after="3" w:line="349" w:lineRule="exact"/>
        <w:ind w:leftChars="177" w:left="649" w:hangingChars="102" w:hanging="224"/>
        <w:rPr>
          <w:color w:val="auto"/>
          <w:sz w:val="22"/>
          <w:szCs w:val="22"/>
        </w:rPr>
      </w:pPr>
      <w:r w:rsidRPr="00CF7E9A">
        <w:rPr>
          <w:rFonts w:hint="eastAsia"/>
          <w:color w:val="auto"/>
          <w:sz w:val="22"/>
          <w:szCs w:val="22"/>
        </w:rPr>
        <w:t>6</w:t>
      </w:r>
      <w:r w:rsidR="00834AE4" w:rsidRPr="00CF7E9A">
        <w:rPr>
          <w:rFonts w:hint="eastAsia"/>
          <w:color w:val="auto"/>
          <w:sz w:val="22"/>
          <w:szCs w:val="22"/>
        </w:rPr>
        <w:t>.包</w:t>
      </w:r>
      <w:r w:rsidR="009D6DE1" w:rsidRPr="00CF7E9A">
        <w:rPr>
          <w:rFonts w:hint="eastAsia"/>
          <w:color w:val="auto"/>
          <w:sz w:val="22"/>
          <w:szCs w:val="22"/>
        </w:rPr>
        <w:t>括民用航空局所屬</w:t>
      </w:r>
      <w:proofErr w:type="gramStart"/>
      <w:r w:rsidR="009D6DE1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9D6DE1" w:rsidRPr="00CF7E9A">
        <w:rPr>
          <w:rFonts w:hint="eastAsia"/>
          <w:color w:val="auto"/>
          <w:sz w:val="22"/>
          <w:szCs w:val="22"/>
        </w:rPr>
        <w:t>北、高雄等2</w:t>
      </w:r>
      <w:r w:rsidRPr="00CF7E9A">
        <w:rPr>
          <w:rFonts w:hint="eastAsia"/>
          <w:color w:val="auto"/>
          <w:sz w:val="22"/>
          <w:szCs w:val="22"/>
        </w:rPr>
        <w:t>個國際航空站、</w:t>
      </w:r>
      <w:proofErr w:type="gramStart"/>
      <w:r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Pr="00CF7E9A">
        <w:rPr>
          <w:rFonts w:hint="eastAsia"/>
          <w:color w:val="auto"/>
          <w:sz w:val="22"/>
          <w:szCs w:val="22"/>
        </w:rPr>
        <w:t>中、</w:t>
      </w:r>
      <w:proofErr w:type="gramStart"/>
      <w:r w:rsidR="00EC7466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EC7466" w:rsidRPr="00CF7E9A">
        <w:rPr>
          <w:rFonts w:hint="eastAsia"/>
          <w:color w:val="auto"/>
          <w:sz w:val="22"/>
          <w:szCs w:val="22"/>
        </w:rPr>
        <w:t>南、</w:t>
      </w:r>
      <w:proofErr w:type="gramStart"/>
      <w:r w:rsidR="00EC7466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EC7466" w:rsidRPr="00CF7E9A">
        <w:rPr>
          <w:rFonts w:hint="eastAsia"/>
          <w:color w:val="auto"/>
          <w:sz w:val="22"/>
          <w:szCs w:val="22"/>
        </w:rPr>
        <w:t>東、花蓮、澎湖</w:t>
      </w:r>
      <w:r w:rsidR="009D6DE1" w:rsidRPr="00CF7E9A">
        <w:rPr>
          <w:rFonts w:hint="eastAsia"/>
          <w:color w:val="auto"/>
          <w:sz w:val="22"/>
          <w:szCs w:val="22"/>
        </w:rPr>
        <w:t>、金門等</w:t>
      </w:r>
      <w:r w:rsidRPr="00CF7E9A">
        <w:rPr>
          <w:rFonts w:hint="eastAsia"/>
          <w:color w:val="auto"/>
          <w:sz w:val="22"/>
          <w:szCs w:val="22"/>
        </w:rPr>
        <w:t>6</w:t>
      </w:r>
      <w:r w:rsidR="009D6DE1" w:rsidRPr="00CF7E9A">
        <w:rPr>
          <w:rFonts w:hint="eastAsia"/>
          <w:color w:val="auto"/>
          <w:sz w:val="22"/>
          <w:szCs w:val="22"/>
        </w:rPr>
        <w:t>個航空站、飛航服務總</w:t>
      </w:r>
      <w:proofErr w:type="gramStart"/>
      <w:r w:rsidR="009D6DE1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9D6DE1" w:rsidRPr="00CF7E9A">
        <w:rPr>
          <w:rFonts w:hint="eastAsia"/>
          <w:color w:val="auto"/>
          <w:sz w:val="22"/>
          <w:szCs w:val="22"/>
        </w:rPr>
        <w:t>、民航人員訓練所、航空警察局</w:t>
      </w:r>
      <w:r w:rsidR="00834AE4" w:rsidRPr="00CF7E9A">
        <w:rPr>
          <w:rFonts w:hint="eastAsia"/>
          <w:color w:val="auto"/>
          <w:sz w:val="22"/>
          <w:szCs w:val="22"/>
        </w:rPr>
        <w:t>。</w:t>
      </w:r>
    </w:p>
    <w:p w14:paraId="11F9C97C" w14:textId="77777777" w:rsidR="00834AE4" w:rsidRPr="00CF7E9A" w:rsidRDefault="007343E5" w:rsidP="00FF6E0B">
      <w:pPr>
        <w:tabs>
          <w:tab w:val="left" w:pos="426"/>
        </w:tabs>
        <w:spacing w:afterLines="1" w:after="3" w:line="349" w:lineRule="exact"/>
        <w:ind w:leftChars="177" w:left="658" w:hangingChars="106" w:hanging="233"/>
        <w:rPr>
          <w:color w:val="auto"/>
          <w:sz w:val="22"/>
          <w:szCs w:val="22"/>
        </w:rPr>
      </w:pPr>
      <w:r w:rsidRPr="00CF7E9A">
        <w:rPr>
          <w:rFonts w:hint="eastAsia"/>
          <w:color w:val="auto"/>
          <w:sz w:val="22"/>
          <w:szCs w:val="22"/>
        </w:rPr>
        <w:t>7</w:t>
      </w:r>
      <w:r w:rsidR="00834AE4" w:rsidRPr="00CF7E9A">
        <w:rPr>
          <w:rFonts w:hint="eastAsia"/>
          <w:color w:val="auto"/>
          <w:sz w:val="22"/>
          <w:szCs w:val="22"/>
        </w:rPr>
        <w:t>.包</w:t>
      </w:r>
      <w:r w:rsidR="009D6DE1" w:rsidRPr="00CF7E9A">
        <w:rPr>
          <w:rFonts w:hint="eastAsia"/>
          <w:color w:val="auto"/>
          <w:sz w:val="22"/>
          <w:szCs w:val="22"/>
        </w:rPr>
        <w:t>括高速公路局所屬北區、中區、南區等3個養護工程分局、第一、第二等2</w:t>
      </w:r>
      <w:r w:rsidR="00175AAA" w:rsidRPr="00CF7E9A">
        <w:rPr>
          <w:rFonts w:hint="eastAsia"/>
          <w:color w:val="auto"/>
          <w:sz w:val="22"/>
          <w:szCs w:val="22"/>
        </w:rPr>
        <w:t>個新建工程分局</w:t>
      </w:r>
      <w:r w:rsidR="00834AE4" w:rsidRPr="00CF7E9A">
        <w:rPr>
          <w:rFonts w:hint="eastAsia"/>
          <w:color w:val="auto"/>
          <w:sz w:val="22"/>
          <w:szCs w:val="22"/>
        </w:rPr>
        <w:t>。</w:t>
      </w:r>
    </w:p>
    <w:p w14:paraId="36B3546B" w14:textId="5A815579" w:rsidR="00834AE4" w:rsidRPr="00CF7E9A" w:rsidRDefault="007343E5" w:rsidP="00FF6E0B">
      <w:pPr>
        <w:tabs>
          <w:tab w:val="left" w:pos="426"/>
        </w:tabs>
        <w:spacing w:afterLines="1" w:after="3" w:line="349" w:lineRule="exact"/>
        <w:ind w:leftChars="177" w:left="649" w:hangingChars="102" w:hanging="224"/>
        <w:rPr>
          <w:color w:val="auto"/>
          <w:sz w:val="22"/>
          <w:szCs w:val="22"/>
        </w:rPr>
      </w:pPr>
      <w:r w:rsidRPr="00CF7E9A">
        <w:rPr>
          <w:rFonts w:hint="eastAsia"/>
          <w:color w:val="auto"/>
          <w:sz w:val="22"/>
          <w:szCs w:val="22"/>
        </w:rPr>
        <w:t>8</w:t>
      </w:r>
      <w:r w:rsidR="00834AE4" w:rsidRPr="00CF7E9A">
        <w:rPr>
          <w:rFonts w:hint="eastAsia"/>
          <w:color w:val="auto"/>
          <w:sz w:val="22"/>
          <w:szCs w:val="22"/>
        </w:rPr>
        <w:t>.包</w:t>
      </w:r>
      <w:r w:rsidR="009D6DE1" w:rsidRPr="00CF7E9A">
        <w:rPr>
          <w:rFonts w:hint="eastAsia"/>
          <w:color w:val="auto"/>
          <w:sz w:val="22"/>
          <w:szCs w:val="22"/>
        </w:rPr>
        <w:t>括觀光</w:t>
      </w:r>
      <w:r w:rsidR="001A58B8" w:rsidRPr="00CF7E9A">
        <w:rPr>
          <w:rFonts w:hint="eastAsia"/>
          <w:color w:val="auto"/>
          <w:sz w:val="22"/>
          <w:szCs w:val="22"/>
        </w:rPr>
        <w:t>署</w:t>
      </w:r>
      <w:r w:rsidR="009D6DE1" w:rsidRPr="00CF7E9A">
        <w:rPr>
          <w:rFonts w:hint="eastAsia"/>
          <w:color w:val="auto"/>
          <w:sz w:val="22"/>
          <w:szCs w:val="22"/>
        </w:rPr>
        <w:t>所屬東北角</w:t>
      </w:r>
      <w:r w:rsidR="00A72227" w:rsidRPr="00CF7E9A">
        <w:rPr>
          <w:rFonts w:hint="eastAsia"/>
          <w:color w:val="auto"/>
          <w:sz w:val="22"/>
          <w:szCs w:val="22"/>
        </w:rPr>
        <w:t>及</w:t>
      </w:r>
      <w:r w:rsidR="009D6DE1" w:rsidRPr="00CF7E9A">
        <w:rPr>
          <w:rFonts w:hint="eastAsia"/>
          <w:color w:val="auto"/>
          <w:sz w:val="22"/>
          <w:szCs w:val="22"/>
        </w:rPr>
        <w:t>宜蘭海岸、東部海岸、澎湖、大鵬灣、花東縱谷、馬祖、日月潭、</w:t>
      </w:r>
      <w:proofErr w:type="gramStart"/>
      <w:r w:rsidR="009D6DE1" w:rsidRPr="00CF7E9A">
        <w:rPr>
          <w:rFonts w:hint="eastAsia"/>
          <w:color w:val="auto"/>
          <w:sz w:val="22"/>
          <w:szCs w:val="22"/>
        </w:rPr>
        <w:t>參山</w:t>
      </w:r>
      <w:proofErr w:type="gramEnd"/>
      <w:r w:rsidR="009D6DE1" w:rsidRPr="00CF7E9A">
        <w:rPr>
          <w:rFonts w:hint="eastAsia"/>
          <w:color w:val="auto"/>
          <w:sz w:val="22"/>
          <w:szCs w:val="22"/>
        </w:rPr>
        <w:t>、阿里山、茂林、北海岸及觀音山、雲嘉南濱海、西拉雅等13個國家風景區管理處</w:t>
      </w:r>
      <w:r w:rsidR="00834AE4" w:rsidRPr="00CF7E9A">
        <w:rPr>
          <w:rFonts w:hint="eastAsia"/>
          <w:color w:val="auto"/>
          <w:sz w:val="22"/>
          <w:szCs w:val="22"/>
        </w:rPr>
        <w:t>。</w:t>
      </w:r>
    </w:p>
    <w:p w14:paraId="18BA5375" w14:textId="77777777" w:rsidR="00834AE4" w:rsidRPr="00CF7E9A" w:rsidRDefault="007343E5" w:rsidP="00FF6E0B">
      <w:pPr>
        <w:tabs>
          <w:tab w:val="left" w:pos="426"/>
        </w:tabs>
        <w:spacing w:afterLines="1" w:after="3" w:line="349" w:lineRule="exact"/>
        <w:ind w:leftChars="177" w:left="964" w:hangingChars="245" w:hanging="539"/>
        <w:rPr>
          <w:color w:val="auto"/>
          <w:sz w:val="22"/>
          <w:szCs w:val="22"/>
        </w:rPr>
      </w:pPr>
      <w:r w:rsidRPr="00CF7E9A">
        <w:rPr>
          <w:rFonts w:hint="eastAsia"/>
          <w:color w:val="auto"/>
          <w:sz w:val="22"/>
          <w:szCs w:val="22"/>
        </w:rPr>
        <w:t>9</w:t>
      </w:r>
      <w:r w:rsidR="00834AE4" w:rsidRPr="00CF7E9A">
        <w:rPr>
          <w:rFonts w:hint="eastAsia"/>
          <w:color w:val="auto"/>
          <w:sz w:val="22"/>
          <w:szCs w:val="22"/>
        </w:rPr>
        <w:t>.包</w:t>
      </w:r>
      <w:r w:rsidR="009D6DE1" w:rsidRPr="00CF7E9A">
        <w:rPr>
          <w:rFonts w:hint="eastAsia"/>
          <w:color w:val="auto"/>
          <w:sz w:val="22"/>
          <w:szCs w:val="22"/>
        </w:rPr>
        <w:t>括桃園、新竹、蘇澳、員山、玉里、鳳林、</w:t>
      </w:r>
      <w:proofErr w:type="gramStart"/>
      <w:r w:rsidR="009D6DE1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9D6DE1" w:rsidRPr="00CF7E9A">
        <w:rPr>
          <w:rFonts w:hint="eastAsia"/>
          <w:color w:val="auto"/>
          <w:sz w:val="22"/>
          <w:szCs w:val="22"/>
        </w:rPr>
        <w:t>東等7</w:t>
      </w:r>
      <w:r w:rsidR="00D02F37" w:rsidRPr="00CF7E9A">
        <w:rPr>
          <w:rFonts w:hint="eastAsia"/>
          <w:color w:val="auto"/>
          <w:sz w:val="22"/>
          <w:szCs w:val="22"/>
        </w:rPr>
        <w:t>家分</w:t>
      </w:r>
      <w:r w:rsidR="009D6DE1" w:rsidRPr="00CF7E9A">
        <w:rPr>
          <w:rFonts w:hint="eastAsia"/>
          <w:color w:val="auto"/>
          <w:sz w:val="22"/>
          <w:szCs w:val="22"/>
        </w:rPr>
        <w:t>院</w:t>
      </w:r>
      <w:r w:rsidR="00834AE4" w:rsidRPr="00CF7E9A">
        <w:rPr>
          <w:rFonts w:hint="eastAsia"/>
          <w:color w:val="auto"/>
          <w:sz w:val="22"/>
          <w:szCs w:val="22"/>
        </w:rPr>
        <w:t>。</w:t>
      </w:r>
    </w:p>
    <w:p w14:paraId="3F206707" w14:textId="3878E0C8" w:rsidR="00834AE4" w:rsidRPr="00CF7E9A" w:rsidRDefault="00834AE4" w:rsidP="00FF6E0B">
      <w:pPr>
        <w:tabs>
          <w:tab w:val="left" w:pos="426"/>
        </w:tabs>
        <w:spacing w:line="349" w:lineRule="exact"/>
        <w:ind w:leftChars="130" w:left="642" w:hangingChars="150" w:hanging="330"/>
        <w:rPr>
          <w:color w:val="auto"/>
          <w:sz w:val="22"/>
          <w:szCs w:val="22"/>
        </w:rPr>
      </w:pPr>
      <w:r w:rsidRPr="00CF7E9A">
        <w:rPr>
          <w:rFonts w:hint="eastAsia"/>
          <w:color w:val="auto"/>
          <w:sz w:val="22"/>
          <w:szCs w:val="22"/>
        </w:rPr>
        <w:t>1</w:t>
      </w:r>
      <w:r w:rsidR="007343E5" w:rsidRPr="00CF7E9A">
        <w:rPr>
          <w:rFonts w:hint="eastAsia"/>
          <w:color w:val="auto"/>
          <w:sz w:val="22"/>
          <w:szCs w:val="22"/>
        </w:rPr>
        <w:t>0</w:t>
      </w:r>
      <w:r w:rsidRPr="00CF7E9A">
        <w:rPr>
          <w:rFonts w:hint="eastAsia"/>
          <w:color w:val="auto"/>
          <w:sz w:val="22"/>
          <w:szCs w:val="22"/>
        </w:rPr>
        <w:t>.</w:t>
      </w:r>
      <w:r w:rsidR="0009131F" w:rsidRPr="00CF7E9A">
        <w:rPr>
          <w:rFonts w:hint="eastAsia"/>
          <w:color w:val="auto"/>
          <w:spacing w:val="2"/>
          <w:sz w:val="22"/>
          <w:szCs w:val="22"/>
        </w:rPr>
        <w:t>包括新竹、</w:t>
      </w:r>
      <w:proofErr w:type="gramStart"/>
      <w:r w:rsidR="0009131F" w:rsidRPr="00CF7E9A">
        <w:rPr>
          <w:rFonts w:hint="eastAsia"/>
          <w:color w:val="auto"/>
          <w:spacing w:val="2"/>
          <w:sz w:val="22"/>
          <w:szCs w:val="22"/>
        </w:rPr>
        <w:t>中部、南部</w:t>
      </w:r>
      <w:proofErr w:type="gramEnd"/>
      <w:r w:rsidR="0009131F" w:rsidRPr="00CF7E9A">
        <w:rPr>
          <w:rFonts w:hint="eastAsia"/>
          <w:color w:val="auto"/>
          <w:spacing w:val="2"/>
          <w:sz w:val="22"/>
          <w:szCs w:val="22"/>
        </w:rPr>
        <w:t>等</w:t>
      </w:r>
      <w:r w:rsidR="0009131F" w:rsidRPr="00CF7E9A">
        <w:rPr>
          <w:color w:val="auto"/>
          <w:spacing w:val="2"/>
          <w:sz w:val="22"/>
          <w:szCs w:val="22"/>
        </w:rPr>
        <w:t>3個科學園區管理局、國立新竹科學園區實驗高級中等學校、國立中科實驗高級中學</w:t>
      </w:r>
      <w:r w:rsidR="0009131F" w:rsidRPr="00A425F9">
        <w:rPr>
          <w:color w:val="auto"/>
          <w:sz w:val="22"/>
          <w:szCs w:val="22"/>
        </w:rPr>
        <w:t>、國立南科國際實驗高級中學、國立嘉科實驗高級中等學校、國立屏科實驗高級中等</w:t>
      </w:r>
      <w:r w:rsidR="0009131F" w:rsidRPr="00CF7E9A">
        <w:rPr>
          <w:color w:val="auto"/>
          <w:spacing w:val="2"/>
          <w:sz w:val="22"/>
          <w:szCs w:val="22"/>
        </w:rPr>
        <w:t>學校及國立高科實驗高級中等學校。</w:t>
      </w:r>
    </w:p>
    <w:p w14:paraId="591D41DF" w14:textId="24D3904D" w:rsidR="00E52EAF" w:rsidRPr="00CF7E9A" w:rsidRDefault="007343E5" w:rsidP="00FF6E0B">
      <w:pPr>
        <w:spacing w:line="349" w:lineRule="exact"/>
        <w:ind w:leftChars="132" w:left="647" w:hangingChars="150" w:hanging="330"/>
        <w:rPr>
          <w:color w:val="auto"/>
        </w:rPr>
      </w:pPr>
      <w:r w:rsidRPr="00CF7E9A">
        <w:rPr>
          <w:rFonts w:hint="eastAsia"/>
          <w:color w:val="auto"/>
          <w:sz w:val="22"/>
          <w:szCs w:val="22"/>
        </w:rPr>
        <w:t>11</w:t>
      </w:r>
      <w:r w:rsidR="00834AE4" w:rsidRPr="00CF7E9A">
        <w:rPr>
          <w:rFonts w:hint="eastAsia"/>
          <w:color w:val="auto"/>
          <w:sz w:val="22"/>
          <w:szCs w:val="22"/>
        </w:rPr>
        <w:t>.包</w:t>
      </w:r>
      <w:r w:rsidR="009D6DE1" w:rsidRPr="00CF7E9A">
        <w:rPr>
          <w:rFonts w:hint="eastAsia"/>
          <w:color w:val="auto"/>
          <w:sz w:val="22"/>
          <w:szCs w:val="22"/>
        </w:rPr>
        <w:t>括北區、中區、南區等</w:t>
      </w:r>
      <w:r w:rsidR="00B46D20" w:rsidRPr="00CF7E9A">
        <w:rPr>
          <w:rFonts w:hint="eastAsia"/>
          <w:color w:val="auto"/>
          <w:sz w:val="22"/>
          <w:szCs w:val="22"/>
        </w:rPr>
        <w:t>3</w:t>
      </w:r>
      <w:r w:rsidR="009D6DE1" w:rsidRPr="00CF7E9A">
        <w:rPr>
          <w:rFonts w:hint="eastAsia"/>
          <w:color w:val="auto"/>
          <w:sz w:val="22"/>
          <w:szCs w:val="22"/>
        </w:rPr>
        <w:t>所兒童之家、北區、中區、南區、東區、澎湖等5所老人之家、雲林、</w:t>
      </w:r>
      <w:proofErr w:type="gramStart"/>
      <w:r w:rsidR="009D6DE1" w:rsidRPr="00CF7E9A">
        <w:rPr>
          <w:rFonts w:hint="eastAsia"/>
          <w:color w:val="auto"/>
          <w:sz w:val="22"/>
          <w:szCs w:val="22"/>
        </w:rPr>
        <w:t>臺</w:t>
      </w:r>
      <w:proofErr w:type="gramEnd"/>
      <w:r w:rsidR="009D6DE1" w:rsidRPr="00CF7E9A">
        <w:rPr>
          <w:rFonts w:hint="eastAsia"/>
          <w:color w:val="auto"/>
          <w:sz w:val="22"/>
          <w:szCs w:val="22"/>
        </w:rPr>
        <w:t>南、南投啟智等3所教養院、彰化老人養護中心、少年之家</w:t>
      </w:r>
      <w:r w:rsidR="00B87129" w:rsidRPr="00CF7E9A">
        <w:rPr>
          <w:color w:val="auto"/>
        </w:rPr>
        <w:t>。</w:t>
      </w:r>
    </w:p>
    <w:sectPr w:rsidR="00E52EAF" w:rsidRPr="00CF7E9A" w:rsidSect="00515C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306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A08A7" w14:textId="77777777" w:rsidR="00EC5F1E" w:rsidRDefault="00EC5F1E" w:rsidP="00F70532">
      <w:pPr>
        <w:ind w:firstLine="480"/>
      </w:pPr>
      <w:r>
        <w:separator/>
      </w:r>
    </w:p>
    <w:p w14:paraId="190AA8AA" w14:textId="77777777" w:rsidR="00EC5F1E" w:rsidRDefault="00EC5F1E" w:rsidP="00F70532">
      <w:pPr>
        <w:ind w:firstLine="480"/>
      </w:pPr>
    </w:p>
    <w:p w14:paraId="48F54BDD" w14:textId="77777777" w:rsidR="00EC5F1E" w:rsidRDefault="00EC5F1E" w:rsidP="009B0ED7">
      <w:pPr>
        <w:ind w:firstLine="480"/>
      </w:pPr>
    </w:p>
  </w:endnote>
  <w:endnote w:type="continuationSeparator" w:id="0">
    <w:p w14:paraId="23A4BF30" w14:textId="77777777" w:rsidR="00EC5F1E" w:rsidRDefault="00EC5F1E" w:rsidP="00F70532">
      <w:pPr>
        <w:ind w:firstLine="480"/>
      </w:pPr>
      <w:r>
        <w:continuationSeparator/>
      </w:r>
    </w:p>
    <w:p w14:paraId="02474B84" w14:textId="77777777" w:rsidR="00EC5F1E" w:rsidRDefault="00EC5F1E" w:rsidP="00F70532">
      <w:pPr>
        <w:ind w:firstLine="480"/>
      </w:pPr>
    </w:p>
    <w:p w14:paraId="0428A77A" w14:textId="77777777" w:rsidR="00EC5F1E" w:rsidRDefault="00EC5F1E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E93C9" w14:textId="77777777" w:rsidR="001134C8" w:rsidRPr="001134C8" w:rsidRDefault="001134C8" w:rsidP="001134C8">
    <w:pPr>
      <w:tabs>
        <w:tab w:val="left" w:pos="4608"/>
      </w:tabs>
      <w:ind w:firstLineChars="0" w:firstLine="0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16678" w14:textId="77777777" w:rsidR="001134C8" w:rsidRPr="00E05435" w:rsidRDefault="001134C8" w:rsidP="00E05435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43A0" w14:textId="77777777" w:rsidR="004477B4" w:rsidRDefault="004477B4" w:rsidP="00F70532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3F608" w14:textId="77777777" w:rsidR="00EC5F1E" w:rsidRDefault="00EC5F1E" w:rsidP="00F70532">
      <w:pPr>
        <w:ind w:firstLine="480"/>
      </w:pPr>
      <w:r>
        <w:separator/>
      </w:r>
    </w:p>
    <w:p w14:paraId="77225FE1" w14:textId="77777777" w:rsidR="00EC5F1E" w:rsidRDefault="00EC5F1E" w:rsidP="00F70532">
      <w:pPr>
        <w:ind w:firstLine="480"/>
      </w:pPr>
    </w:p>
    <w:p w14:paraId="7CC525CF" w14:textId="77777777" w:rsidR="00EC5F1E" w:rsidRDefault="00EC5F1E" w:rsidP="009B0ED7">
      <w:pPr>
        <w:ind w:firstLine="480"/>
      </w:pPr>
    </w:p>
  </w:footnote>
  <w:footnote w:type="continuationSeparator" w:id="0">
    <w:p w14:paraId="1E74FBE1" w14:textId="77777777" w:rsidR="00EC5F1E" w:rsidRDefault="00EC5F1E" w:rsidP="00F70532">
      <w:pPr>
        <w:ind w:firstLine="480"/>
      </w:pPr>
      <w:r>
        <w:continuationSeparator/>
      </w:r>
    </w:p>
    <w:p w14:paraId="08EF9AE4" w14:textId="77777777" w:rsidR="00EC5F1E" w:rsidRDefault="00EC5F1E" w:rsidP="00F70532">
      <w:pPr>
        <w:ind w:firstLine="480"/>
      </w:pPr>
    </w:p>
    <w:p w14:paraId="6B15E07C" w14:textId="77777777" w:rsidR="00EC5F1E" w:rsidRDefault="00EC5F1E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7E5CC" w14:textId="77777777" w:rsidR="004477B4" w:rsidRDefault="004477B4" w:rsidP="00F70532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FDC9F" w14:textId="3BDA1C34" w:rsidR="004477B4" w:rsidRPr="00AF0D45" w:rsidRDefault="004477B4" w:rsidP="00AF0D45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71846" w14:textId="77777777" w:rsidR="004477B4" w:rsidRDefault="004477B4" w:rsidP="00F70532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1E3A"/>
    <w:multiLevelType w:val="hybridMultilevel"/>
    <w:tmpl w:val="AFE6B0A4"/>
    <w:lvl w:ilvl="0" w:tplc="7B76D0A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03493EA7"/>
    <w:multiLevelType w:val="hybridMultilevel"/>
    <w:tmpl w:val="9650E66A"/>
    <w:lvl w:ilvl="0" w:tplc="395602D2">
      <w:start w:val="1"/>
      <w:numFmt w:val="taiwaneseCountingThousand"/>
      <w:lvlText w:val="（%1）"/>
      <w:lvlJc w:val="left"/>
      <w:pPr>
        <w:ind w:left="1440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2" w15:restartNumberingAfterBreak="0">
    <w:nsid w:val="05DA1DC5"/>
    <w:multiLevelType w:val="hybridMultilevel"/>
    <w:tmpl w:val="23FE2036"/>
    <w:lvl w:ilvl="0" w:tplc="7128A756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28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478" w:hanging="480"/>
      </w:pPr>
    </w:lvl>
    <w:lvl w:ilvl="2" w:tplc="0409001B" w:tentative="1">
      <w:start w:val="1"/>
      <w:numFmt w:val="lowerRoman"/>
      <w:lvlText w:val="%3."/>
      <w:lvlJc w:val="right"/>
      <w:pPr>
        <w:ind w:left="3958" w:hanging="480"/>
      </w:pPr>
    </w:lvl>
    <w:lvl w:ilvl="3" w:tplc="0409000F" w:tentative="1">
      <w:start w:val="1"/>
      <w:numFmt w:val="decimal"/>
      <w:lvlText w:val="%4."/>
      <w:lvlJc w:val="left"/>
      <w:pPr>
        <w:ind w:left="44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18" w:hanging="480"/>
      </w:pPr>
    </w:lvl>
    <w:lvl w:ilvl="5" w:tplc="0409001B" w:tentative="1">
      <w:start w:val="1"/>
      <w:numFmt w:val="lowerRoman"/>
      <w:lvlText w:val="%6."/>
      <w:lvlJc w:val="right"/>
      <w:pPr>
        <w:ind w:left="5398" w:hanging="480"/>
      </w:pPr>
    </w:lvl>
    <w:lvl w:ilvl="6" w:tplc="0409000F" w:tentative="1">
      <w:start w:val="1"/>
      <w:numFmt w:val="decimal"/>
      <w:lvlText w:val="%7."/>
      <w:lvlJc w:val="left"/>
      <w:pPr>
        <w:ind w:left="58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58" w:hanging="480"/>
      </w:pPr>
    </w:lvl>
    <w:lvl w:ilvl="8" w:tplc="0409001B" w:tentative="1">
      <w:start w:val="1"/>
      <w:numFmt w:val="lowerRoman"/>
      <w:lvlText w:val="%9."/>
      <w:lvlJc w:val="right"/>
      <w:pPr>
        <w:ind w:left="6838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972045"/>
    <w:multiLevelType w:val="hybridMultilevel"/>
    <w:tmpl w:val="8CBEDEF6"/>
    <w:lvl w:ilvl="0" w:tplc="8FBC966E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B1465C3"/>
    <w:multiLevelType w:val="hybridMultilevel"/>
    <w:tmpl w:val="ADF07C72"/>
    <w:lvl w:ilvl="0" w:tplc="C820321C">
      <w:start w:val="1"/>
      <w:numFmt w:val="taiwaneseCountingThousand"/>
      <w:lvlText w:val="（%1）"/>
      <w:lvlJc w:val="left"/>
      <w:pPr>
        <w:ind w:left="1271" w:hanging="10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6" w:hanging="480"/>
      </w:pPr>
    </w:lvl>
    <w:lvl w:ilvl="2" w:tplc="0409001B" w:tentative="1">
      <w:start w:val="1"/>
      <w:numFmt w:val="lowerRoman"/>
      <w:lvlText w:val="%3."/>
      <w:lvlJc w:val="right"/>
      <w:pPr>
        <w:ind w:left="1616" w:hanging="480"/>
      </w:pPr>
    </w:lvl>
    <w:lvl w:ilvl="3" w:tplc="0409000F" w:tentative="1">
      <w:start w:val="1"/>
      <w:numFmt w:val="decimal"/>
      <w:lvlText w:val="%4."/>
      <w:lvlJc w:val="left"/>
      <w:pPr>
        <w:ind w:left="20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6" w:hanging="480"/>
      </w:pPr>
    </w:lvl>
    <w:lvl w:ilvl="5" w:tplc="0409001B" w:tentative="1">
      <w:start w:val="1"/>
      <w:numFmt w:val="lowerRoman"/>
      <w:lvlText w:val="%6."/>
      <w:lvlJc w:val="right"/>
      <w:pPr>
        <w:ind w:left="3056" w:hanging="480"/>
      </w:pPr>
    </w:lvl>
    <w:lvl w:ilvl="6" w:tplc="0409000F" w:tentative="1">
      <w:start w:val="1"/>
      <w:numFmt w:val="decimal"/>
      <w:lvlText w:val="%7."/>
      <w:lvlJc w:val="left"/>
      <w:pPr>
        <w:ind w:left="35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6" w:hanging="480"/>
      </w:pPr>
    </w:lvl>
    <w:lvl w:ilvl="8" w:tplc="0409001B" w:tentative="1">
      <w:start w:val="1"/>
      <w:numFmt w:val="lowerRoman"/>
      <w:lvlText w:val="%9."/>
      <w:lvlJc w:val="right"/>
      <w:pPr>
        <w:ind w:left="4496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504" w:hanging="480"/>
      </w:pPr>
    </w:lvl>
    <w:lvl w:ilvl="2" w:tplc="0409001B" w:tentative="1">
      <w:start w:val="1"/>
      <w:numFmt w:val="lowerRoman"/>
      <w:lvlText w:val="%3."/>
      <w:lvlJc w:val="right"/>
      <w:pPr>
        <w:ind w:left="4984" w:hanging="480"/>
      </w:pPr>
    </w:lvl>
    <w:lvl w:ilvl="3" w:tplc="0409000F" w:tentative="1">
      <w:start w:val="1"/>
      <w:numFmt w:val="decimal"/>
      <w:lvlText w:val="%4."/>
      <w:lvlJc w:val="left"/>
      <w:pPr>
        <w:ind w:left="54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944" w:hanging="480"/>
      </w:pPr>
    </w:lvl>
    <w:lvl w:ilvl="5" w:tplc="0409001B" w:tentative="1">
      <w:start w:val="1"/>
      <w:numFmt w:val="lowerRoman"/>
      <w:lvlText w:val="%6."/>
      <w:lvlJc w:val="right"/>
      <w:pPr>
        <w:ind w:left="6424" w:hanging="480"/>
      </w:pPr>
    </w:lvl>
    <w:lvl w:ilvl="6" w:tplc="0409000F" w:tentative="1">
      <w:start w:val="1"/>
      <w:numFmt w:val="decimal"/>
      <w:lvlText w:val="%7."/>
      <w:lvlJc w:val="left"/>
      <w:pPr>
        <w:ind w:left="69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384" w:hanging="480"/>
      </w:pPr>
    </w:lvl>
    <w:lvl w:ilvl="8" w:tplc="0409001B" w:tentative="1">
      <w:start w:val="1"/>
      <w:numFmt w:val="lowerRoman"/>
      <w:lvlText w:val="%9."/>
      <w:lvlJc w:val="right"/>
      <w:pPr>
        <w:ind w:left="7864" w:hanging="480"/>
      </w:pPr>
    </w:lvl>
  </w:abstractNum>
  <w:abstractNum w:abstractNumId="15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4205A9E"/>
    <w:multiLevelType w:val="hybridMultilevel"/>
    <w:tmpl w:val="8A321812"/>
    <w:lvl w:ilvl="0" w:tplc="F940BFF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8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0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1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5D25195"/>
    <w:multiLevelType w:val="hybridMultilevel"/>
    <w:tmpl w:val="B9C2B5BA"/>
    <w:lvl w:ilvl="0" w:tplc="FCF01010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num w:numId="1">
    <w:abstractNumId w:val="16"/>
  </w:num>
  <w:num w:numId="2">
    <w:abstractNumId w:val="13"/>
  </w:num>
  <w:num w:numId="3">
    <w:abstractNumId w:val="3"/>
  </w:num>
  <w:num w:numId="4">
    <w:abstractNumId w:val="12"/>
  </w:num>
  <w:num w:numId="5">
    <w:abstractNumId w:val="20"/>
  </w:num>
  <w:num w:numId="6">
    <w:abstractNumId w:val="4"/>
  </w:num>
  <w:num w:numId="7">
    <w:abstractNumId w:val="7"/>
  </w:num>
  <w:num w:numId="8">
    <w:abstractNumId w:val="22"/>
  </w:num>
  <w:num w:numId="9">
    <w:abstractNumId w:val="9"/>
  </w:num>
  <w:num w:numId="10">
    <w:abstractNumId w:val="15"/>
  </w:num>
  <w:num w:numId="11">
    <w:abstractNumId w:val="14"/>
  </w:num>
  <w:num w:numId="12">
    <w:abstractNumId w:val="21"/>
  </w:num>
  <w:num w:numId="13">
    <w:abstractNumId w:val="11"/>
  </w:num>
  <w:num w:numId="14">
    <w:abstractNumId w:val="8"/>
  </w:num>
  <w:num w:numId="15">
    <w:abstractNumId w:val="5"/>
  </w:num>
  <w:num w:numId="16">
    <w:abstractNumId w:val="18"/>
  </w:num>
  <w:num w:numId="17">
    <w:abstractNumId w:val="19"/>
  </w:num>
  <w:num w:numId="18">
    <w:abstractNumId w:val="10"/>
  </w:num>
  <w:num w:numId="19">
    <w:abstractNumId w:val="0"/>
  </w:num>
  <w:num w:numId="20">
    <w:abstractNumId w:val="1"/>
  </w:num>
  <w:num w:numId="21">
    <w:abstractNumId w:val="2"/>
  </w:num>
  <w:num w:numId="22">
    <w:abstractNumId w:val="17"/>
  </w:num>
  <w:num w:numId="23">
    <w:abstractNumId w:val="23"/>
  </w:num>
  <w:num w:numId="2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>
      <o:colormru v:ext="edit" colors="#cce8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08D"/>
    <w:rsid w:val="00000921"/>
    <w:rsid w:val="00004980"/>
    <w:rsid w:val="00005172"/>
    <w:rsid w:val="0000711D"/>
    <w:rsid w:val="00010CB4"/>
    <w:rsid w:val="000150C6"/>
    <w:rsid w:val="0001579B"/>
    <w:rsid w:val="00016416"/>
    <w:rsid w:val="00020F6B"/>
    <w:rsid w:val="00025EDB"/>
    <w:rsid w:val="0002664F"/>
    <w:rsid w:val="00026703"/>
    <w:rsid w:val="00026AA2"/>
    <w:rsid w:val="00027EC1"/>
    <w:rsid w:val="00032BE9"/>
    <w:rsid w:val="00032DAA"/>
    <w:rsid w:val="000335D4"/>
    <w:rsid w:val="00034122"/>
    <w:rsid w:val="00035302"/>
    <w:rsid w:val="00037A15"/>
    <w:rsid w:val="00041571"/>
    <w:rsid w:val="000424E9"/>
    <w:rsid w:val="000435C0"/>
    <w:rsid w:val="00046629"/>
    <w:rsid w:val="000476E1"/>
    <w:rsid w:val="00047DC3"/>
    <w:rsid w:val="00050A49"/>
    <w:rsid w:val="00052070"/>
    <w:rsid w:val="000522FD"/>
    <w:rsid w:val="000545C4"/>
    <w:rsid w:val="0005573B"/>
    <w:rsid w:val="00055F47"/>
    <w:rsid w:val="000573A5"/>
    <w:rsid w:val="00057F31"/>
    <w:rsid w:val="00060E0A"/>
    <w:rsid w:val="000611E8"/>
    <w:rsid w:val="0006704A"/>
    <w:rsid w:val="00067800"/>
    <w:rsid w:val="00071DF7"/>
    <w:rsid w:val="00072CA8"/>
    <w:rsid w:val="000750F0"/>
    <w:rsid w:val="00075499"/>
    <w:rsid w:val="00076A4A"/>
    <w:rsid w:val="00076EDA"/>
    <w:rsid w:val="000776FC"/>
    <w:rsid w:val="00081821"/>
    <w:rsid w:val="0008246A"/>
    <w:rsid w:val="0008733E"/>
    <w:rsid w:val="0009131F"/>
    <w:rsid w:val="000929C8"/>
    <w:rsid w:val="000973D7"/>
    <w:rsid w:val="000A1A8C"/>
    <w:rsid w:val="000A3EE2"/>
    <w:rsid w:val="000A7EA1"/>
    <w:rsid w:val="000B1DBB"/>
    <w:rsid w:val="000B44D4"/>
    <w:rsid w:val="000B5290"/>
    <w:rsid w:val="000B6E4C"/>
    <w:rsid w:val="000B7C89"/>
    <w:rsid w:val="000C0416"/>
    <w:rsid w:val="000C0C87"/>
    <w:rsid w:val="000C53D9"/>
    <w:rsid w:val="000D0236"/>
    <w:rsid w:val="000D1D9E"/>
    <w:rsid w:val="000D2714"/>
    <w:rsid w:val="000D37B8"/>
    <w:rsid w:val="000D6B9F"/>
    <w:rsid w:val="000D7187"/>
    <w:rsid w:val="000E31D2"/>
    <w:rsid w:val="000E6598"/>
    <w:rsid w:val="000E7DE5"/>
    <w:rsid w:val="000E7E3B"/>
    <w:rsid w:val="000F1137"/>
    <w:rsid w:val="000F3544"/>
    <w:rsid w:val="000F42D1"/>
    <w:rsid w:val="00103E8B"/>
    <w:rsid w:val="001059BF"/>
    <w:rsid w:val="00105FB2"/>
    <w:rsid w:val="00107075"/>
    <w:rsid w:val="00107209"/>
    <w:rsid w:val="001134C8"/>
    <w:rsid w:val="00117A9B"/>
    <w:rsid w:val="00117CF7"/>
    <w:rsid w:val="00121356"/>
    <w:rsid w:val="00121B86"/>
    <w:rsid w:val="001226FE"/>
    <w:rsid w:val="0012287A"/>
    <w:rsid w:val="001241A5"/>
    <w:rsid w:val="001251FC"/>
    <w:rsid w:val="001261CA"/>
    <w:rsid w:val="00126736"/>
    <w:rsid w:val="0012775A"/>
    <w:rsid w:val="00127C9D"/>
    <w:rsid w:val="001311DC"/>
    <w:rsid w:val="001312C2"/>
    <w:rsid w:val="0013181F"/>
    <w:rsid w:val="00136660"/>
    <w:rsid w:val="001378B3"/>
    <w:rsid w:val="00142437"/>
    <w:rsid w:val="00144F24"/>
    <w:rsid w:val="001470A6"/>
    <w:rsid w:val="00151688"/>
    <w:rsid w:val="00152DD1"/>
    <w:rsid w:val="001545FA"/>
    <w:rsid w:val="00154863"/>
    <w:rsid w:val="0015506C"/>
    <w:rsid w:val="0015751B"/>
    <w:rsid w:val="00157644"/>
    <w:rsid w:val="001606CE"/>
    <w:rsid w:val="00161F8E"/>
    <w:rsid w:val="00161FCE"/>
    <w:rsid w:val="001623DB"/>
    <w:rsid w:val="001634BB"/>
    <w:rsid w:val="00171BBE"/>
    <w:rsid w:val="0017294B"/>
    <w:rsid w:val="00175AAA"/>
    <w:rsid w:val="00184B05"/>
    <w:rsid w:val="001906C7"/>
    <w:rsid w:val="0019087C"/>
    <w:rsid w:val="00190E46"/>
    <w:rsid w:val="00191601"/>
    <w:rsid w:val="00191CE4"/>
    <w:rsid w:val="00192037"/>
    <w:rsid w:val="0019216C"/>
    <w:rsid w:val="0019268C"/>
    <w:rsid w:val="00195B56"/>
    <w:rsid w:val="00196584"/>
    <w:rsid w:val="00197B71"/>
    <w:rsid w:val="001A0CDE"/>
    <w:rsid w:val="001A1175"/>
    <w:rsid w:val="001A37B1"/>
    <w:rsid w:val="001A4CFE"/>
    <w:rsid w:val="001A58B8"/>
    <w:rsid w:val="001B0B72"/>
    <w:rsid w:val="001B11E8"/>
    <w:rsid w:val="001B2BC3"/>
    <w:rsid w:val="001B37F0"/>
    <w:rsid w:val="001B5022"/>
    <w:rsid w:val="001B5641"/>
    <w:rsid w:val="001B6125"/>
    <w:rsid w:val="001B686F"/>
    <w:rsid w:val="001C2DB8"/>
    <w:rsid w:val="001C3E67"/>
    <w:rsid w:val="001C7902"/>
    <w:rsid w:val="001C7975"/>
    <w:rsid w:val="001D1B7C"/>
    <w:rsid w:val="001D37AE"/>
    <w:rsid w:val="001D421A"/>
    <w:rsid w:val="001E03A8"/>
    <w:rsid w:val="001E122B"/>
    <w:rsid w:val="001E1622"/>
    <w:rsid w:val="001E757B"/>
    <w:rsid w:val="001E7EA5"/>
    <w:rsid w:val="001F1E53"/>
    <w:rsid w:val="001F5C1A"/>
    <w:rsid w:val="001F5DEE"/>
    <w:rsid w:val="001F5EE7"/>
    <w:rsid w:val="001F6A5B"/>
    <w:rsid w:val="002000DA"/>
    <w:rsid w:val="00205999"/>
    <w:rsid w:val="00206A02"/>
    <w:rsid w:val="00207128"/>
    <w:rsid w:val="00210F0F"/>
    <w:rsid w:val="00212A60"/>
    <w:rsid w:val="00217463"/>
    <w:rsid w:val="00220051"/>
    <w:rsid w:val="00220C59"/>
    <w:rsid w:val="00225597"/>
    <w:rsid w:val="00226C70"/>
    <w:rsid w:val="002307FD"/>
    <w:rsid w:val="00230CE0"/>
    <w:rsid w:val="00240D57"/>
    <w:rsid w:val="00243539"/>
    <w:rsid w:val="00243D97"/>
    <w:rsid w:val="00244B31"/>
    <w:rsid w:val="00245F49"/>
    <w:rsid w:val="0025325F"/>
    <w:rsid w:val="00254C20"/>
    <w:rsid w:val="00257A5C"/>
    <w:rsid w:val="002607EA"/>
    <w:rsid w:val="00263D86"/>
    <w:rsid w:val="0026673C"/>
    <w:rsid w:val="00272CB7"/>
    <w:rsid w:val="0027317A"/>
    <w:rsid w:val="0027373A"/>
    <w:rsid w:val="00273F76"/>
    <w:rsid w:val="002755A3"/>
    <w:rsid w:val="002755A7"/>
    <w:rsid w:val="0028067F"/>
    <w:rsid w:val="00290CB3"/>
    <w:rsid w:val="002A4E28"/>
    <w:rsid w:val="002A5C8D"/>
    <w:rsid w:val="002C12E1"/>
    <w:rsid w:val="002C253B"/>
    <w:rsid w:val="002C2ED8"/>
    <w:rsid w:val="002C332C"/>
    <w:rsid w:val="002C3C24"/>
    <w:rsid w:val="002C50F3"/>
    <w:rsid w:val="002C5203"/>
    <w:rsid w:val="002C779F"/>
    <w:rsid w:val="002D01C5"/>
    <w:rsid w:val="002D2664"/>
    <w:rsid w:val="002D62D6"/>
    <w:rsid w:val="002E0CAB"/>
    <w:rsid w:val="002E3D94"/>
    <w:rsid w:val="002E7546"/>
    <w:rsid w:val="002F0E91"/>
    <w:rsid w:val="002F10BD"/>
    <w:rsid w:val="002F3017"/>
    <w:rsid w:val="002F5284"/>
    <w:rsid w:val="002F5AC4"/>
    <w:rsid w:val="002F7A76"/>
    <w:rsid w:val="00302D14"/>
    <w:rsid w:val="0030368B"/>
    <w:rsid w:val="00306988"/>
    <w:rsid w:val="00307AA4"/>
    <w:rsid w:val="003113C0"/>
    <w:rsid w:val="00312649"/>
    <w:rsid w:val="00324B97"/>
    <w:rsid w:val="00325087"/>
    <w:rsid w:val="0032556A"/>
    <w:rsid w:val="00331DC0"/>
    <w:rsid w:val="0033425D"/>
    <w:rsid w:val="003353AC"/>
    <w:rsid w:val="003357E4"/>
    <w:rsid w:val="003408C8"/>
    <w:rsid w:val="003428BA"/>
    <w:rsid w:val="00344C32"/>
    <w:rsid w:val="00350196"/>
    <w:rsid w:val="00350CFC"/>
    <w:rsid w:val="003525B2"/>
    <w:rsid w:val="00352DA8"/>
    <w:rsid w:val="003549DA"/>
    <w:rsid w:val="00356112"/>
    <w:rsid w:val="00361061"/>
    <w:rsid w:val="003623CD"/>
    <w:rsid w:val="00363333"/>
    <w:rsid w:val="00365D31"/>
    <w:rsid w:val="003661E0"/>
    <w:rsid w:val="00367B62"/>
    <w:rsid w:val="003738C1"/>
    <w:rsid w:val="00376C61"/>
    <w:rsid w:val="00380449"/>
    <w:rsid w:val="00381243"/>
    <w:rsid w:val="00381481"/>
    <w:rsid w:val="003825CE"/>
    <w:rsid w:val="0038568E"/>
    <w:rsid w:val="00386A4E"/>
    <w:rsid w:val="00391188"/>
    <w:rsid w:val="00396443"/>
    <w:rsid w:val="003A0D8D"/>
    <w:rsid w:val="003A3A3D"/>
    <w:rsid w:val="003A57D0"/>
    <w:rsid w:val="003A7FC3"/>
    <w:rsid w:val="003B23AA"/>
    <w:rsid w:val="003B4825"/>
    <w:rsid w:val="003C28CD"/>
    <w:rsid w:val="003C31C9"/>
    <w:rsid w:val="003C4925"/>
    <w:rsid w:val="003D0511"/>
    <w:rsid w:val="003D126D"/>
    <w:rsid w:val="003D2442"/>
    <w:rsid w:val="003D4AFF"/>
    <w:rsid w:val="003D5692"/>
    <w:rsid w:val="003E650D"/>
    <w:rsid w:val="003E6D22"/>
    <w:rsid w:val="003F1B10"/>
    <w:rsid w:val="003F1D00"/>
    <w:rsid w:val="003F4B5C"/>
    <w:rsid w:val="003F6706"/>
    <w:rsid w:val="00401A72"/>
    <w:rsid w:val="004022EE"/>
    <w:rsid w:val="00403E92"/>
    <w:rsid w:val="00406C63"/>
    <w:rsid w:val="00406EDB"/>
    <w:rsid w:val="00412EE9"/>
    <w:rsid w:val="00412F9A"/>
    <w:rsid w:val="004141F5"/>
    <w:rsid w:val="004147C9"/>
    <w:rsid w:val="00415470"/>
    <w:rsid w:val="0041571C"/>
    <w:rsid w:val="00422EDA"/>
    <w:rsid w:val="00423BB9"/>
    <w:rsid w:val="00424B6D"/>
    <w:rsid w:val="00425E21"/>
    <w:rsid w:val="00432502"/>
    <w:rsid w:val="00433373"/>
    <w:rsid w:val="00434E12"/>
    <w:rsid w:val="004413D8"/>
    <w:rsid w:val="00445950"/>
    <w:rsid w:val="00446EB1"/>
    <w:rsid w:val="004477B4"/>
    <w:rsid w:val="004478DB"/>
    <w:rsid w:val="00451630"/>
    <w:rsid w:val="00452BB1"/>
    <w:rsid w:val="00460BEB"/>
    <w:rsid w:val="00461183"/>
    <w:rsid w:val="00461A8B"/>
    <w:rsid w:val="004626DB"/>
    <w:rsid w:val="00463463"/>
    <w:rsid w:val="00463EF3"/>
    <w:rsid w:val="00464CC1"/>
    <w:rsid w:val="004672B8"/>
    <w:rsid w:val="00467707"/>
    <w:rsid w:val="0046787B"/>
    <w:rsid w:val="004748D7"/>
    <w:rsid w:val="00474965"/>
    <w:rsid w:val="00476486"/>
    <w:rsid w:val="00477DF3"/>
    <w:rsid w:val="00477E7E"/>
    <w:rsid w:val="004800E5"/>
    <w:rsid w:val="00482704"/>
    <w:rsid w:val="00484990"/>
    <w:rsid w:val="00490843"/>
    <w:rsid w:val="00493F3C"/>
    <w:rsid w:val="004942AB"/>
    <w:rsid w:val="004962BE"/>
    <w:rsid w:val="00496417"/>
    <w:rsid w:val="004A1360"/>
    <w:rsid w:val="004A2722"/>
    <w:rsid w:val="004A2A8B"/>
    <w:rsid w:val="004A33F7"/>
    <w:rsid w:val="004A41C4"/>
    <w:rsid w:val="004A5DA0"/>
    <w:rsid w:val="004A61CA"/>
    <w:rsid w:val="004A6D33"/>
    <w:rsid w:val="004B588A"/>
    <w:rsid w:val="004C2170"/>
    <w:rsid w:val="004C4123"/>
    <w:rsid w:val="004D1446"/>
    <w:rsid w:val="004D588A"/>
    <w:rsid w:val="004D65F8"/>
    <w:rsid w:val="004E0CC8"/>
    <w:rsid w:val="004E3ECE"/>
    <w:rsid w:val="004E7572"/>
    <w:rsid w:val="004F1285"/>
    <w:rsid w:val="004F47B4"/>
    <w:rsid w:val="004F5635"/>
    <w:rsid w:val="004F72B7"/>
    <w:rsid w:val="004F7647"/>
    <w:rsid w:val="005006A4"/>
    <w:rsid w:val="0050172B"/>
    <w:rsid w:val="005023AE"/>
    <w:rsid w:val="00503402"/>
    <w:rsid w:val="00503507"/>
    <w:rsid w:val="00503F03"/>
    <w:rsid w:val="00504910"/>
    <w:rsid w:val="00504BA4"/>
    <w:rsid w:val="005104FC"/>
    <w:rsid w:val="00515585"/>
    <w:rsid w:val="00515CCE"/>
    <w:rsid w:val="00517421"/>
    <w:rsid w:val="0052286E"/>
    <w:rsid w:val="00530956"/>
    <w:rsid w:val="00532794"/>
    <w:rsid w:val="00533D3C"/>
    <w:rsid w:val="005351BC"/>
    <w:rsid w:val="00535471"/>
    <w:rsid w:val="00542A52"/>
    <w:rsid w:val="00544DA5"/>
    <w:rsid w:val="005464DF"/>
    <w:rsid w:val="00546E65"/>
    <w:rsid w:val="00550074"/>
    <w:rsid w:val="0055078A"/>
    <w:rsid w:val="00550E24"/>
    <w:rsid w:val="00550FE6"/>
    <w:rsid w:val="00551881"/>
    <w:rsid w:val="00552635"/>
    <w:rsid w:val="00554687"/>
    <w:rsid w:val="00557A5C"/>
    <w:rsid w:val="005641D3"/>
    <w:rsid w:val="005658F2"/>
    <w:rsid w:val="00566888"/>
    <w:rsid w:val="005704CA"/>
    <w:rsid w:val="00576026"/>
    <w:rsid w:val="00577506"/>
    <w:rsid w:val="00582A09"/>
    <w:rsid w:val="00585BE1"/>
    <w:rsid w:val="005869B2"/>
    <w:rsid w:val="00586D2E"/>
    <w:rsid w:val="00587DD2"/>
    <w:rsid w:val="0059254B"/>
    <w:rsid w:val="00593146"/>
    <w:rsid w:val="0059598C"/>
    <w:rsid w:val="005A3F4D"/>
    <w:rsid w:val="005A6535"/>
    <w:rsid w:val="005A76E3"/>
    <w:rsid w:val="005A7FE2"/>
    <w:rsid w:val="005B1204"/>
    <w:rsid w:val="005B5AB0"/>
    <w:rsid w:val="005C0E6C"/>
    <w:rsid w:val="005C5D1A"/>
    <w:rsid w:val="005C6090"/>
    <w:rsid w:val="005D0275"/>
    <w:rsid w:val="005D1AED"/>
    <w:rsid w:val="005D2C96"/>
    <w:rsid w:val="005D39B6"/>
    <w:rsid w:val="005D4057"/>
    <w:rsid w:val="005D421A"/>
    <w:rsid w:val="005D74D4"/>
    <w:rsid w:val="005E07BE"/>
    <w:rsid w:val="005E449B"/>
    <w:rsid w:val="005E4DFB"/>
    <w:rsid w:val="005E641F"/>
    <w:rsid w:val="005F0466"/>
    <w:rsid w:val="005F07FA"/>
    <w:rsid w:val="005F14E4"/>
    <w:rsid w:val="005F3B7A"/>
    <w:rsid w:val="005F555A"/>
    <w:rsid w:val="005F7658"/>
    <w:rsid w:val="005F7E20"/>
    <w:rsid w:val="00600308"/>
    <w:rsid w:val="006011C0"/>
    <w:rsid w:val="00602C60"/>
    <w:rsid w:val="006109FA"/>
    <w:rsid w:val="00613604"/>
    <w:rsid w:val="00616A4A"/>
    <w:rsid w:val="0061743B"/>
    <w:rsid w:val="00623178"/>
    <w:rsid w:val="006243DB"/>
    <w:rsid w:val="0062632B"/>
    <w:rsid w:val="00633675"/>
    <w:rsid w:val="00634CD9"/>
    <w:rsid w:val="00636292"/>
    <w:rsid w:val="006448AE"/>
    <w:rsid w:val="006536D8"/>
    <w:rsid w:val="00653DF4"/>
    <w:rsid w:val="006553B3"/>
    <w:rsid w:val="006558FF"/>
    <w:rsid w:val="006564E3"/>
    <w:rsid w:val="00661F34"/>
    <w:rsid w:val="00664D71"/>
    <w:rsid w:val="006664F7"/>
    <w:rsid w:val="006706DF"/>
    <w:rsid w:val="006760E4"/>
    <w:rsid w:val="00677B03"/>
    <w:rsid w:val="006803D5"/>
    <w:rsid w:val="00681486"/>
    <w:rsid w:val="00683181"/>
    <w:rsid w:val="00687972"/>
    <w:rsid w:val="00690712"/>
    <w:rsid w:val="00690CA6"/>
    <w:rsid w:val="006941EF"/>
    <w:rsid w:val="0069554C"/>
    <w:rsid w:val="006962E7"/>
    <w:rsid w:val="006969FA"/>
    <w:rsid w:val="006A22B4"/>
    <w:rsid w:val="006A3107"/>
    <w:rsid w:val="006B352B"/>
    <w:rsid w:val="006B40CB"/>
    <w:rsid w:val="006B4140"/>
    <w:rsid w:val="006B7C8A"/>
    <w:rsid w:val="006C1106"/>
    <w:rsid w:val="006C1780"/>
    <w:rsid w:val="006C3481"/>
    <w:rsid w:val="006C4C3A"/>
    <w:rsid w:val="006D69D6"/>
    <w:rsid w:val="006E05E7"/>
    <w:rsid w:val="006E0BE3"/>
    <w:rsid w:val="006E30B0"/>
    <w:rsid w:val="006E7FFB"/>
    <w:rsid w:val="006F2D35"/>
    <w:rsid w:val="00701103"/>
    <w:rsid w:val="0070116F"/>
    <w:rsid w:val="0070265C"/>
    <w:rsid w:val="00706144"/>
    <w:rsid w:val="00710746"/>
    <w:rsid w:val="007160F2"/>
    <w:rsid w:val="007179A8"/>
    <w:rsid w:val="00720FC3"/>
    <w:rsid w:val="007221A4"/>
    <w:rsid w:val="00725C78"/>
    <w:rsid w:val="007277BA"/>
    <w:rsid w:val="00732F77"/>
    <w:rsid w:val="0073342E"/>
    <w:rsid w:val="0073396D"/>
    <w:rsid w:val="007343E5"/>
    <w:rsid w:val="00734CAC"/>
    <w:rsid w:val="00735015"/>
    <w:rsid w:val="007354FB"/>
    <w:rsid w:val="0073753E"/>
    <w:rsid w:val="00740F67"/>
    <w:rsid w:val="007422D5"/>
    <w:rsid w:val="0074243D"/>
    <w:rsid w:val="00743EC9"/>
    <w:rsid w:val="00744848"/>
    <w:rsid w:val="00745135"/>
    <w:rsid w:val="007469D5"/>
    <w:rsid w:val="00746E2A"/>
    <w:rsid w:val="007504EF"/>
    <w:rsid w:val="00751A55"/>
    <w:rsid w:val="00751D94"/>
    <w:rsid w:val="007575CD"/>
    <w:rsid w:val="00760D07"/>
    <w:rsid w:val="0076106D"/>
    <w:rsid w:val="007633F4"/>
    <w:rsid w:val="00764241"/>
    <w:rsid w:val="007649F3"/>
    <w:rsid w:val="00764FF3"/>
    <w:rsid w:val="00773E90"/>
    <w:rsid w:val="00780F99"/>
    <w:rsid w:val="00781380"/>
    <w:rsid w:val="007863D4"/>
    <w:rsid w:val="00787919"/>
    <w:rsid w:val="00787C21"/>
    <w:rsid w:val="0079037F"/>
    <w:rsid w:val="007916FD"/>
    <w:rsid w:val="00794797"/>
    <w:rsid w:val="00796E2E"/>
    <w:rsid w:val="00796F85"/>
    <w:rsid w:val="007970A6"/>
    <w:rsid w:val="007A1718"/>
    <w:rsid w:val="007A35DD"/>
    <w:rsid w:val="007A36DC"/>
    <w:rsid w:val="007B2809"/>
    <w:rsid w:val="007B37D3"/>
    <w:rsid w:val="007B5F2A"/>
    <w:rsid w:val="007B6E7A"/>
    <w:rsid w:val="007B7053"/>
    <w:rsid w:val="007C012F"/>
    <w:rsid w:val="007C0B4D"/>
    <w:rsid w:val="007C2776"/>
    <w:rsid w:val="007C27E5"/>
    <w:rsid w:val="007C337D"/>
    <w:rsid w:val="007D0B59"/>
    <w:rsid w:val="007D0C7A"/>
    <w:rsid w:val="007D1FA7"/>
    <w:rsid w:val="007D24A5"/>
    <w:rsid w:val="007D2560"/>
    <w:rsid w:val="007D422D"/>
    <w:rsid w:val="007D42C5"/>
    <w:rsid w:val="007D4EB5"/>
    <w:rsid w:val="007D55D2"/>
    <w:rsid w:val="007E09C1"/>
    <w:rsid w:val="007E5C86"/>
    <w:rsid w:val="007E7232"/>
    <w:rsid w:val="007E728A"/>
    <w:rsid w:val="007E7589"/>
    <w:rsid w:val="007F3123"/>
    <w:rsid w:val="007F5611"/>
    <w:rsid w:val="007F5F95"/>
    <w:rsid w:val="007F75A0"/>
    <w:rsid w:val="008001BE"/>
    <w:rsid w:val="0080124D"/>
    <w:rsid w:val="008076C9"/>
    <w:rsid w:val="008147CE"/>
    <w:rsid w:val="00816B3C"/>
    <w:rsid w:val="008177EA"/>
    <w:rsid w:val="008209FD"/>
    <w:rsid w:val="00820DF7"/>
    <w:rsid w:val="0082312F"/>
    <w:rsid w:val="00823774"/>
    <w:rsid w:val="00823C9E"/>
    <w:rsid w:val="00823FA5"/>
    <w:rsid w:val="00825AA5"/>
    <w:rsid w:val="008267CD"/>
    <w:rsid w:val="008272DF"/>
    <w:rsid w:val="00831B2D"/>
    <w:rsid w:val="0083213F"/>
    <w:rsid w:val="008331E9"/>
    <w:rsid w:val="00833BB0"/>
    <w:rsid w:val="00834299"/>
    <w:rsid w:val="00834AE4"/>
    <w:rsid w:val="00835A8E"/>
    <w:rsid w:val="00836C9E"/>
    <w:rsid w:val="008371CB"/>
    <w:rsid w:val="00837FDB"/>
    <w:rsid w:val="00840BDF"/>
    <w:rsid w:val="00844BD3"/>
    <w:rsid w:val="0084567F"/>
    <w:rsid w:val="00845DC1"/>
    <w:rsid w:val="008462BA"/>
    <w:rsid w:val="008507B1"/>
    <w:rsid w:val="0085155F"/>
    <w:rsid w:val="00853FE3"/>
    <w:rsid w:val="00854A96"/>
    <w:rsid w:val="00854B54"/>
    <w:rsid w:val="008551C7"/>
    <w:rsid w:val="008564A8"/>
    <w:rsid w:val="00856F15"/>
    <w:rsid w:val="008605ED"/>
    <w:rsid w:val="00860E47"/>
    <w:rsid w:val="0086110D"/>
    <w:rsid w:val="008637F5"/>
    <w:rsid w:val="00864484"/>
    <w:rsid w:val="00864792"/>
    <w:rsid w:val="00864B4F"/>
    <w:rsid w:val="008677F8"/>
    <w:rsid w:val="00870361"/>
    <w:rsid w:val="00873057"/>
    <w:rsid w:val="00874151"/>
    <w:rsid w:val="008757D6"/>
    <w:rsid w:val="008768F0"/>
    <w:rsid w:val="00883690"/>
    <w:rsid w:val="00883B6B"/>
    <w:rsid w:val="00885656"/>
    <w:rsid w:val="00886213"/>
    <w:rsid w:val="00893FC0"/>
    <w:rsid w:val="008944D3"/>
    <w:rsid w:val="00895591"/>
    <w:rsid w:val="00895762"/>
    <w:rsid w:val="008960D9"/>
    <w:rsid w:val="008A4C53"/>
    <w:rsid w:val="008A5061"/>
    <w:rsid w:val="008A62A1"/>
    <w:rsid w:val="008B1812"/>
    <w:rsid w:val="008B2C4E"/>
    <w:rsid w:val="008B79A8"/>
    <w:rsid w:val="008C186D"/>
    <w:rsid w:val="008C1D87"/>
    <w:rsid w:val="008C4736"/>
    <w:rsid w:val="008D1AF1"/>
    <w:rsid w:val="008D2C67"/>
    <w:rsid w:val="008D3BF2"/>
    <w:rsid w:val="008D5549"/>
    <w:rsid w:val="008E110D"/>
    <w:rsid w:val="008E21A2"/>
    <w:rsid w:val="008E3B1F"/>
    <w:rsid w:val="008E3D37"/>
    <w:rsid w:val="008E49AB"/>
    <w:rsid w:val="008E4B79"/>
    <w:rsid w:val="008E672E"/>
    <w:rsid w:val="008E75E9"/>
    <w:rsid w:val="008E7CAF"/>
    <w:rsid w:val="008F1D00"/>
    <w:rsid w:val="008F3B6B"/>
    <w:rsid w:val="008F403C"/>
    <w:rsid w:val="008F6497"/>
    <w:rsid w:val="00901C06"/>
    <w:rsid w:val="009027E6"/>
    <w:rsid w:val="0090347E"/>
    <w:rsid w:val="009134C8"/>
    <w:rsid w:val="00913EF1"/>
    <w:rsid w:val="00914A6C"/>
    <w:rsid w:val="00916DC0"/>
    <w:rsid w:val="00920892"/>
    <w:rsid w:val="00924080"/>
    <w:rsid w:val="00924EA2"/>
    <w:rsid w:val="009252A2"/>
    <w:rsid w:val="0093137A"/>
    <w:rsid w:val="00931F1A"/>
    <w:rsid w:val="009326BD"/>
    <w:rsid w:val="009402DE"/>
    <w:rsid w:val="00940A87"/>
    <w:rsid w:val="009415D7"/>
    <w:rsid w:val="009432A0"/>
    <w:rsid w:val="00943CFC"/>
    <w:rsid w:val="00944A16"/>
    <w:rsid w:val="00950249"/>
    <w:rsid w:val="00950A3A"/>
    <w:rsid w:val="0095123D"/>
    <w:rsid w:val="00956B10"/>
    <w:rsid w:val="0096061B"/>
    <w:rsid w:val="009618F0"/>
    <w:rsid w:val="00971168"/>
    <w:rsid w:val="00974D9B"/>
    <w:rsid w:val="00976424"/>
    <w:rsid w:val="00980615"/>
    <w:rsid w:val="009853FF"/>
    <w:rsid w:val="00985E58"/>
    <w:rsid w:val="00987DDF"/>
    <w:rsid w:val="00994183"/>
    <w:rsid w:val="00996B61"/>
    <w:rsid w:val="009A106E"/>
    <w:rsid w:val="009A220E"/>
    <w:rsid w:val="009A420B"/>
    <w:rsid w:val="009A7A1D"/>
    <w:rsid w:val="009A7BF1"/>
    <w:rsid w:val="009A7CB4"/>
    <w:rsid w:val="009B0ED7"/>
    <w:rsid w:val="009B10F3"/>
    <w:rsid w:val="009B175A"/>
    <w:rsid w:val="009B6E6B"/>
    <w:rsid w:val="009C13CD"/>
    <w:rsid w:val="009C4345"/>
    <w:rsid w:val="009C6E1E"/>
    <w:rsid w:val="009C7A3D"/>
    <w:rsid w:val="009D108D"/>
    <w:rsid w:val="009D2460"/>
    <w:rsid w:val="009D3AC3"/>
    <w:rsid w:val="009D6DE1"/>
    <w:rsid w:val="009D71D1"/>
    <w:rsid w:val="009E2CB9"/>
    <w:rsid w:val="009E32C0"/>
    <w:rsid w:val="009E7D28"/>
    <w:rsid w:val="009F15F6"/>
    <w:rsid w:val="009F2498"/>
    <w:rsid w:val="009F63EB"/>
    <w:rsid w:val="009F6BF3"/>
    <w:rsid w:val="00A01884"/>
    <w:rsid w:val="00A02876"/>
    <w:rsid w:val="00A05B0C"/>
    <w:rsid w:val="00A07BE1"/>
    <w:rsid w:val="00A121BF"/>
    <w:rsid w:val="00A122D3"/>
    <w:rsid w:val="00A12CCA"/>
    <w:rsid w:val="00A1347C"/>
    <w:rsid w:val="00A15D59"/>
    <w:rsid w:val="00A16524"/>
    <w:rsid w:val="00A2173B"/>
    <w:rsid w:val="00A25B3B"/>
    <w:rsid w:val="00A263EC"/>
    <w:rsid w:val="00A357FB"/>
    <w:rsid w:val="00A36F24"/>
    <w:rsid w:val="00A425F9"/>
    <w:rsid w:val="00A460C8"/>
    <w:rsid w:val="00A46C1A"/>
    <w:rsid w:val="00A52109"/>
    <w:rsid w:val="00A53DAD"/>
    <w:rsid w:val="00A56701"/>
    <w:rsid w:val="00A56DAF"/>
    <w:rsid w:val="00A6012D"/>
    <w:rsid w:val="00A65E00"/>
    <w:rsid w:val="00A662AF"/>
    <w:rsid w:val="00A70F2D"/>
    <w:rsid w:val="00A714A6"/>
    <w:rsid w:val="00A72227"/>
    <w:rsid w:val="00A747AE"/>
    <w:rsid w:val="00A77F23"/>
    <w:rsid w:val="00A8081A"/>
    <w:rsid w:val="00A82469"/>
    <w:rsid w:val="00A8279E"/>
    <w:rsid w:val="00A828F8"/>
    <w:rsid w:val="00A83217"/>
    <w:rsid w:val="00A859B9"/>
    <w:rsid w:val="00A868ED"/>
    <w:rsid w:val="00A91828"/>
    <w:rsid w:val="00A9395B"/>
    <w:rsid w:val="00A946CE"/>
    <w:rsid w:val="00A97DEF"/>
    <w:rsid w:val="00AA132F"/>
    <w:rsid w:val="00AA2AD3"/>
    <w:rsid w:val="00AA3003"/>
    <w:rsid w:val="00AA32B3"/>
    <w:rsid w:val="00AA36AE"/>
    <w:rsid w:val="00AA4807"/>
    <w:rsid w:val="00AB1690"/>
    <w:rsid w:val="00AB1DAA"/>
    <w:rsid w:val="00AB1EF8"/>
    <w:rsid w:val="00AB345F"/>
    <w:rsid w:val="00AB67A9"/>
    <w:rsid w:val="00AC1C7C"/>
    <w:rsid w:val="00AC5B3A"/>
    <w:rsid w:val="00AC6367"/>
    <w:rsid w:val="00AD1633"/>
    <w:rsid w:val="00AD1A15"/>
    <w:rsid w:val="00AE2852"/>
    <w:rsid w:val="00AE4905"/>
    <w:rsid w:val="00AE52AD"/>
    <w:rsid w:val="00AE5B72"/>
    <w:rsid w:val="00AE6D62"/>
    <w:rsid w:val="00AF0D45"/>
    <w:rsid w:val="00AF129C"/>
    <w:rsid w:val="00AF50C9"/>
    <w:rsid w:val="00AF56B4"/>
    <w:rsid w:val="00AF64F2"/>
    <w:rsid w:val="00AF6581"/>
    <w:rsid w:val="00AF736B"/>
    <w:rsid w:val="00B00F0E"/>
    <w:rsid w:val="00B03CA6"/>
    <w:rsid w:val="00B0492E"/>
    <w:rsid w:val="00B04C59"/>
    <w:rsid w:val="00B06F83"/>
    <w:rsid w:val="00B074DD"/>
    <w:rsid w:val="00B07C6A"/>
    <w:rsid w:val="00B10A3C"/>
    <w:rsid w:val="00B114B1"/>
    <w:rsid w:val="00B11757"/>
    <w:rsid w:val="00B11D8D"/>
    <w:rsid w:val="00B12C65"/>
    <w:rsid w:val="00B14241"/>
    <w:rsid w:val="00B16761"/>
    <w:rsid w:val="00B17DA4"/>
    <w:rsid w:val="00B20384"/>
    <w:rsid w:val="00B21AA4"/>
    <w:rsid w:val="00B22F74"/>
    <w:rsid w:val="00B25E37"/>
    <w:rsid w:val="00B2767B"/>
    <w:rsid w:val="00B30DDD"/>
    <w:rsid w:val="00B30EC2"/>
    <w:rsid w:val="00B33441"/>
    <w:rsid w:val="00B34080"/>
    <w:rsid w:val="00B374B2"/>
    <w:rsid w:val="00B427D1"/>
    <w:rsid w:val="00B45C81"/>
    <w:rsid w:val="00B46D20"/>
    <w:rsid w:val="00B47A1E"/>
    <w:rsid w:val="00B57C4C"/>
    <w:rsid w:val="00B64B9B"/>
    <w:rsid w:val="00B6638E"/>
    <w:rsid w:val="00B67966"/>
    <w:rsid w:val="00B67B90"/>
    <w:rsid w:val="00B705C8"/>
    <w:rsid w:val="00B71515"/>
    <w:rsid w:val="00B71FEB"/>
    <w:rsid w:val="00B85F04"/>
    <w:rsid w:val="00B87129"/>
    <w:rsid w:val="00B9034F"/>
    <w:rsid w:val="00B91827"/>
    <w:rsid w:val="00B93CEE"/>
    <w:rsid w:val="00B94AB6"/>
    <w:rsid w:val="00B95AC1"/>
    <w:rsid w:val="00B96269"/>
    <w:rsid w:val="00BA57D8"/>
    <w:rsid w:val="00BA57E4"/>
    <w:rsid w:val="00BB409E"/>
    <w:rsid w:val="00BB49A5"/>
    <w:rsid w:val="00BC031D"/>
    <w:rsid w:val="00BC2E75"/>
    <w:rsid w:val="00BC722F"/>
    <w:rsid w:val="00BD6245"/>
    <w:rsid w:val="00BE309E"/>
    <w:rsid w:val="00BE4520"/>
    <w:rsid w:val="00BE66AB"/>
    <w:rsid w:val="00BF2FCD"/>
    <w:rsid w:val="00BF3463"/>
    <w:rsid w:val="00BF50DB"/>
    <w:rsid w:val="00BF615A"/>
    <w:rsid w:val="00BF6F7E"/>
    <w:rsid w:val="00BF6FA7"/>
    <w:rsid w:val="00BF7B3C"/>
    <w:rsid w:val="00BF7F1B"/>
    <w:rsid w:val="00C0079F"/>
    <w:rsid w:val="00C00FF5"/>
    <w:rsid w:val="00C04820"/>
    <w:rsid w:val="00C116F9"/>
    <w:rsid w:val="00C13EE4"/>
    <w:rsid w:val="00C13F0D"/>
    <w:rsid w:val="00C157AB"/>
    <w:rsid w:val="00C15F23"/>
    <w:rsid w:val="00C1690A"/>
    <w:rsid w:val="00C230CC"/>
    <w:rsid w:val="00C26FBD"/>
    <w:rsid w:val="00C27DE2"/>
    <w:rsid w:val="00C31419"/>
    <w:rsid w:val="00C31DEF"/>
    <w:rsid w:val="00C36E78"/>
    <w:rsid w:val="00C42CB2"/>
    <w:rsid w:val="00C43795"/>
    <w:rsid w:val="00C44BA8"/>
    <w:rsid w:val="00C45851"/>
    <w:rsid w:val="00C50123"/>
    <w:rsid w:val="00C506D2"/>
    <w:rsid w:val="00C51F87"/>
    <w:rsid w:val="00C529F7"/>
    <w:rsid w:val="00C65E09"/>
    <w:rsid w:val="00C66322"/>
    <w:rsid w:val="00C67113"/>
    <w:rsid w:val="00C70CC7"/>
    <w:rsid w:val="00C72DB3"/>
    <w:rsid w:val="00C80D5D"/>
    <w:rsid w:val="00C873FB"/>
    <w:rsid w:val="00C90167"/>
    <w:rsid w:val="00C92E8A"/>
    <w:rsid w:val="00C93EC1"/>
    <w:rsid w:val="00C94A71"/>
    <w:rsid w:val="00C95907"/>
    <w:rsid w:val="00C9642B"/>
    <w:rsid w:val="00C96579"/>
    <w:rsid w:val="00CA7CDC"/>
    <w:rsid w:val="00CB2931"/>
    <w:rsid w:val="00CB44D1"/>
    <w:rsid w:val="00CB4597"/>
    <w:rsid w:val="00CB73FE"/>
    <w:rsid w:val="00CC137B"/>
    <w:rsid w:val="00CC137D"/>
    <w:rsid w:val="00CC62B6"/>
    <w:rsid w:val="00CC65A2"/>
    <w:rsid w:val="00CD5EC3"/>
    <w:rsid w:val="00CD73B4"/>
    <w:rsid w:val="00CE1CDA"/>
    <w:rsid w:val="00CE1D20"/>
    <w:rsid w:val="00CE3C0C"/>
    <w:rsid w:val="00CE67DA"/>
    <w:rsid w:val="00CE6D01"/>
    <w:rsid w:val="00CF2B6F"/>
    <w:rsid w:val="00CF3A4E"/>
    <w:rsid w:val="00CF3C7F"/>
    <w:rsid w:val="00CF3FA5"/>
    <w:rsid w:val="00CF4455"/>
    <w:rsid w:val="00CF4FE9"/>
    <w:rsid w:val="00CF7E9A"/>
    <w:rsid w:val="00D02E78"/>
    <w:rsid w:val="00D02EA6"/>
    <w:rsid w:val="00D02F37"/>
    <w:rsid w:val="00D03C66"/>
    <w:rsid w:val="00D055E5"/>
    <w:rsid w:val="00D05707"/>
    <w:rsid w:val="00D06FD5"/>
    <w:rsid w:val="00D07404"/>
    <w:rsid w:val="00D12751"/>
    <w:rsid w:val="00D2072D"/>
    <w:rsid w:val="00D22443"/>
    <w:rsid w:val="00D2488D"/>
    <w:rsid w:val="00D25175"/>
    <w:rsid w:val="00D27B16"/>
    <w:rsid w:val="00D308EA"/>
    <w:rsid w:val="00D33F0E"/>
    <w:rsid w:val="00D3451D"/>
    <w:rsid w:val="00D37A5C"/>
    <w:rsid w:val="00D37DE0"/>
    <w:rsid w:val="00D41D36"/>
    <w:rsid w:val="00D44860"/>
    <w:rsid w:val="00D45F8A"/>
    <w:rsid w:val="00D47383"/>
    <w:rsid w:val="00D547FB"/>
    <w:rsid w:val="00D6256E"/>
    <w:rsid w:val="00D64774"/>
    <w:rsid w:val="00D66332"/>
    <w:rsid w:val="00D70046"/>
    <w:rsid w:val="00D70088"/>
    <w:rsid w:val="00D711D6"/>
    <w:rsid w:val="00D72EB9"/>
    <w:rsid w:val="00D73163"/>
    <w:rsid w:val="00D74841"/>
    <w:rsid w:val="00D802E8"/>
    <w:rsid w:val="00D809ED"/>
    <w:rsid w:val="00D8129C"/>
    <w:rsid w:val="00D81415"/>
    <w:rsid w:val="00D82936"/>
    <w:rsid w:val="00D830F7"/>
    <w:rsid w:val="00D859B5"/>
    <w:rsid w:val="00D86201"/>
    <w:rsid w:val="00D917CB"/>
    <w:rsid w:val="00D92C36"/>
    <w:rsid w:val="00D92D98"/>
    <w:rsid w:val="00D9428C"/>
    <w:rsid w:val="00D9432E"/>
    <w:rsid w:val="00D94C16"/>
    <w:rsid w:val="00D96964"/>
    <w:rsid w:val="00DA0AC2"/>
    <w:rsid w:val="00DA18E6"/>
    <w:rsid w:val="00DA3829"/>
    <w:rsid w:val="00DA3B83"/>
    <w:rsid w:val="00DA47EC"/>
    <w:rsid w:val="00DA5BC1"/>
    <w:rsid w:val="00DA6C6B"/>
    <w:rsid w:val="00DA7388"/>
    <w:rsid w:val="00DA7F37"/>
    <w:rsid w:val="00DB3028"/>
    <w:rsid w:val="00DB3C10"/>
    <w:rsid w:val="00DB3D6E"/>
    <w:rsid w:val="00DC239F"/>
    <w:rsid w:val="00DC2C8C"/>
    <w:rsid w:val="00DC3DA6"/>
    <w:rsid w:val="00DC47DE"/>
    <w:rsid w:val="00DC49FF"/>
    <w:rsid w:val="00DC5502"/>
    <w:rsid w:val="00DC6290"/>
    <w:rsid w:val="00DC6676"/>
    <w:rsid w:val="00DD10E4"/>
    <w:rsid w:val="00DD14BD"/>
    <w:rsid w:val="00DD20F5"/>
    <w:rsid w:val="00DD5479"/>
    <w:rsid w:val="00DD6111"/>
    <w:rsid w:val="00DD7ED6"/>
    <w:rsid w:val="00DE64E4"/>
    <w:rsid w:val="00DF1F7C"/>
    <w:rsid w:val="00DF25BD"/>
    <w:rsid w:val="00DF458D"/>
    <w:rsid w:val="00DF4B2C"/>
    <w:rsid w:val="00DF4D31"/>
    <w:rsid w:val="00E00BF8"/>
    <w:rsid w:val="00E01DFA"/>
    <w:rsid w:val="00E0377A"/>
    <w:rsid w:val="00E05435"/>
    <w:rsid w:val="00E10DB7"/>
    <w:rsid w:val="00E12A60"/>
    <w:rsid w:val="00E14ED6"/>
    <w:rsid w:val="00E1644B"/>
    <w:rsid w:val="00E30BF9"/>
    <w:rsid w:val="00E30DDF"/>
    <w:rsid w:val="00E316F3"/>
    <w:rsid w:val="00E34D31"/>
    <w:rsid w:val="00E34DFB"/>
    <w:rsid w:val="00E37325"/>
    <w:rsid w:val="00E37ECC"/>
    <w:rsid w:val="00E40A99"/>
    <w:rsid w:val="00E411E6"/>
    <w:rsid w:val="00E454E3"/>
    <w:rsid w:val="00E52CDF"/>
    <w:rsid w:val="00E52EAF"/>
    <w:rsid w:val="00E57764"/>
    <w:rsid w:val="00E61252"/>
    <w:rsid w:val="00E63B5F"/>
    <w:rsid w:val="00E63B9C"/>
    <w:rsid w:val="00E63F09"/>
    <w:rsid w:val="00E70471"/>
    <w:rsid w:val="00E7079A"/>
    <w:rsid w:val="00E717CA"/>
    <w:rsid w:val="00E7237A"/>
    <w:rsid w:val="00E73EBD"/>
    <w:rsid w:val="00E74422"/>
    <w:rsid w:val="00E74544"/>
    <w:rsid w:val="00E77AC5"/>
    <w:rsid w:val="00E8027B"/>
    <w:rsid w:val="00E80B8D"/>
    <w:rsid w:val="00E80CBE"/>
    <w:rsid w:val="00E84B35"/>
    <w:rsid w:val="00E84C6C"/>
    <w:rsid w:val="00E84E72"/>
    <w:rsid w:val="00E905E3"/>
    <w:rsid w:val="00E91C78"/>
    <w:rsid w:val="00E9204D"/>
    <w:rsid w:val="00E9591D"/>
    <w:rsid w:val="00E962AB"/>
    <w:rsid w:val="00E96505"/>
    <w:rsid w:val="00EA0475"/>
    <w:rsid w:val="00EA0E28"/>
    <w:rsid w:val="00EA495F"/>
    <w:rsid w:val="00EA6CE4"/>
    <w:rsid w:val="00EA7B2B"/>
    <w:rsid w:val="00EB26F6"/>
    <w:rsid w:val="00EB30BC"/>
    <w:rsid w:val="00EB4B3B"/>
    <w:rsid w:val="00EB4FC4"/>
    <w:rsid w:val="00EB7A07"/>
    <w:rsid w:val="00EC35C9"/>
    <w:rsid w:val="00EC4DE1"/>
    <w:rsid w:val="00EC5F1E"/>
    <w:rsid w:val="00EC7466"/>
    <w:rsid w:val="00ED0FEE"/>
    <w:rsid w:val="00ED22C8"/>
    <w:rsid w:val="00ED3326"/>
    <w:rsid w:val="00ED36C0"/>
    <w:rsid w:val="00ED43A5"/>
    <w:rsid w:val="00ED5E9A"/>
    <w:rsid w:val="00EE5EA7"/>
    <w:rsid w:val="00EF4156"/>
    <w:rsid w:val="00EF539A"/>
    <w:rsid w:val="00EF57D4"/>
    <w:rsid w:val="00EF6626"/>
    <w:rsid w:val="00F03BFE"/>
    <w:rsid w:val="00F06822"/>
    <w:rsid w:val="00F068AA"/>
    <w:rsid w:val="00F0690F"/>
    <w:rsid w:val="00F11B84"/>
    <w:rsid w:val="00F141EE"/>
    <w:rsid w:val="00F14A55"/>
    <w:rsid w:val="00F14EB7"/>
    <w:rsid w:val="00F15D72"/>
    <w:rsid w:val="00F17B9D"/>
    <w:rsid w:val="00F21BC6"/>
    <w:rsid w:val="00F22FBB"/>
    <w:rsid w:val="00F26499"/>
    <w:rsid w:val="00F30A96"/>
    <w:rsid w:val="00F30D84"/>
    <w:rsid w:val="00F320B3"/>
    <w:rsid w:val="00F32CDA"/>
    <w:rsid w:val="00F33941"/>
    <w:rsid w:val="00F34BA4"/>
    <w:rsid w:val="00F35050"/>
    <w:rsid w:val="00F353A3"/>
    <w:rsid w:val="00F35A72"/>
    <w:rsid w:val="00F36C0F"/>
    <w:rsid w:val="00F37E41"/>
    <w:rsid w:val="00F4165D"/>
    <w:rsid w:val="00F43AA7"/>
    <w:rsid w:val="00F43AC2"/>
    <w:rsid w:val="00F526A9"/>
    <w:rsid w:val="00F53F8E"/>
    <w:rsid w:val="00F54626"/>
    <w:rsid w:val="00F553B3"/>
    <w:rsid w:val="00F60E4D"/>
    <w:rsid w:val="00F6386C"/>
    <w:rsid w:val="00F65C42"/>
    <w:rsid w:val="00F70532"/>
    <w:rsid w:val="00F715E2"/>
    <w:rsid w:val="00F73048"/>
    <w:rsid w:val="00F73AB1"/>
    <w:rsid w:val="00F73AC6"/>
    <w:rsid w:val="00F76586"/>
    <w:rsid w:val="00F8257E"/>
    <w:rsid w:val="00F8285C"/>
    <w:rsid w:val="00F83B60"/>
    <w:rsid w:val="00F83C55"/>
    <w:rsid w:val="00F852CE"/>
    <w:rsid w:val="00F909CB"/>
    <w:rsid w:val="00F90E35"/>
    <w:rsid w:val="00F971CD"/>
    <w:rsid w:val="00F97AE5"/>
    <w:rsid w:val="00F97BD0"/>
    <w:rsid w:val="00FA1709"/>
    <w:rsid w:val="00FA3155"/>
    <w:rsid w:val="00FA3499"/>
    <w:rsid w:val="00FA3BB7"/>
    <w:rsid w:val="00FA486D"/>
    <w:rsid w:val="00FB2DB6"/>
    <w:rsid w:val="00FB523D"/>
    <w:rsid w:val="00FB5592"/>
    <w:rsid w:val="00FB5F7C"/>
    <w:rsid w:val="00FC0EB6"/>
    <w:rsid w:val="00FC1251"/>
    <w:rsid w:val="00FC3C66"/>
    <w:rsid w:val="00FC3CF3"/>
    <w:rsid w:val="00FC6313"/>
    <w:rsid w:val="00FC6643"/>
    <w:rsid w:val="00FC741F"/>
    <w:rsid w:val="00FD0A7E"/>
    <w:rsid w:val="00FD0E43"/>
    <w:rsid w:val="00FD1C94"/>
    <w:rsid w:val="00FD6A70"/>
    <w:rsid w:val="00FE1927"/>
    <w:rsid w:val="00FE5A1A"/>
    <w:rsid w:val="00FE5CC9"/>
    <w:rsid w:val="00FE6C1A"/>
    <w:rsid w:val="00FE6F1B"/>
    <w:rsid w:val="00FE7737"/>
    <w:rsid w:val="00FE7DCB"/>
    <w:rsid w:val="00FF069E"/>
    <w:rsid w:val="00FF2032"/>
    <w:rsid w:val="00FF6682"/>
    <w:rsid w:val="00FF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ce8dc"/>
    </o:shapedefaults>
    <o:shapelayout v:ext="edit">
      <o:idmap v:ext="edit" data="1"/>
    </o:shapelayout>
  </w:shapeDefaults>
  <w:decimalSymbol w:val="."/>
  <w:listSeparator w:val=","/>
  <w14:docId w14:val="5D7422CB"/>
  <w15:docId w15:val="{55AA3F1F-AE7E-4542-A7D0-576F149A4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內文2"/>
    <w:qFormat/>
    <w:rsid w:val="001378B3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954F72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A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50172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DA47E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DA47E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DC5502"/>
    <w:pPr>
      <w:snapToGrid w:val="0"/>
      <w:spacing w:beforeLines="20" w:before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"/>
    <w:qFormat/>
    <w:rsid w:val="00DA47EC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0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paragraph" w:customStyle="1" w:styleId="afd">
    <w:name w:val="註"/>
    <w:basedOn w:val="a"/>
    <w:link w:val="afe"/>
    <w:rsid w:val="000D6B9F"/>
    <w:pPr>
      <w:widowControl w:val="0"/>
      <w:overflowPunct/>
      <w:spacing w:line="320" w:lineRule="exact"/>
      <w:ind w:firstLineChars="0" w:firstLine="0"/>
    </w:pPr>
    <w:rPr>
      <w:rFonts w:hAnsi="Times New Roman" w:cs="Times New Roman"/>
      <w:color w:val="auto"/>
      <w:sz w:val="20"/>
      <w:szCs w:val="20"/>
    </w:rPr>
  </w:style>
  <w:style w:type="character" w:customStyle="1" w:styleId="afe">
    <w:name w:val="註 字元"/>
    <w:link w:val="afd"/>
    <w:rsid w:val="000D6B9F"/>
    <w:rPr>
      <w:rFonts w:ascii="標楷體" w:eastAsia="標楷體" w:hAnsi="Times New Roman" w:cs="Times New Roman"/>
      <w:sz w:val="20"/>
      <w:szCs w:val="20"/>
    </w:rPr>
  </w:style>
  <w:style w:type="character" w:styleId="aff">
    <w:name w:val="page number"/>
    <w:basedOn w:val="a0"/>
    <w:rsid w:val="00A53DAD"/>
  </w:style>
  <w:style w:type="paragraph" w:customStyle="1" w:styleId="aff0">
    <w:name w:val="乙篇主文 字元"/>
    <w:basedOn w:val="a"/>
    <w:rsid w:val="008637F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styleId="aff1">
    <w:name w:val="Strong"/>
    <w:uiPriority w:val="22"/>
    <w:qFormat/>
    <w:rsid w:val="008637F5"/>
    <w:rPr>
      <w:b/>
      <w:bCs/>
    </w:rPr>
  </w:style>
  <w:style w:type="paragraph" w:customStyle="1" w:styleId="aff2">
    <w:name w:val="標題（一）"/>
    <w:basedOn w:val="a"/>
    <w:link w:val="17"/>
    <w:rsid w:val="004A2A8B"/>
    <w:pPr>
      <w:widowControl w:val="0"/>
      <w:overflowPunct/>
      <w:spacing w:beforeLines="20" w:afterLines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customStyle="1" w:styleId="35">
    <w:name w:val="表格欄3數字"/>
    <w:basedOn w:val="a"/>
    <w:rsid w:val="007179A8"/>
    <w:pPr>
      <w:widowControl w:val="0"/>
      <w:overflowPunct/>
      <w:ind w:firstLineChars="0" w:firstLine="0"/>
      <w:jc w:val="right"/>
    </w:pPr>
    <w:rPr>
      <w:rFonts w:ascii="細明體" w:eastAsia="細明體" w:hAnsi="Arial" w:cs="Times New Roman"/>
      <w:bCs/>
      <w:color w:val="auto"/>
      <w:w w:val="90"/>
      <w:sz w:val="18"/>
      <w:szCs w:val="20"/>
    </w:rPr>
  </w:style>
  <w:style w:type="paragraph" w:customStyle="1" w:styleId="1-31">
    <w:name w:val="表格欄1-3退1"/>
    <w:basedOn w:val="a"/>
    <w:rsid w:val="007179A8"/>
    <w:pPr>
      <w:widowControl w:val="0"/>
      <w:overflowPunct/>
      <w:ind w:firstLineChars="100" w:firstLine="100"/>
      <w:jc w:val="distribute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ff3">
    <w:name w:val="標題一、"/>
    <w:basedOn w:val="a"/>
    <w:rsid w:val="000E7DE5"/>
    <w:pPr>
      <w:widowControl w:val="0"/>
      <w:overflowPunct/>
      <w:spacing w:beforeLines="20" w:before="20" w:afterLines="20" w:after="20" w:line="400" w:lineRule="exact"/>
      <w:ind w:leftChars="100" w:left="310" w:hangingChars="210" w:hanging="210"/>
    </w:pPr>
    <w:rPr>
      <w:rFonts w:ascii="Times New Roman" w:hAnsi="Times New Roman" w:cs="新細明體"/>
      <w:b/>
      <w:bCs/>
      <w:color w:val="auto"/>
      <w:sz w:val="32"/>
      <w:szCs w:val="32"/>
    </w:rPr>
  </w:style>
  <w:style w:type="paragraph" w:customStyle="1" w:styleId="aff4">
    <w:name w:val="乙篇主文 字元 字元"/>
    <w:basedOn w:val="a"/>
    <w:link w:val="aff5"/>
    <w:rsid w:val="000E7DE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customStyle="1" w:styleId="aff5">
    <w:name w:val="乙篇主文 字元 字元 字元"/>
    <w:link w:val="aff4"/>
    <w:rsid w:val="000E7DE5"/>
    <w:rPr>
      <w:rFonts w:ascii="標楷體" w:eastAsia="標楷體" w:hAnsi="Times New Roman" w:cs="Times New Roman"/>
    </w:rPr>
  </w:style>
  <w:style w:type="paragraph" w:customStyle="1" w:styleId="18">
    <w:name w:val="標題1.加粗 字元"/>
    <w:basedOn w:val="a"/>
    <w:link w:val="19"/>
    <w:rsid w:val="000E7DE5"/>
    <w:pPr>
      <w:widowControl w:val="0"/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9">
    <w:name w:val="標題1.加粗 字元 字元"/>
    <w:link w:val="18"/>
    <w:rsid w:val="000E7DE5"/>
    <w:rPr>
      <w:rFonts w:ascii="標楷體" w:eastAsia="標楷體" w:hAnsi="Times New Roman" w:cs="新細明體"/>
      <w:b/>
      <w:bCs/>
      <w:sz w:val="28"/>
      <w:szCs w:val="28"/>
    </w:rPr>
  </w:style>
  <w:style w:type="character" w:customStyle="1" w:styleId="17">
    <w:name w:val="標題（一） 字元1"/>
    <w:link w:val="aff2"/>
    <w:rsid w:val="00E52EAF"/>
    <w:rPr>
      <w:rFonts w:ascii="Times New Roman" w:eastAsia="標楷體" w:hAnsi="Times New Roman" w:cs="新細明體"/>
      <w:b/>
      <w:bCs/>
      <w:sz w:val="28"/>
      <w:szCs w:val="28"/>
    </w:rPr>
  </w:style>
  <w:style w:type="paragraph" w:customStyle="1" w:styleId="aff6">
    <w:name w:val="乙篇主文"/>
    <w:basedOn w:val="a"/>
    <w:rsid w:val="00E52EAF"/>
    <w:pPr>
      <w:overflowPunct/>
      <w:spacing w:line="400" w:lineRule="exact"/>
    </w:pPr>
    <w:rPr>
      <w:rFonts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canv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745380"/>
      </a:accent1>
      <a:accent2>
        <a:srgbClr val="F07BA0"/>
      </a:accent2>
      <a:accent3>
        <a:srgbClr val="FFB28C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2C522-CEAB-485F-BAE8-8C4DE8093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67</TotalTime>
  <Pages>9</Pages>
  <Words>1293</Words>
  <Characters>7371</Characters>
  <Application>Microsoft Office Word</Application>
  <DocSecurity>0</DocSecurity>
  <Lines>61</Lines>
  <Paragraphs>17</Paragraphs>
  <ScaleCrop>false</ScaleCrop>
  <Company>C.M.T</Company>
  <LinksUpToDate>false</LinksUpToDate>
  <CharactersWithSpaces>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蔡欣晏</cp:lastModifiedBy>
  <cp:revision>13</cp:revision>
  <cp:lastPrinted>2026-06-26T13:43:00Z</cp:lastPrinted>
  <dcterms:created xsi:type="dcterms:W3CDTF">2026-06-16T03:12:00Z</dcterms:created>
  <dcterms:modified xsi:type="dcterms:W3CDTF">2026-07-16T03:18:00Z</dcterms:modified>
</cp:coreProperties>
</file>