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F09BA" w14:textId="77777777" w:rsidR="000C0C87" w:rsidRPr="00F01BA1" w:rsidRDefault="00685543" w:rsidP="0064337A">
      <w:pPr>
        <w:pStyle w:val="303"/>
        <w:rPr>
          <w:b w:val="0"/>
          <w:szCs w:val="28"/>
        </w:rPr>
      </w:pPr>
      <w:r>
        <w:rPr>
          <w:rFonts w:hint="eastAsia"/>
        </w:rPr>
        <w:t>二</w:t>
      </w:r>
      <w:r w:rsidR="009134C8" w:rsidRPr="00F01BA1">
        <w:rPr>
          <w:rFonts w:hint="eastAsia"/>
        </w:rPr>
        <w:t>、勞工退休基金（舊制）</w:t>
      </w:r>
    </w:p>
    <w:p w14:paraId="07150A8D" w14:textId="2653D09C" w:rsidR="009134C8" w:rsidRPr="00F01BA1" w:rsidRDefault="00152C78" w:rsidP="00112817">
      <w:pPr>
        <w:pStyle w:val="3012"/>
        <w:spacing w:line="620" w:lineRule="exact"/>
        <w:ind w:firstLine="480"/>
      </w:pPr>
      <w:r w:rsidRPr="00152C78">
        <w:rPr>
          <w:rFonts w:hint="eastAsia"/>
        </w:rPr>
        <w:t>勞工退休基金（舊制）係依據勞動基準法規定設置，由雇主按月</w:t>
      </w:r>
      <w:proofErr w:type="gramStart"/>
      <w:r w:rsidRPr="00152C78">
        <w:rPr>
          <w:rFonts w:hint="eastAsia"/>
        </w:rPr>
        <w:t>提撥</w:t>
      </w:r>
      <w:proofErr w:type="gramEnd"/>
      <w:r w:rsidRPr="00152C78">
        <w:rPr>
          <w:rFonts w:hint="eastAsia"/>
        </w:rPr>
        <w:t>勞工退休準備金專戶存儲。截至</w:t>
      </w:r>
      <w:r w:rsidR="00F828AA">
        <w:rPr>
          <w:rFonts w:hint="eastAsia"/>
        </w:rPr>
        <w:t>11</w:t>
      </w:r>
      <w:r w:rsidR="00046418">
        <w:rPr>
          <w:rFonts w:hint="eastAsia"/>
        </w:rPr>
        <w:t>4</w:t>
      </w:r>
      <w:r w:rsidRPr="00152C78">
        <w:t>年12月31日止，事業單位提存勞工退休準備金專戶數計</w:t>
      </w:r>
      <w:r w:rsidR="004B280B">
        <w:rPr>
          <w:rFonts w:hint="eastAsia"/>
        </w:rPr>
        <w:t>7</w:t>
      </w:r>
      <w:r w:rsidRPr="00152C78">
        <w:t>萬</w:t>
      </w:r>
      <w:r w:rsidR="009D7A5F">
        <w:rPr>
          <w:rFonts w:hint="eastAsia"/>
        </w:rPr>
        <w:t>3</w:t>
      </w:r>
      <w:r w:rsidRPr="00152C78">
        <w:t>千餘戶（扣除已結清戶數），其中</w:t>
      </w:r>
      <w:r w:rsidRPr="00735844">
        <w:t>有</w:t>
      </w:r>
      <w:proofErr w:type="gramStart"/>
      <w:r w:rsidRPr="00735844">
        <w:t>餘額之戶數</w:t>
      </w:r>
      <w:proofErr w:type="gramEnd"/>
      <w:r w:rsidRPr="00735844">
        <w:t>計</w:t>
      </w:r>
      <w:r w:rsidR="004B280B" w:rsidRPr="00735844">
        <w:rPr>
          <w:rFonts w:hint="eastAsia"/>
        </w:rPr>
        <w:t>7</w:t>
      </w:r>
      <w:r w:rsidRPr="00735844">
        <w:t>萬</w:t>
      </w:r>
      <w:r w:rsidR="00B61570">
        <w:rPr>
          <w:rFonts w:hint="eastAsia"/>
        </w:rPr>
        <w:t>2</w:t>
      </w:r>
      <w:r w:rsidRPr="00735844">
        <w:t>千餘戶。</w:t>
      </w:r>
      <w:r w:rsidRPr="00152C78">
        <w:t>基金來源包括：事業單位</w:t>
      </w:r>
      <w:proofErr w:type="gramStart"/>
      <w:r w:rsidRPr="00152C78">
        <w:t>提撥</w:t>
      </w:r>
      <w:proofErr w:type="gramEnd"/>
      <w:r w:rsidRPr="00152C78">
        <w:t>之勞工退休準備金、基金孳息收入及運用收益、其他經政府核定撥交之款項；基金用途為支付勞工退休金及作為事業單位歇業時之資遣費。茲將該基金</w:t>
      </w:r>
      <w:proofErr w:type="gramStart"/>
      <w:r w:rsidR="004B280B">
        <w:rPr>
          <w:rFonts w:hint="eastAsia"/>
        </w:rPr>
        <w:t>11</w:t>
      </w:r>
      <w:r w:rsidR="009D7A5F">
        <w:rPr>
          <w:rFonts w:hint="eastAsia"/>
        </w:rPr>
        <w:t>4</w:t>
      </w:r>
      <w:proofErr w:type="gramEnd"/>
      <w:r w:rsidRPr="00152C78">
        <w:t>年度決算之審核結果說明如次：</w:t>
      </w:r>
    </w:p>
    <w:p w14:paraId="4D427EDD" w14:textId="5432BA2D" w:rsidR="009134C8" w:rsidRPr="00F01BA1" w:rsidRDefault="000A6F52" w:rsidP="00A74F4F">
      <w:pPr>
        <w:pStyle w:val="304"/>
        <w:widowControl w:val="0"/>
        <w:overflowPunct w:val="0"/>
        <w:spacing w:beforeLines="15" w:before="54" w:line="600" w:lineRule="exact"/>
        <w:ind w:firstLine="420"/>
      </w:pPr>
      <w:r>
        <w:rPr>
          <w:rFonts w:hint="eastAsia"/>
        </w:rPr>
        <w:t>（</w:t>
      </w:r>
      <w:r w:rsidR="00117183">
        <w:t>一</w:t>
      </w:r>
      <w:r>
        <w:rPr>
          <w:rFonts w:hint="eastAsia"/>
        </w:rPr>
        <w:t>）</w:t>
      </w:r>
      <w:r w:rsidR="00117183">
        <w:rPr>
          <w:rFonts w:hint="eastAsia"/>
        </w:rPr>
        <w:t xml:space="preserve">　</w:t>
      </w:r>
      <w:r w:rsidR="009134C8" w:rsidRPr="00F01BA1">
        <w:rPr>
          <w:rFonts w:hint="eastAsia"/>
        </w:rPr>
        <w:t>作業收支之審核</w:t>
      </w:r>
    </w:p>
    <w:p w14:paraId="0B09D49B" w14:textId="3250C4AA" w:rsidR="009134C8" w:rsidRPr="00F01BA1" w:rsidRDefault="00152C78" w:rsidP="00EF4360">
      <w:pPr>
        <w:pStyle w:val="3012"/>
        <w:spacing w:line="600" w:lineRule="exact"/>
        <w:ind w:firstLine="480"/>
      </w:pPr>
      <w:proofErr w:type="gramStart"/>
      <w:r w:rsidRPr="00152C78">
        <w:t>1</w:t>
      </w:r>
      <w:r w:rsidR="004D4822">
        <w:rPr>
          <w:rFonts w:hint="eastAsia"/>
        </w:rPr>
        <w:t>1</w:t>
      </w:r>
      <w:r w:rsidR="009B1133">
        <w:rPr>
          <w:rFonts w:hint="eastAsia"/>
        </w:rPr>
        <w:t>4</w:t>
      </w:r>
      <w:proofErr w:type="gramEnd"/>
      <w:r w:rsidRPr="00152C78">
        <w:t>年度營運結果，計列收入</w:t>
      </w:r>
      <w:r w:rsidR="009B1133">
        <w:rPr>
          <w:rFonts w:hint="eastAsia"/>
        </w:rPr>
        <w:t>2</w:t>
      </w:r>
      <w:r w:rsidR="004D4822" w:rsidRPr="003D74E5">
        <w:t>,</w:t>
      </w:r>
      <w:r w:rsidR="009B1133">
        <w:rPr>
          <w:rFonts w:hint="eastAsia"/>
        </w:rPr>
        <w:t>300</w:t>
      </w:r>
      <w:r w:rsidRPr="003D74E5">
        <w:t>億</w:t>
      </w:r>
      <w:r w:rsidR="009B1133">
        <w:rPr>
          <w:rFonts w:hint="eastAsia"/>
        </w:rPr>
        <w:t>9</w:t>
      </w:r>
      <w:r w:rsidR="004B280B" w:rsidRPr="003D74E5">
        <w:t>,</w:t>
      </w:r>
      <w:r w:rsidR="003D74E5">
        <w:rPr>
          <w:rFonts w:hint="eastAsia"/>
        </w:rPr>
        <w:t>7</w:t>
      </w:r>
      <w:r w:rsidR="009B1133">
        <w:rPr>
          <w:rFonts w:hint="eastAsia"/>
        </w:rPr>
        <w:t>38</w:t>
      </w:r>
      <w:r w:rsidRPr="003D74E5">
        <w:t>萬餘元，支出</w:t>
      </w:r>
      <w:r w:rsidR="009B1133">
        <w:rPr>
          <w:rFonts w:hint="eastAsia"/>
        </w:rPr>
        <w:t>243</w:t>
      </w:r>
      <w:r w:rsidRPr="003D74E5">
        <w:t>億</w:t>
      </w:r>
      <w:r w:rsidR="009B1133">
        <w:rPr>
          <w:rFonts w:hint="eastAsia"/>
        </w:rPr>
        <w:t>8</w:t>
      </w:r>
      <w:r w:rsidR="004B280B" w:rsidRPr="003D74E5">
        <w:t>,</w:t>
      </w:r>
      <w:r w:rsidR="009B1133">
        <w:rPr>
          <w:rFonts w:hint="eastAsia"/>
        </w:rPr>
        <w:t>7</w:t>
      </w:r>
      <w:r w:rsidR="00C27836">
        <w:rPr>
          <w:rFonts w:hint="eastAsia"/>
        </w:rPr>
        <w:t>74</w:t>
      </w:r>
      <w:r w:rsidRPr="003D74E5">
        <w:t>萬餘元，收支相抵，本期</w:t>
      </w:r>
      <w:r w:rsidR="004D4822" w:rsidRPr="003D74E5">
        <w:rPr>
          <w:rFonts w:hint="eastAsia"/>
        </w:rPr>
        <w:t>賸餘</w:t>
      </w:r>
      <w:r w:rsidR="00C27836">
        <w:rPr>
          <w:rFonts w:hint="eastAsia"/>
        </w:rPr>
        <w:t>2</w:t>
      </w:r>
      <w:r w:rsidR="004D4822" w:rsidRPr="003D74E5">
        <w:t>,</w:t>
      </w:r>
      <w:r w:rsidR="003D74E5">
        <w:rPr>
          <w:rFonts w:hint="eastAsia"/>
        </w:rPr>
        <w:t>0</w:t>
      </w:r>
      <w:r w:rsidR="00C27836">
        <w:rPr>
          <w:rFonts w:hint="eastAsia"/>
        </w:rPr>
        <w:t>57</w:t>
      </w:r>
      <w:r w:rsidRPr="003D74E5">
        <w:t>億</w:t>
      </w:r>
      <w:r w:rsidR="00C27836">
        <w:rPr>
          <w:rFonts w:hint="eastAsia"/>
        </w:rPr>
        <w:t>9</w:t>
      </w:r>
      <w:r w:rsidR="004D4822" w:rsidRPr="003D74E5">
        <w:rPr>
          <w:rFonts w:hint="eastAsia"/>
        </w:rPr>
        <w:t>6</w:t>
      </w:r>
      <w:r w:rsidR="00C27836">
        <w:rPr>
          <w:rFonts w:hint="eastAsia"/>
        </w:rPr>
        <w:t>4</w:t>
      </w:r>
      <w:r w:rsidRPr="003D74E5">
        <w:t>萬餘元，</w:t>
      </w:r>
      <w:r w:rsidR="005642DF" w:rsidRPr="003D74E5">
        <w:rPr>
          <w:rFonts w:hint="eastAsia"/>
        </w:rPr>
        <w:t>較</w:t>
      </w:r>
      <w:r w:rsidRPr="003D74E5">
        <w:t>預算賸餘</w:t>
      </w:r>
      <w:r w:rsidR="005642DF" w:rsidRPr="003D74E5">
        <w:rPr>
          <w:rFonts w:hint="eastAsia"/>
        </w:rPr>
        <w:t>增加</w:t>
      </w:r>
      <w:r w:rsidR="003D74E5">
        <w:rPr>
          <w:rFonts w:hint="eastAsia"/>
        </w:rPr>
        <w:t>1</w:t>
      </w:r>
      <w:r w:rsidR="003D74E5">
        <w:t>,</w:t>
      </w:r>
      <w:r w:rsidR="00C27836">
        <w:rPr>
          <w:rFonts w:hint="eastAsia"/>
        </w:rPr>
        <w:t>776</w:t>
      </w:r>
      <w:r w:rsidR="00855379" w:rsidRPr="003D74E5">
        <w:rPr>
          <w:rFonts w:hint="eastAsia"/>
        </w:rPr>
        <w:t>億</w:t>
      </w:r>
      <w:r w:rsidR="00C27836">
        <w:rPr>
          <w:rFonts w:hint="eastAsia"/>
        </w:rPr>
        <w:t>8</w:t>
      </w:r>
      <w:r w:rsidR="00855379" w:rsidRPr="003D74E5">
        <w:t>,</w:t>
      </w:r>
      <w:r w:rsidR="00C27836">
        <w:rPr>
          <w:rFonts w:hint="eastAsia"/>
        </w:rPr>
        <w:t>302</w:t>
      </w:r>
      <w:r w:rsidR="00855379" w:rsidRPr="003D74E5">
        <w:rPr>
          <w:rFonts w:hint="eastAsia"/>
        </w:rPr>
        <w:t>萬餘元</w:t>
      </w:r>
      <w:r w:rsidR="009F69DA">
        <w:rPr>
          <w:rFonts w:hint="eastAsia"/>
        </w:rPr>
        <w:t>，</w:t>
      </w:r>
      <w:r w:rsidR="004D2DEC" w:rsidRPr="00C932B6">
        <w:t>主要係</w:t>
      </w:r>
      <w:r w:rsidR="004D2DEC">
        <w:rPr>
          <w:rFonts w:hint="eastAsia"/>
        </w:rPr>
        <w:t>投資國內外金融資產評價利益較預計增加</w:t>
      </w:r>
      <w:r w:rsidR="004D2DEC" w:rsidRPr="00C932B6">
        <w:rPr>
          <w:rFonts w:hint="eastAsia"/>
        </w:rPr>
        <w:t>所致</w:t>
      </w:r>
      <w:r w:rsidR="004D2DEC" w:rsidRPr="00C932B6">
        <w:t>。</w:t>
      </w:r>
    </w:p>
    <w:p w14:paraId="132DFC81" w14:textId="18844BF9" w:rsidR="009134C8" w:rsidRPr="00F01BA1" w:rsidRDefault="000A6F52" w:rsidP="00A74F4F">
      <w:pPr>
        <w:pStyle w:val="304"/>
        <w:widowControl w:val="0"/>
        <w:overflowPunct w:val="0"/>
        <w:spacing w:beforeLines="15" w:before="54" w:line="600" w:lineRule="exact"/>
        <w:ind w:firstLine="420"/>
      </w:pPr>
      <w:r>
        <w:rPr>
          <w:rFonts w:hint="eastAsia"/>
        </w:rPr>
        <w:t>（</w:t>
      </w:r>
      <w:r w:rsidR="00117183">
        <w:t>二</w:t>
      </w:r>
      <w:r>
        <w:rPr>
          <w:rFonts w:hint="eastAsia"/>
        </w:rPr>
        <w:t>）</w:t>
      </w:r>
      <w:r w:rsidR="00117183">
        <w:rPr>
          <w:rFonts w:hint="eastAsia"/>
        </w:rPr>
        <w:t xml:space="preserve">　</w:t>
      </w:r>
      <w:r w:rsidR="009134C8" w:rsidRPr="00CF0829">
        <w:rPr>
          <w:rFonts w:hint="eastAsia"/>
        </w:rPr>
        <w:t>資產</w:t>
      </w:r>
      <w:r w:rsidR="009134C8" w:rsidRPr="00F01BA1">
        <w:rPr>
          <w:rFonts w:hint="eastAsia"/>
        </w:rPr>
        <w:t>負債及基金餘</w:t>
      </w:r>
      <w:proofErr w:type="gramStart"/>
      <w:r w:rsidR="009134C8" w:rsidRPr="00F01BA1">
        <w:rPr>
          <w:rFonts w:hint="eastAsia"/>
        </w:rPr>
        <w:t>絀</w:t>
      </w:r>
      <w:proofErr w:type="gramEnd"/>
      <w:r w:rsidR="009134C8" w:rsidRPr="00F01BA1">
        <w:rPr>
          <w:rFonts w:hint="eastAsia"/>
        </w:rPr>
        <w:t>之查核</w:t>
      </w:r>
    </w:p>
    <w:p w14:paraId="663C8B32" w14:textId="7F8F7B83" w:rsidR="009134C8" w:rsidRPr="009D7FB7" w:rsidRDefault="00152C78" w:rsidP="00EF4360">
      <w:pPr>
        <w:pStyle w:val="3012"/>
        <w:spacing w:line="640" w:lineRule="exact"/>
        <w:ind w:firstLine="480"/>
      </w:pPr>
      <w:r w:rsidRPr="009D7FB7">
        <w:t>11</w:t>
      </w:r>
      <w:r w:rsidR="009D7FB7" w:rsidRPr="009D7FB7">
        <w:t>4</w:t>
      </w:r>
      <w:r w:rsidRPr="009D7FB7">
        <w:t>年12月31日資產總額1兆</w:t>
      </w:r>
      <w:r w:rsidR="009D7FB7">
        <w:t>4</w:t>
      </w:r>
      <w:r w:rsidR="00216D2B" w:rsidRPr="009D7FB7">
        <w:t>,</w:t>
      </w:r>
      <w:r w:rsidR="009D7FB7">
        <w:t>374</w:t>
      </w:r>
      <w:r w:rsidRPr="009D7FB7">
        <w:t>億</w:t>
      </w:r>
      <w:r w:rsidR="009D7FB7">
        <w:rPr>
          <w:rFonts w:hint="eastAsia"/>
        </w:rPr>
        <w:t>1</w:t>
      </w:r>
      <w:r w:rsidR="00216D2B" w:rsidRPr="009D7FB7">
        <w:t>,</w:t>
      </w:r>
      <w:r w:rsidR="009D7FB7">
        <w:t>9</w:t>
      </w:r>
      <w:r w:rsidR="00216D2B" w:rsidRPr="009D7FB7">
        <w:t>1</w:t>
      </w:r>
      <w:r w:rsidR="009932C6" w:rsidRPr="009D7FB7">
        <w:rPr>
          <w:rFonts w:hint="eastAsia"/>
        </w:rPr>
        <w:t>3</w:t>
      </w:r>
      <w:r w:rsidRPr="009D7FB7">
        <w:t>萬餘元；負債總額</w:t>
      </w:r>
      <w:r w:rsidR="009D7FB7">
        <w:rPr>
          <w:rFonts w:hint="eastAsia"/>
        </w:rPr>
        <w:t>6</w:t>
      </w:r>
      <w:r w:rsidR="009D7FB7">
        <w:t>01</w:t>
      </w:r>
      <w:r w:rsidRPr="009D7FB7">
        <w:t>億</w:t>
      </w:r>
      <w:r w:rsidR="009D7FB7">
        <w:rPr>
          <w:rFonts w:hint="eastAsia"/>
        </w:rPr>
        <w:t>3</w:t>
      </w:r>
      <w:r w:rsidRPr="009D7FB7">
        <w:t>,</w:t>
      </w:r>
      <w:r w:rsidR="009932C6" w:rsidRPr="009D7FB7">
        <w:rPr>
          <w:rFonts w:hint="eastAsia"/>
        </w:rPr>
        <w:t>6</w:t>
      </w:r>
      <w:r w:rsidR="009D7FB7">
        <w:t>4</w:t>
      </w:r>
      <w:r w:rsidR="009932C6" w:rsidRPr="009D7FB7">
        <w:rPr>
          <w:rFonts w:hint="eastAsia"/>
        </w:rPr>
        <w:t>0</w:t>
      </w:r>
      <w:r w:rsidRPr="009D7FB7">
        <w:t>萬餘元，占資產總額</w:t>
      </w:r>
      <w:r w:rsidR="001042E7">
        <w:rPr>
          <w:rFonts w:hint="eastAsia"/>
        </w:rPr>
        <w:t>4</w:t>
      </w:r>
      <w:r w:rsidRPr="009D7FB7">
        <w:t>.</w:t>
      </w:r>
      <w:r w:rsidR="001042E7">
        <w:rPr>
          <w:rFonts w:hint="eastAsia"/>
        </w:rPr>
        <w:t>18</w:t>
      </w:r>
      <w:r w:rsidRPr="009D7FB7">
        <w:t>％；淨值1兆</w:t>
      </w:r>
      <w:r w:rsidR="001042E7">
        <w:rPr>
          <w:rFonts w:hint="eastAsia"/>
        </w:rPr>
        <w:t>3</w:t>
      </w:r>
      <w:r w:rsidR="009932C6" w:rsidRPr="009D7FB7">
        <w:t>,</w:t>
      </w:r>
      <w:r w:rsidR="001042E7">
        <w:rPr>
          <w:rFonts w:hint="eastAsia"/>
        </w:rPr>
        <w:t>772</w:t>
      </w:r>
      <w:r w:rsidRPr="009D7FB7">
        <w:t>億</w:t>
      </w:r>
      <w:r w:rsidR="001042E7">
        <w:rPr>
          <w:rFonts w:hint="eastAsia"/>
        </w:rPr>
        <w:t>8</w:t>
      </w:r>
      <w:r w:rsidR="00216D2B" w:rsidRPr="009D7FB7">
        <w:rPr>
          <w:rFonts w:hint="eastAsia"/>
        </w:rPr>
        <w:t>,</w:t>
      </w:r>
      <w:r w:rsidR="001042E7">
        <w:rPr>
          <w:rFonts w:hint="eastAsia"/>
        </w:rPr>
        <w:t>272</w:t>
      </w:r>
      <w:r w:rsidRPr="009D7FB7">
        <w:t>萬餘元，占資產總額9</w:t>
      </w:r>
      <w:r w:rsidR="001042E7">
        <w:rPr>
          <w:rFonts w:hint="eastAsia"/>
        </w:rPr>
        <w:t>5</w:t>
      </w:r>
      <w:r w:rsidRPr="009D7FB7">
        <w:t>.</w:t>
      </w:r>
      <w:r w:rsidR="001042E7">
        <w:rPr>
          <w:rFonts w:hint="eastAsia"/>
        </w:rPr>
        <w:t>82</w:t>
      </w:r>
      <w:r w:rsidRPr="009D7FB7">
        <w:t>％，包括基金</w:t>
      </w:r>
      <w:r w:rsidR="001042E7">
        <w:rPr>
          <w:rFonts w:hint="eastAsia"/>
        </w:rPr>
        <w:t>9</w:t>
      </w:r>
      <w:r w:rsidRPr="009D7FB7">
        <w:t>,</w:t>
      </w:r>
      <w:r w:rsidR="001042E7">
        <w:rPr>
          <w:rFonts w:hint="eastAsia"/>
        </w:rPr>
        <w:t>145</w:t>
      </w:r>
      <w:r w:rsidRPr="009D7FB7">
        <w:t>億</w:t>
      </w:r>
      <w:r w:rsidR="001042E7">
        <w:rPr>
          <w:rFonts w:hint="eastAsia"/>
        </w:rPr>
        <w:t>6</w:t>
      </w:r>
      <w:r w:rsidR="00216D2B" w:rsidRPr="009D7FB7">
        <w:rPr>
          <w:rFonts w:hint="eastAsia"/>
        </w:rPr>
        <w:t>,</w:t>
      </w:r>
      <w:r w:rsidR="001042E7">
        <w:rPr>
          <w:rFonts w:hint="eastAsia"/>
        </w:rPr>
        <w:t>674</w:t>
      </w:r>
      <w:r w:rsidRPr="009D7FB7">
        <w:t>萬餘元，累積賸餘</w:t>
      </w:r>
      <w:r w:rsidR="001042E7">
        <w:rPr>
          <w:rFonts w:hint="eastAsia"/>
        </w:rPr>
        <w:t>4</w:t>
      </w:r>
      <w:r w:rsidRPr="009D7FB7">
        <w:t>,</w:t>
      </w:r>
      <w:r w:rsidR="001042E7">
        <w:rPr>
          <w:rFonts w:hint="eastAsia"/>
        </w:rPr>
        <w:t>627</w:t>
      </w:r>
      <w:r w:rsidRPr="009D7FB7">
        <w:t>億</w:t>
      </w:r>
      <w:r w:rsidR="001042E7">
        <w:rPr>
          <w:rFonts w:hint="eastAsia"/>
        </w:rPr>
        <w:t>1,</w:t>
      </w:r>
      <w:r w:rsidR="001042E7">
        <w:t>598</w:t>
      </w:r>
      <w:r w:rsidRPr="009D7FB7">
        <w:t>萬餘元。</w:t>
      </w:r>
    </w:p>
    <w:p w14:paraId="3BB4EF0E" w14:textId="03B4B41E" w:rsidR="009134C8" w:rsidRPr="00851836" w:rsidRDefault="000A6F52" w:rsidP="00A74F4F">
      <w:pPr>
        <w:pStyle w:val="304"/>
        <w:widowControl w:val="0"/>
        <w:overflowPunct w:val="0"/>
        <w:spacing w:beforeLines="15" w:before="54" w:line="600" w:lineRule="exact"/>
        <w:ind w:firstLine="420"/>
      </w:pPr>
      <w:r>
        <w:rPr>
          <w:rFonts w:hint="eastAsia"/>
        </w:rPr>
        <w:t>（</w:t>
      </w:r>
      <w:r w:rsidR="00117183" w:rsidRPr="00851836">
        <w:t>三</w:t>
      </w:r>
      <w:r>
        <w:rPr>
          <w:rFonts w:hint="eastAsia"/>
        </w:rPr>
        <w:t>）</w:t>
      </w:r>
      <w:r w:rsidR="00117183" w:rsidRPr="00851836">
        <w:rPr>
          <w:rFonts w:hint="eastAsia"/>
        </w:rPr>
        <w:t xml:space="preserve">　</w:t>
      </w:r>
      <w:r w:rsidR="009134C8" w:rsidRPr="00851836">
        <w:rPr>
          <w:rFonts w:hint="eastAsia"/>
        </w:rPr>
        <w:t>基金運用情形之查核</w:t>
      </w:r>
    </w:p>
    <w:p w14:paraId="2743C986" w14:textId="77777777" w:rsidR="009134C8" w:rsidRPr="00851836" w:rsidRDefault="009134C8" w:rsidP="00A74F4F">
      <w:pPr>
        <w:pStyle w:val="3021"/>
        <w:spacing w:beforeLines="15" w:before="54" w:line="600" w:lineRule="exact"/>
        <w:ind w:firstLine="1261"/>
        <w:rPr>
          <w:szCs w:val="28"/>
        </w:rPr>
      </w:pPr>
      <w:r w:rsidRPr="00851836">
        <w:rPr>
          <w:rFonts w:hint="eastAsia"/>
          <w:szCs w:val="28"/>
        </w:rPr>
        <w:t xml:space="preserve">1.　</w:t>
      </w:r>
      <w:r w:rsidRPr="00416865">
        <w:rPr>
          <w:rFonts w:hint="eastAsia"/>
          <w:szCs w:val="28"/>
        </w:rPr>
        <w:t>基金運用計畫</w:t>
      </w:r>
    </w:p>
    <w:p w14:paraId="6E96E08F" w14:textId="5EA80955" w:rsidR="008B550D" w:rsidRPr="00F73287" w:rsidRDefault="00152C78" w:rsidP="00EF4360">
      <w:pPr>
        <w:pStyle w:val="3012"/>
        <w:spacing w:line="640" w:lineRule="exact"/>
        <w:ind w:firstLine="480"/>
      </w:pPr>
      <w:proofErr w:type="gramStart"/>
      <w:r w:rsidRPr="00F73287">
        <w:t>11</w:t>
      </w:r>
      <w:r w:rsidR="008D40D5">
        <w:rPr>
          <w:rFonts w:hint="eastAsia"/>
        </w:rPr>
        <w:t>4</w:t>
      </w:r>
      <w:proofErr w:type="gramEnd"/>
      <w:r w:rsidRPr="00F73287">
        <w:t>年度基金計畫運用金額</w:t>
      </w:r>
      <w:r w:rsidR="00851836" w:rsidRPr="00F73287">
        <w:rPr>
          <w:rFonts w:hint="eastAsia"/>
        </w:rPr>
        <w:t>8</w:t>
      </w:r>
      <w:r w:rsidRPr="00F73287">
        <w:t>,</w:t>
      </w:r>
      <w:r w:rsidR="008D40D5">
        <w:rPr>
          <w:rFonts w:hint="eastAsia"/>
        </w:rPr>
        <w:t>508</w:t>
      </w:r>
      <w:r w:rsidRPr="00F73287">
        <w:t>億元（平均），國內與國外運用項目配置比率分別為4</w:t>
      </w:r>
      <w:r w:rsidR="0069283D" w:rsidRPr="00F73287">
        <w:rPr>
          <w:rFonts w:hint="eastAsia"/>
        </w:rPr>
        <w:t>5</w:t>
      </w:r>
      <w:r w:rsidRPr="00F73287">
        <w:t>％（3,</w:t>
      </w:r>
      <w:r w:rsidR="00ED5383" w:rsidRPr="00F73287">
        <w:rPr>
          <w:rFonts w:hint="eastAsia"/>
        </w:rPr>
        <w:t>8</w:t>
      </w:r>
      <w:r w:rsidR="008D40D5">
        <w:rPr>
          <w:rFonts w:hint="eastAsia"/>
        </w:rPr>
        <w:t>28</w:t>
      </w:r>
      <w:r w:rsidRPr="00F73287">
        <w:t>億餘元）及5</w:t>
      </w:r>
      <w:r w:rsidR="0069283D" w:rsidRPr="00F73287">
        <w:rPr>
          <w:rFonts w:hint="eastAsia"/>
        </w:rPr>
        <w:t>5</w:t>
      </w:r>
      <w:r w:rsidRPr="00F73287">
        <w:t>％（4,</w:t>
      </w:r>
      <w:r w:rsidR="008D40D5">
        <w:rPr>
          <w:rFonts w:hint="eastAsia"/>
        </w:rPr>
        <w:t>679</w:t>
      </w:r>
      <w:r w:rsidRPr="00F73287">
        <w:t>億餘元），</w:t>
      </w:r>
      <w:proofErr w:type="gramStart"/>
      <w:r w:rsidRPr="00F73287">
        <w:t>倘依自</w:t>
      </w:r>
      <w:proofErr w:type="gramEnd"/>
      <w:r w:rsidRPr="00F73287">
        <w:t>營與委託經營區分，則自營與委託經營計畫配置比率分別為</w:t>
      </w:r>
      <w:r w:rsidR="0069283D" w:rsidRPr="00F73287">
        <w:t>4</w:t>
      </w:r>
      <w:r w:rsidR="00851836" w:rsidRPr="00F73287">
        <w:rPr>
          <w:rFonts w:hint="eastAsia"/>
        </w:rPr>
        <w:t>9</w:t>
      </w:r>
      <w:r w:rsidRPr="00F73287">
        <w:t>％（</w:t>
      </w:r>
      <w:r w:rsidR="008D40D5">
        <w:rPr>
          <w:rFonts w:hint="eastAsia"/>
        </w:rPr>
        <w:t>4</w:t>
      </w:r>
      <w:r w:rsidRPr="00F73287">
        <w:t>,</w:t>
      </w:r>
      <w:r w:rsidR="008D40D5">
        <w:rPr>
          <w:rFonts w:hint="eastAsia"/>
        </w:rPr>
        <w:t>168</w:t>
      </w:r>
      <w:r w:rsidRPr="00F73287">
        <w:t>億餘元）及5</w:t>
      </w:r>
      <w:r w:rsidR="00851836" w:rsidRPr="00F73287">
        <w:rPr>
          <w:rFonts w:hint="eastAsia"/>
        </w:rPr>
        <w:t>1</w:t>
      </w:r>
      <w:r w:rsidRPr="00F73287">
        <w:t>％（4,</w:t>
      </w:r>
      <w:r w:rsidR="008D40D5">
        <w:rPr>
          <w:rFonts w:hint="eastAsia"/>
        </w:rPr>
        <w:t>339</w:t>
      </w:r>
      <w:r w:rsidRPr="00F73287">
        <w:t>億餘元）。執行結果，</w:t>
      </w:r>
      <w:proofErr w:type="gramStart"/>
      <w:r w:rsidRPr="00F73287">
        <w:t>11</w:t>
      </w:r>
      <w:r w:rsidR="008D40D5">
        <w:rPr>
          <w:rFonts w:hint="eastAsia"/>
        </w:rPr>
        <w:t>4</w:t>
      </w:r>
      <w:proofErr w:type="gramEnd"/>
      <w:r w:rsidRPr="00F73287">
        <w:t>年度基金實際運用金額</w:t>
      </w:r>
      <w:r w:rsidR="00851836" w:rsidRPr="00F73287">
        <w:rPr>
          <w:rFonts w:hint="eastAsia"/>
        </w:rPr>
        <w:t>1兆</w:t>
      </w:r>
      <w:r w:rsidR="008D40D5">
        <w:rPr>
          <w:rFonts w:hint="eastAsia"/>
        </w:rPr>
        <w:t>613</w:t>
      </w:r>
      <w:r w:rsidRPr="00F73287">
        <w:t>億餘元（平均），國內與國外運用項目實際配置比率分別為</w:t>
      </w:r>
      <w:r w:rsidR="008D40D5">
        <w:rPr>
          <w:rFonts w:hint="eastAsia"/>
        </w:rPr>
        <w:t>50</w:t>
      </w:r>
      <w:r w:rsidR="0069283D" w:rsidRPr="00F73287">
        <w:t>.</w:t>
      </w:r>
      <w:r w:rsidR="008D40D5">
        <w:rPr>
          <w:rFonts w:hint="eastAsia"/>
        </w:rPr>
        <w:t>3</w:t>
      </w:r>
      <w:r w:rsidR="00ED5383" w:rsidRPr="00F73287">
        <w:rPr>
          <w:rFonts w:hint="eastAsia"/>
        </w:rPr>
        <w:t>9</w:t>
      </w:r>
      <w:r w:rsidRPr="00F73287">
        <w:t>％（</w:t>
      </w:r>
      <w:r w:rsidR="00ED5383" w:rsidRPr="00F73287">
        <w:rPr>
          <w:rFonts w:hint="eastAsia"/>
        </w:rPr>
        <w:t>5</w:t>
      </w:r>
      <w:r w:rsidRPr="00F73287">
        <w:t>,</w:t>
      </w:r>
      <w:r w:rsidR="008D40D5">
        <w:rPr>
          <w:rFonts w:hint="eastAsia"/>
        </w:rPr>
        <w:t>347</w:t>
      </w:r>
      <w:r w:rsidRPr="00F73287">
        <w:t>億餘元）及</w:t>
      </w:r>
      <w:r w:rsidR="008D40D5">
        <w:rPr>
          <w:rFonts w:hint="eastAsia"/>
        </w:rPr>
        <w:t>49</w:t>
      </w:r>
      <w:r w:rsidR="0069283D" w:rsidRPr="00F73287">
        <w:t>.</w:t>
      </w:r>
      <w:r w:rsidR="008D40D5">
        <w:rPr>
          <w:rFonts w:hint="eastAsia"/>
        </w:rPr>
        <w:t>6</w:t>
      </w:r>
      <w:r w:rsidR="00ED5383" w:rsidRPr="00F73287">
        <w:rPr>
          <w:rFonts w:hint="eastAsia"/>
        </w:rPr>
        <w:t>1</w:t>
      </w:r>
      <w:r w:rsidRPr="00F73287">
        <w:t>％（</w:t>
      </w:r>
      <w:r w:rsidR="0069283D" w:rsidRPr="00F73287">
        <w:rPr>
          <w:rFonts w:hint="eastAsia"/>
        </w:rPr>
        <w:t>5</w:t>
      </w:r>
      <w:r w:rsidRPr="00F73287">
        <w:t>,</w:t>
      </w:r>
      <w:r w:rsidR="00ED5383" w:rsidRPr="00F73287">
        <w:rPr>
          <w:rFonts w:hint="eastAsia"/>
        </w:rPr>
        <w:t>2</w:t>
      </w:r>
      <w:r w:rsidR="008D40D5">
        <w:rPr>
          <w:rFonts w:hint="eastAsia"/>
        </w:rPr>
        <w:t>65</w:t>
      </w:r>
      <w:r w:rsidRPr="00F73287">
        <w:t>億餘元）；自營與委託經營實際配置比率分別為</w:t>
      </w:r>
      <w:r w:rsidR="00ED5383" w:rsidRPr="00F73287">
        <w:rPr>
          <w:rFonts w:hint="eastAsia"/>
        </w:rPr>
        <w:t>4</w:t>
      </w:r>
      <w:r w:rsidR="008D40D5">
        <w:rPr>
          <w:rFonts w:hint="eastAsia"/>
        </w:rPr>
        <w:t>4</w:t>
      </w:r>
      <w:r w:rsidR="0069283D" w:rsidRPr="00F73287">
        <w:t>.</w:t>
      </w:r>
      <w:r w:rsidR="008D40D5">
        <w:rPr>
          <w:rFonts w:hint="eastAsia"/>
        </w:rPr>
        <w:t>78</w:t>
      </w:r>
      <w:r w:rsidRPr="00F73287">
        <w:t>％（</w:t>
      </w:r>
      <w:r w:rsidR="008D40D5">
        <w:rPr>
          <w:rFonts w:hint="eastAsia"/>
        </w:rPr>
        <w:t>4</w:t>
      </w:r>
      <w:r w:rsidRPr="00F73287">
        <w:t>,</w:t>
      </w:r>
      <w:r w:rsidR="008D40D5">
        <w:rPr>
          <w:rFonts w:hint="eastAsia"/>
        </w:rPr>
        <w:t>752</w:t>
      </w:r>
      <w:r w:rsidRPr="00F73287">
        <w:t>億餘元）及</w:t>
      </w:r>
      <w:r w:rsidR="00ED5383" w:rsidRPr="00F73287">
        <w:rPr>
          <w:rFonts w:hint="eastAsia"/>
        </w:rPr>
        <w:t>5</w:t>
      </w:r>
      <w:r w:rsidR="008D40D5">
        <w:rPr>
          <w:rFonts w:hint="eastAsia"/>
        </w:rPr>
        <w:t>5</w:t>
      </w:r>
      <w:r w:rsidR="0069283D" w:rsidRPr="00F73287">
        <w:t>.</w:t>
      </w:r>
      <w:r w:rsidR="008D40D5">
        <w:rPr>
          <w:rFonts w:hint="eastAsia"/>
        </w:rPr>
        <w:t>22</w:t>
      </w:r>
      <w:r w:rsidRPr="00F73287">
        <w:t>％（</w:t>
      </w:r>
      <w:r w:rsidR="00ED5383" w:rsidRPr="00F73287">
        <w:rPr>
          <w:rFonts w:hint="eastAsia"/>
        </w:rPr>
        <w:t>5</w:t>
      </w:r>
      <w:r w:rsidRPr="00F73287">
        <w:t>,</w:t>
      </w:r>
      <w:r w:rsidR="008D40D5">
        <w:rPr>
          <w:rFonts w:hint="eastAsia"/>
        </w:rPr>
        <w:t>860</w:t>
      </w:r>
      <w:r w:rsidRPr="00F73287">
        <w:t>億餘</w:t>
      </w:r>
      <w:r w:rsidRPr="00F73287">
        <w:rPr>
          <w:rFonts w:hint="eastAsia"/>
        </w:rPr>
        <w:t>元），各運用項目之實際配置比率，尚符合計畫所定允許變動區間（表</w:t>
      </w:r>
      <w:r w:rsidRPr="00F73287">
        <w:t>1）。</w:t>
      </w:r>
    </w:p>
    <w:p w14:paraId="2D31C7B6" w14:textId="597F5A2B" w:rsidR="0005303A" w:rsidRPr="00851836" w:rsidRDefault="0005303A" w:rsidP="00367463">
      <w:pPr>
        <w:spacing w:beforeLines="20" w:before="72" w:line="324" w:lineRule="exact"/>
        <w:ind w:firstLineChars="0" w:firstLine="0"/>
        <w:jc w:val="center"/>
        <w:rPr>
          <w:rFonts w:cs="Times New Roman"/>
          <w:b/>
        </w:rPr>
      </w:pPr>
      <w:r w:rsidRPr="00851836">
        <w:rPr>
          <w:rFonts w:cs="Times New Roman" w:hint="eastAsia"/>
          <w:b/>
          <w:bCs/>
        </w:rPr>
        <w:lastRenderedPageBreak/>
        <w:t xml:space="preserve">表1　</w:t>
      </w:r>
      <w:proofErr w:type="gramStart"/>
      <w:r w:rsidRPr="00851836">
        <w:rPr>
          <w:rFonts w:cs="Times New Roman" w:hint="eastAsia"/>
          <w:b/>
          <w:bCs/>
        </w:rPr>
        <w:t>1</w:t>
      </w:r>
      <w:r w:rsidR="004B280B" w:rsidRPr="00851836">
        <w:rPr>
          <w:rFonts w:cs="Times New Roman"/>
          <w:b/>
          <w:bCs/>
        </w:rPr>
        <w:t>1</w:t>
      </w:r>
      <w:r w:rsidR="008D40D5">
        <w:rPr>
          <w:rFonts w:cs="Times New Roman" w:hint="eastAsia"/>
          <w:b/>
          <w:bCs/>
        </w:rPr>
        <w:t>4</w:t>
      </w:r>
      <w:proofErr w:type="gramEnd"/>
      <w:r w:rsidRPr="00851836">
        <w:rPr>
          <w:rFonts w:cs="Times New Roman" w:hint="eastAsia"/>
          <w:b/>
          <w:bCs/>
        </w:rPr>
        <w:t>年度</w:t>
      </w:r>
      <w:r w:rsidRPr="00851836">
        <w:rPr>
          <w:rFonts w:cs="Times New Roman"/>
          <w:b/>
        </w:rPr>
        <w:t>勞工退休基金（</w:t>
      </w:r>
      <w:r w:rsidRPr="00851836">
        <w:rPr>
          <w:rFonts w:cs="Times New Roman" w:hint="eastAsia"/>
          <w:b/>
        </w:rPr>
        <w:t>舊</w:t>
      </w:r>
      <w:r w:rsidRPr="00851836">
        <w:rPr>
          <w:rFonts w:cs="Times New Roman"/>
          <w:b/>
        </w:rPr>
        <w:t>制）</w:t>
      </w:r>
      <w:r w:rsidRPr="00851836">
        <w:rPr>
          <w:rFonts w:cs="Times New Roman" w:hint="eastAsia"/>
          <w:b/>
        </w:rPr>
        <w:t>運用計畫執行情形</w:t>
      </w:r>
    </w:p>
    <w:p w14:paraId="69C74B09" w14:textId="77777777" w:rsidR="0005303A" w:rsidRPr="00851836" w:rsidRDefault="0005303A" w:rsidP="008733F8">
      <w:pPr>
        <w:pStyle w:val="3012"/>
        <w:spacing w:line="320" w:lineRule="exact"/>
        <w:ind w:rightChars="5" w:right="12" w:firstLine="400"/>
        <w:jc w:val="right"/>
        <w:rPr>
          <w:spacing w:val="-4"/>
          <w:sz w:val="20"/>
        </w:rPr>
      </w:pPr>
      <w:r w:rsidRPr="00851836">
        <w:rPr>
          <w:rFonts w:hint="eastAsia"/>
          <w:sz w:val="20"/>
        </w:rPr>
        <w:t>單位：％、新臺幣億元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4"/>
        <w:gridCol w:w="1057"/>
        <w:gridCol w:w="1057"/>
        <w:gridCol w:w="1057"/>
        <w:gridCol w:w="1285"/>
        <w:gridCol w:w="1065"/>
        <w:gridCol w:w="1065"/>
        <w:gridCol w:w="1296"/>
      </w:tblGrid>
      <w:tr w:rsidR="00050457" w:rsidRPr="00851836" w14:paraId="2AE08FAE" w14:textId="77777777" w:rsidTr="00ED3E07">
        <w:trPr>
          <w:cantSplit/>
          <w:trHeight w:val="227"/>
          <w:jc w:val="center"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81C5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運用項目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32D1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預期</w:t>
            </w:r>
            <w:r w:rsidRPr="00716E63">
              <w:rPr>
                <w:rFonts w:cs="Times New Roman"/>
                <w:sz w:val="20"/>
              </w:rPr>
              <w:t>配置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34401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允許變動區間比率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D088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實際配置</w:t>
            </w:r>
          </w:p>
        </w:tc>
      </w:tr>
      <w:tr w:rsidR="00050457" w:rsidRPr="00851836" w14:paraId="074DDF5F" w14:textId="77777777" w:rsidTr="00ED3E07">
        <w:trPr>
          <w:cantSplit/>
          <w:trHeight w:val="170"/>
          <w:jc w:val="center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C861" w14:textId="77777777" w:rsidR="00050457" w:rsidRPr="00716E63" w:rsidRDefault="00050457" w:rsidP="00433AD5">
            <w:pPr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7D8C3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自營</w:t>
            </w:r>
          </w:p>
          <w:p w14:paraId="080396C9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C420A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委託</w:t>
            </w:r>
          </w:p>
          <w:p w14:paraId="2D3E22C5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8AEB1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平均餘額</w:t>
            </w: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8EF3" w14:textId="77777777" w:rsidR="00050457" w:rsidRPr="00716E63" w:rsidRDefault="00050457" w:rsidP="00433AD5">
            <w:pPr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2C12B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自營</w:t>
            </w:r>
          </w:p>
          <w:p w14:paraId="53094DA3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436D8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委託</w:t>
            </w:r>
          </w:p>
          <w:p w14:paraId="01E8B1AC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F4C59C" w14:textId="77777777" w:rsidR="00050457" w:rsidRPr="00716E63" w:rsidRDefault="00050457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平均餘額</w:t>
            </w:r>
          </w:p>
        </w:tc>
      </w:tr>
      <w:tr w:rsidR="00152C78" w:rsidRPr="00851836" w14:paraId="51BFB9A2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06FE" w14:textId="77777777" w:rsidR="00152C78" w:rsidRPr="00716E63" w:rsidRDefault="00152C78" w:rsidP="00433AD5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bCs/>
                <w:sz w:val="20"/>
              </w:rPr>
            </w:pPr>
            <w:r w:rsidRPr="00716E63">
              <w:rPr>
                <w:rFonts w:cs="Times New Roman" w:hint="eastAsia"/>
                <w:b/>
                <w:bCs/>
                <w:sz w:val="20"/>
              </w:rPr>
              <w:t>合</w:t>
            </w:r>
            <w:r w:rsidR="00E056A6" w:rsidRPr="00716E63">
              <w:rPr>
                <w:rFonts w:cs="Times New Roman" w:hint="eastAsia"/>
                <w:b/>
                <w:bCs/>
                <w:sz w:val="20"/>
              </w:rPr>
              <w:t xml:space="preserve">      </w:t>
            </w:r>
            <w:r w:rsidRPr="00716E63">
              <w:rPr>
                <w:rFonts w:cs="Times New Roman" w:hint="eastAsia"/>
                <w:b/>
                <w:bCs/>
                <w:sz w:val="20"/>
              </w:rPr>
              <w:t>計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C230E" w14:textId="77777777" w:rsidR="00152C78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98F53" w14:textId="77777777" w:rsidR="00152C78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51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C48AE" w14:textId="058A74BF" w:rsidR="00152C78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8</w:t>
            </w:r>
            <w:r w:rsidR="00152C78" w:rsidRPr="00716E63">
              <w:rPr>
                <w:rFonts w:cs="Times New Roman" w:hint="eastAsia"/>
                <w:b/>
                <w:sz w:val="20"/>
                <w:szCs w:val="20"/>
              </w:rPr>
              <w:t>,</w:t>
            </w:r>
            <w:r w:rsidR="008D40D5">
              <w:rPr>
                <w:rFonts w:cs="Times New Roman" w:hint="eastAsia"/>
                <w:b/>
                <w:sz w:val="20"/>
                <w:szCs w:val="20"/>
              </w:rPr>
              <w:t>508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D19C5" w14:textId="77777777" w:rsidR="00152C78" w:rsidRPr="00716E63" w:rsidRDefault="00152C78" w:rsidP="00433AD5">
            <w:pPr>
              <w:widowControl w:val="0"/>
              <w:tabs>
                <w:tab w:val="left" w:pos="900"/>
              </w:tabs>
              <w:overflowPunct/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－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27D3F" w14:textId="723F38A1" w:rsidR="00152C78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4</w:t>
            </w:r>
            <w:r w:rsidR="008D40D5">
              <w:rPr>
                <w:rFonts w:cs="Times New Roman" w:hint="eastAsia"/>
                <w:b/>
                <w:sz w:val="20"/>
                <w:szCs w:val="20"/>
              </w:rPr>
              <w:t>4</w:t>
            </w:r>
            <w:r w:rsidR="00152C78" w:rsidRPr="00716E63">
              <w:rPr>
                <w:rFonts w:cs="Times New Roman"/>
                <w:b/>
                <w:sz w:val="20"/>
                <w:szCs w:val="20"/>
              </w:rPr>
              <w:t>.</w:t>
            </w:r>
            <w:r w:rsidR="008D40D5">
              <w:rPr>
                <w:rFonts w:cs="Times New Roman" w:hint="eastAsia"/>
                <w:b/>
                <w:sz w:val="20"/>
                <w:szCs w:val="20"/>
              </w:rPr>
              <w:t>78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BBC30" w14:textId="42ABC1D3" w:rsidR="00152C78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55</w:t>
            </w:r>
            <w:r w:rsidR="00152C78" w:rsidRPr="00716E63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 w:hint="eastAsia"/>
                <w:b/>
                <w:sz w:val="20"/>
                <w:szCs w:val="20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F89A2" w14:textId="59152413" w:rsidR="00152C78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716E63">
              <w:rPr>
                <w:rFonts w:hint="eastAsia"/>
                <w:b/>
                <w:sz w:val="20"/>
                <w:szCs w:val="20"/>
              </w:rPr>
              <w:t>10</w:t>
            </w:r>
            <w:r w:rsidR="00152C78" w:rsidRPr="00716E63">
              <w:rPr>
                <w:rFonts w:hint="eastAsia"/>
                <w:b/>
                <w:sz w:val="20"/>
                <w:szCs w:val="20"/>
              </w:rPr>
              <w:t>,</w:t>
            </w:r>
            <w:r w:rsidR="008D40D5">
              <w:rPr>
                <w:rFonts w:hint="eastAsia"/>
                <w:b/>
                <w:sz w:val="20"/>
                <w:szCs w:val="20"/>
              </w:rPr>
              <w:t>613</w:t>
            </w:r>
          </w:p>
        </w:tc>
      </w:tr>
      <w:tr w:rsidR="00CF0829" w:rsidRPr="00851836" w14:paraId="3C804BF4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5505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1.銀行存款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77124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C4120" w14:textId="77777777" w:rsidR="00CF0829" w:rsidRPr="00716E63" w:rsidRDefault="00CF0829" w:rsidP="00433AD5">
            <w:pPr>
              <w:spacing w:line="370" w:lineRule="exact"/>
              <w:ind w:firstLine="400"/>
              <w:jc w:val="right"/>
              <w:textAlignment w:val="center"/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B5AAB" w14:textId="72090540" w:rsidR="00CF0829" w:rsidRPr="00716E63" w:rsidRDefault="00851836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8</w:t>
            </w:r>
            <w:r w:rsidR="008D40D5">
              <w:rPr>
                <w:rFonts w:hint="eastAsia"/>
                <w:sz w:val="20"/>
                <w:szCs w:val="20"/>
              </w:rPr>
              <w:t>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21722" w14:textId="73A3579A" w:rsidR="00CF0829" w:rsidRPr="00716E63" w:rsidRDefault="007816D5" w:rsidP="00433AD5">
            <w:pPr>
              <w:tabs>
                <w:tab w:val="left" w:pos="900"/>
              </w:tabs>
              <w:spacing w:line="37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 </w:t>
            </w:r>
            <w:r w:rsidR="008D40D5">
              <w:rPr>
                <w:sz w:val="20"/>
                <w:szCs w:val="20"/>
              </w:rPr>
              <w:t>7</w:t>
            </w:r>
            <w:r w:rsidR="00CF0829" w:rsidRPr="00716E63">
              <w:rPr>
                <w:sz w:val="20"/>
                <w:szCs w:val="20"/>
              </w:rPr>
              <w:t>-23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E31FE" w14:textId="06D48C4A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8D40D5">
              <w:rPr>
                <w:sz w:val="20"/>
                <w:szCs w:val="20"/>
              </w:rPr>
              <w:t>2</w:t>
            </w:r>
            <w:r w:rsidR="00CF0829" w:rsidRPr="00716E63">
              <w:rPr>
                <w:sz w:val="20"/>
                <w:szCs w:val="20"/>
              </w:rPr>
              <w:t>.</w:t>
            </w:r>
            <w:r w:rsidR="008D40D5">
              <w:rPr>
                <w:sz w:val="20"/>
                <w:szCs w:val="20"/>
              </w:rPr>
              <w:t>93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0B16B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32F09" w14:textId="21BD70B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</w:t>
            </w:r>
            <w:r w:rsidR="00F37AB3">
              <w:rPr>
                <w:sz w:val="20"/>
                <w:szCs w:val="20"/>
              </w:rPr>
              <w:t>372</w:t>
            </w:r>
          </w:p>
        </w:tc>
      </w:tr>
      <w:tr w:rsidR="00CF0829" w:rsidRPr="00851836" w14:paraId="345A033E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A7C2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2.國內債務證券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68854" w14:textId="7C1647DF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8E9F6" w14:textId="77777777" w:rsidR="00CF0829" w:rsidRPr="00716E63" w:rsidRDefault="00CF0829" w:rsidP="00433AD5">
            <w:pPr>
              <w:spacing w:line="370" w:lineRule="exact"/>
              <w:ind w:firstLine="400"/>
              <w:jc w:val="right"/>
              <w:textAlignment w:val="center"/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C46E7E" w14:textId="5F34BBDB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 w:rsidR="008D40D5">
              <w:rPr>
                <w:rFonts w:hint="eastAsia"/>
                <w:sz w:val="20"/>
                <w:szCs w:val="20"/>
              </w:rPr>
              <w:t>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F8F5E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 </w:t>
            </w:r>
            <w:r w:rsidR="007816D5" w:rsidRPr="00716E63">
              <w:rPr>
                <w:rFonts w:hint="eastAsia"/>
                <w:sz w:val="20"/>
                <w:szCs w:val="20"/>
              </w:rPr>
              <w:t>6</w:t>
            </w:r>
            <w:r w:rsidRPr="00716E63">
              <w:rPr>
                <w:sz w:val="20"/>
                <w:szCs w:val="20"/>
              </w:rPr>
              <w:t>-</w:t>
            </w:r>
            <w:r w:rsidRPr="00716E63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C00CF" w14:textId="3BF4EFA0" w:rsidR="00CF0829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612CCA">
              <w:rPr>
                <w:rFonts w:hint="eastAsia"/>
                <w:sz w:val="20"/>
                <w:szCs w:val="20"/>
              </w:rPr>
              <w:t>2</w:t>
            </w:r>
            <w:r w:rsidRPr="00716E63">
              <w:rPr>
                <w:rFonts w:hint="eastAsia"/>
                <w:sz w:val="20"/>
                <w:szCs w:val="20"/>
              </w:rPr>
              <w:t>.</w:t>
            </w:r>
            <w:r w:rsidR="008D40D5">
              <w:rPr>
                <w:sz w:val="20"/>
                <w:szCs w:val="20"/>
              </w:rPr>
              <w:t>25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7E21C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A2F00" w14:textId="5133C76D" w:rsidR="00CF0829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Pr="00716E63">
              <w:rPr>
                <w:sz w:val="20"/>
                <w:szCs w:val="20"/>
              </w:rPr>
              <w:t>,</w:t>
            </w:r>
            <w:r w:rsidR="00F37AB3">
              <w:rPr>
                <w:sz w:val="20"/>
                <w:szCs w:val="20"/>
              </w:rPr>
              <w:t>300</w:t>
            </w:r>
          </w:p>
        </w:tc>
      </w:tr>
      <w:tr w:rsidR="00CF0829" w:rsidRPr="00851836" w14:paraId="5C0B0FFC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F41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3.國內權益證券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6A9BC" w14:textId="3968FA62" w:rsidR="00CF0829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612CCA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A545C" w14:textId="77777777" w:rsidR="00CF0829" w:rsidRPr="00716E63" w:rsidRDefault="007F23ED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316B3" w14:textId="534C1B02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CF0829" w:rsidRPr="00716E63">
              <w:rPr>
                <w:rFonts w:hint="eastAsia"/>
                <w:sz w:val="20"/>
                <w:szCs w:val="20"/>
              </w:rPr>
              <w:t>,</w:t>
            </w:r>
            <w:r w:rsidR="008D40D5">
              <w:rPr>
                <w:rFonts w:hint="eastAsia"/>
                <w:sz w:val="20"/>
                <w:szCs w:val="20"/>
              </w:rPr>
              <w:t>127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AC397" w14:textId="1A0DFFAE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Pr="00716E63">
              <w:rPr>
                <w:rFonts w:hint="eastAsia"/>
                <w:sz w:val="20"/>
                <w:szCs w:val="20"/>
              </w:rPr>
              <w:t>7</w:t>
            </w:r>
            <w:r w:rsidRPr="00716E63">
              <w:rPr>
                <w:sz w:val="20"/>
                <w:szCs w:val="20"/>
              </w:rPr>
              <w:t>-3</w:t>
            </w:r>
            <w:r w:rsidR="008D40D5">
              <w:rPr>
                <w:sz w:val="20"/>
                <w:szCs w:val="2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E6DB9" w14:textId="6D597E11" w:rsidR="00CF0829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816D5" w:rsidRPr="00716E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3FAF7" w14:textId="0E74B9C4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8D40D5">
              <w:rPr>
                <w:sz w:val="20"/>
                <w:szCs w:val="20"/>
              </w:rPr>
              <w:t>3</w:t>
            </w:r>
            <w:r w:rsidR="007F23ED" w:rsidRPr="00716E63">
              <w:rPr>
                <w:rFonts w:hint="eastAsia"/>
                <w:sz w:val="20"/>
                <w:szCs w:val="20"/>
              </w:rPr>
              <w:t>.</w:t>
            </w:r>
            <w:r w:rsidR="008D40D5">
              <w:rPr>
                <w:sz w:val="20"/>
                <w:szCs w:val="20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FCEBE" w14:textId="0922BF5F" w:rsidR="00CF0829" w:rsidRPr="00716E63" w:rsidRDefault="007816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2</w:t>
            </w:r>
            <w:r w:rsidR="00CF0829" w:rsidRPr="00716E63">
              <w:rPr>
                <w:rFonts w:hint="eastAsia"/>
                <w:sz w:val="20"/>
                <w:szCs w:val="20"/>
              </w:rPr>
              <w:t>,</w:t>
            </w:r>
            <w:r w:rsidR="00F37AB3">
              <w:rPr>
                <w:sz w:val="20"/>
                <w:szCs w:val="20"/>
              </w:rPr>
              <w:t>674</w:t>
            </w:r>
          </w:p>
        </w:tc>
      </w:tr>
      <w:tr w:rsidR="00CF0829" w:rsidRPr="00851836" w14:paraId="61A4B2E5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22E5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4.國外債務證券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477B2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0AC9A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A479D" w14:textId="6C3A8591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Pr="00716E63">
              <w:rPr>
                <w:rFonts w:hint="eastAsia"/>
                <w:sz w:val="20"/>
                <w:szCs w:val="20"/>
              </w:rPr>
              <w:t>,</w:t>
            </w:r>
            <w:r w:rsidR="008D40D5">
              <w:rPr>
                <w:rFonts w:hint="eastAsia"/>
                <w:sz w:val="20"/>
                <w:szCs w:val="20"/>
              </w:rPr>
              <w:t>616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4A50AA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="007F23ED" w:rsidRPr="00716E63">
              <w:rPr>
                <w:rFonts w:hint="eastAsia"/>
                <w:sz w:val="20"/>
                <w:szCs w:val="20"/>
              </w:rPr>
              <w:t>0</w:t>
            </w:r>
            <w:r w:rsidRPr="00716E63">
              <w:rPr>
                <w:sz w:val="20"/>
                <w:szCs w:val="20"/>
              </w:rPr>
              <w:t>-24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562B2" w14:textId="6BD743C3" w:rsidR="00CF0829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F0829" w:rsidRPr="00716E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837CE" w14:textId="4CD60C4D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7816D5" w:rsidRPr="00716E63">
              <w:rPr>
                <w:rFonts w:hint="eastAsia"/>
                <w:sz w:val="20"/>
                <w:szCs w:val="20"/>
              </w:rPr>
              <w:t>0</w:t>
            </w:r>
            <w:r w:rsidRPr="00716E63">
              <w:rPr>
                <w:sz w:val="20"/>
                <w:szCs w:val="20"/>
              </w:rPr>
              <w:t>.</w:t>
            </w:r>
            <w:r w:rsidR="008D40D5">
              <w:rPr>
                <w:sz w:val="20"/>
                <w:szCs w:val="20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71BE76" w14:textId="7495C3DE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</w:t>
            </w:r>
            <w:r w:rsidR="00F37AB3">
              <w:rPr>
                <w:sz w:val="20"/>
                <w:szCs w:val="20"/>
              </w:rPr>
              <w:t>528</w:t>
            </w:r>
          </w:p>
        </w:tc>
      </w:tr>
      <w:tr w:rsidR="00CF0829" w:rsidRPr="00851836" w14:paraId="5F271046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E91D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5.國外權益證券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EC2EC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9892D9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69B19" w14:textId="1CE5853F" w:rsidR="00CF0829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CF0829" w:rsidRPr="00716E63"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041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8E91F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17-28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41857" w14:textId="407A8309" w:rsidR="00CF0829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F0829" w:rsidRPr="00716E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67F6D" w14:textId="57BD70AC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8D40D5">
              <w:rPr>
                <w:sz w:val="20"/>
                <w:szCs w:val="20"/>
              </w:rPr>
              <w:t>1</w:t>
            </w:r>
            <w:r w:rsidR="00CF0829" w:rsidRPr="00716E63">
              <w:rPr>
                <w:sz w:val="20"/>
                <w:szCs w:val="20"/>
              </w:rPr>
              <w:t>.</w:t>
            </w:r>
            <w:r w:rsidR="008D40D5">
              <w:rPr>
                <w:sz w:val="20"/>
                <w:szCs w:val="20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432674" w14:textId="4B66F77A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2,</w:t>
            </w:r>
            <w:r w:rsidR="00612CCA">
              <w:rPr>
                <w:rFonts w:hint="eastAsia"/>
                <w:sz w:val="20"/>
                <w:szCs w:val="20"/>
              </w:rPr>
              <w:t>5</w:t>
            </w:r>
            <w:r w:rsidR="00F37AB3">
              <w:rPr>
                <w:sz w:val="20"/>
                <w:szCs w:val="20"/>
              </w:rPr>
              <w:t>88</w:t>
            </w:r>
          </w:p>
        </w:tc>
      </w:tr>
      <w:tr w:rsidR="00CF0829" w:rsidRPr="008176CB" w14:paraId="61A46486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28FD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6.</w:t>
            </w:r>
            <w:r w:rsidRPr="00716E63">
              <w:rPr>
                <w:rFonts w:cs="Times New Roman"/>
                <w:sz w:val="20"/>
              </w:rPr>
              <w:t>國外</w:t>
            </w:r>
            <w:r w:rsidRPr="00716E63">
              <w:rPr>
                <w:rFonts w:cs="Times New Roman" w:hint="eastAsia"/>
                <w:sz w:val="20"/>
              </w:rPr>
              <w:t>另類投資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970C3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7D69C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0FC7B" w14:textId="263D241B" w:rsidR="00CF0829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020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2E468" w14:textId="77777777" w:rsidR="00CF0829" w:rsidRPr="00716E63" w:rsidRDefault="00CF0829" w:rsidP="00433AD5">
            <w:pPr>
              <w:tabs>
                <w:tab w:val="left" w:pos="900"/>
              </w:tabs>
              <w:spacing w:line="37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 5</w:t>
            </w:r>
            <w:r w:rsidRPr="00716E63">
              <w:rPr>
                <w:sz w:val="20"/>
                <w:szCs w:val="20"/>
              </w:rPr>
              <w:t>-1</w:t>
            </w:r>
            <w:r w:rsidRPr="00716E6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14F02" w14:textId="209FBE4F" w:rsidR="00CF0829" w:rsidRPr="00716E63" w:rsidRDefault="00612CCA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 w:rsidR="007816D5" w:rsidRPr="00716E63">
              <w:rPr>
                <w:sz w:val="20"/>
                <w:szCs w:val="20"/>
              </w:rPr>
              <w:t>.</w:t>
            </w:r>
            <w:r w:rsidR="008D40D5">
              <w:rPr>
                <w:sz w:val="20"/>
                <w:szCs w:val="20"/>
              </w:rPr>
              <w:t>70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0E8C8" w14:textId="059DC2B5" w:rsidR="00CF0829" w:rsidRPr="00716E63" w:rsidRDefault="008D40D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F0829" w:rsidRPr="00716E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EE718" w14:textId="4A02938B" w:rsidR="00CF0829" w:rsidRPr="00716E63" w:rsidRDefault="006906B5" w:rsidP="00433AD5">
            <w:pPr>
              <w:tabs>
                <w:tab w:val="left" w:pos="900"/>
              </w:tabs>
              <w:spacing w:line="37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</w:t>
            </w:r>
            <w:r w:rsidR="00612CCA">
              <w:rPr>
                <w:rFonts w:hint="eastAsia"/>
                <w:sz w:val="20"/>
                <w:szCs w:val="20"/>
              </w:rPr>
              <w:t>1</w:t>
            </w:r>
            <w:r w:rsidR="00F37AB3">
              <w:rPr>
                <w:sz w:val="20"/>
                <w:szCs w:val="20"/>
              </w:rPr>
              <w:t>48</w:t>
            </w:r>
          </w:p>
        </w:tc>
      </w:tr>
      <w:tr w:rsidR="004D4713" w:rsidRPr="008176CB" w14:paraId="013A0CFD" w14:textId="77777777" w:rsidTr="00ED3E07">
        <w:trPr>
          <w:cantSplit/>
          <w:trHeight w:val="57"/>
          <w:jc w:val="center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B15C97" w14:textId="77777777" w:rsidR="004D4713" w:rsidRPr="004D4713" w:rsidRDefault="004D4713" w:rsidP="00924C65">
            <w:pPr>
              <w:tabs>
                <w:tab w:val="left" w:pos="900"/>
              </w:tabs>
              <w:spacing w:line="300" w:lineRule="exact"/>
              <w:ind w:leftChars="-13" w:left="532" w:rightChars="-86" w:right="-206" w:hangingChars="313" w:hanging="563"/>
              <w:textAlignment w:val="center"/>
              <w:rPr>
                <w:sz w:val="18"/>
              </w:rPr>
            </w:pPr>
            <w:proofErr w:type="gramStart"/>
            <w:r w:rsidRPr="004D4713">
              <w:rPr>
                <w:rFonts w:hint="eastAsia"/>
                <w:sz w:val="18"/>
              </w:rPr>
              <w:t>註</w:t>
            </w:r>
            <w:proofErr w:type="gramEnd"/>
            <w:r w:rsidRPr="004D4713">
              <w:rPr>
                <w:rFonts w:hint="eastAsia"/>
                <w:sz w:val="18"/>
              </w:rPr>
              <w:t>：1</w:t>
            </w:r>
            <w:r>
              <w:rPr>
                <w:rFonts w:hint="eastAsia"/>
                <w:sz w:val="18"/>
              </w:rPr>
              <w:t>.預期配置之平均餘額</w:t>
            </w:r>
            <w:r w:rsidR="00DD0E35">
              <w:rPr>
                <w:rFonts w:hint="eastAsia"/>
                <w:sz w:val="18"/>
              </w:rPr>
              <w:t>係預計期初</w:t>
            </w:r>
            <w:r>
              <w:rPr>
                <w:rFonts w:hint="eastAsia"/>
                <w:sz w:val="18"/>
              </w:rPr>
              <w:t>餘額及期末餘額之平均數減預計在途存款餘額；實際配置之平均餘額係每日餘額之平均數</w:t>
            </w:r>
            <w:r w:rsidR="00ED3E07">
              <w:rPr>
                <w:rFonts w:hint="eastAsia"/>
                <w:sz w:val="18"/>
              </w:rPr>
              <w:t>。</w:t>
            </w:r>
          </w:p>
        </w:tc>
      </w:tr>
      <w:tr w:rsidR="004D4713" w:rsidRPr="008176CB" w14:paraId="42FD3681" w14:textId="77777777" w:rsidTr="00ED3E07">
        <w:trPr>
          <w:cantSplit/>
          <w:trHeight w:val="57"/>
          <w:jc w:val="center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0EA67" w14:textId="77777777" w:rsidR="004D4713" w:rsidRPr="004D4713" w:rsidRDefault="004D4713" w:rsidP="00924C65">
            <w:pPr>
              <w:tabs>
                <w:tab w:val="left" w:pos="900"/>
              </w:tabs>
              <w:spacing w:line="300" w:lineRule="exact"/>
              <w:ind w:firstLineChars="187" w:firstLine="337"/>
              <w:textAlignment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2.</w:t>
            </w:r>
            <w:r w:rsidRPr="004D4713">
              <w:rPr>
                <w:rFonts w:hint="eastAsia"/>
                <w:sz w:val="18"/>
              </w:rPr>
              <w:t>資料來源：整理自勞動部勞動基金運用局提供資料。</w:t>
            </w:r>
          </w:p>
        </w:tc>
      </w:tr>
    </w:tbl>
    <w:p w14:paraId="0720C3FA" w14:textId="77777777" w:rsidR="00687938" w:rsidRPr="00AE1BE6" w:rsidRDefault="009134C8" w:rsidP="00924C65">
      <w:pPr>
        <w:pStyle w:val="3021"/>
        <w:widowControl w:val="0"/>
        <w:spacing w:beforeLines="15" w:before="54" w:line="560" w:lineRule="exact"/>
        <w:ind w:firstLine="1261"/>
        <w:rPr>
          <w:szCs w:val="28"/>
        </w:rPr>
      </w:pPr>
      <w:r w:rsidRPr="003A72E3">
        <w:rPr>
          <w:rFonts w:hint="eastAsia"/>
          <w:szCs w:val="28"/>
        </w:rPr>
        <w:t>2.　基金運用收益</w:t>
      </w:r>
    </w:p>
    <w:p w14:paraId="0F0B062B" w14:textId="23070FC4" w:rsidR="008576F8" w:rsidRPr="00F53422" w:rsidRDefault="00152C78" w:rsidP="00EF4360">
      <w:pPr>
        <w:pStyle w:val="3021"/>
        <w:widowControl w:val="0"/>
        <w:spacing w:line="640" w:lineRule="exact"/>
        <w:ind w:firstLineChars="200" w:firstLine="460"/>
        <w:rPr>
          <w:b w:val="0"/>
          <w:spacing w:val="-5"/>
          <w:sz w:val="24"/>
        </w:rPr>
      </w:pPr>
      <w:proofErr w:type="gramStart"/>
      <w:r w:rsidRPr="00B44672">
        <w:rPr>
          <w:b w:val="0"/>
          <w:spacing w:val="-5"/>
          <w:sz w:val="24"/>
        </w:rPr>
        <w:t>11</w:t>
      </w:r>
      <w:r w:rsidR="008B29E8">
        <w:rPr>
          <w:b w:val="0"/>
          <w:spacing w:val="-5"/>
          <w:sz w:val="24"/>
        </w:rPr>
        <w:t>4</w:t>
      </w:r>
      <w:proofErr w:type="gramEnd"/>
      <w:r w:rsidRPr="00F53422">
        <w:rPr>
          <w:b w:val="0"/>
          <w:spacing w:val="-5"/>
          <w:sz w:val="24"/>
        </w:rPr>
        <w:t>年度基金運用</w:t>
      </w:r>
      <w:r w:rsidR="003B0EC9">
        <w:rPr>
          <w:rFonts w:hint="eastAsia"/>
          <w:b w:val="0"/>
          <w:spacing w:val="-5"/>
          <w:sz w:val="24"/>
        </w:rPr>
        <w:t>收</w:t>
      </w:r>
      <w:r w:rsidR="0043674B">
        <w:rPr>
          <w:rFonts w:hint="eastAsia"/>
          <w:b w:val="0"/>
          <w:spacing w:val="-5"/>
          <w:sz w:val="24"/>
        </w:rPr>
        <w:t>益</w:t>
      </w:r>
      <w:r w:rsidR="002E54BE">
        <w:rPr>
          <w:rFonts w:hint="eastAsia"/>
          <w:b w:val="0"/>
          <w:spacing w:val="-5"/>
          <w:sz w:val="24"/>
        </w:rPr>
        <w:t>為</w:t>
      </w:r>
      <w:r w:rsidR="008B29E8">
        <w:rPr>
          <w:rFonts w:hint="eastAsia"/>
          <w:b w:val="0"/>
          <w:spacing w:val="-5"/>
          <w:sz w:val="24"/>
        </w:rPr>
        <w:t>2</w:t>
      </w:r>
      <w:r w:rsidR="0043674B">
        <w:rPr>
          <w:b w:val="0"/>
          <w:spacing w:val="-5"/>
          <w:sz w:val="24"/>
        </w:rPr>
        <w:t>,</w:t>
      </w:r>
      <w:r w:rsidR="00BE053F">
        <w:rPr>
          <w:rFonts w:hint="eastAsia"/>
          <w:b w:val="0"/>
          <w:spacing w:val="-5"/>
          <w:sz w:val="24"/>
        </w:rPr>
        <w:t>0</w:t>
      </w:r>
      <w:r w:rsidR="008B29E8">
        <w:rPr>
          <w:b w:val="0"/>
          <w:spacing w:val="-5"/>
          <w:sz w:val="24"/>
        </w:rPr>
        <w:t>57</w:t>
      </w:r>
      <w:r w:rsidRPr="00F53422">
        <w:rPr>
          <w:b w:val="0"/>
          <w:spacing w:val="-5"/>
          <w:sz w:val="24"/>
        </w:rPr>
        <w:t>億</w:t>
      </w:r>
      <w:r w:rsidR="008B29E8">
        <w:rPr>
          <w:rFonts w:hint="eastAsia"/>
          <w:b w:val="0"/>
          <w:spacing w:val="-5"/>
          <w:sz w:val="24"/>
        </w:rPr>
        <w:t>9</w:t>
      </w:r>
      <w:r w:rsidR="008B29E8">
        <w:rPr>
          <w:b w:val="0"/>
          <w:spacing w:val="-5"/>
          <w:sz w:val="24"/>
        </w:rPr>
        <w:t>64</w:t>
      </w:r>
      <w:r w:rsidRPr="00F53422">
        <w:rPr>
          <w:b w:val="0"/>
          <w:spacing w:val="-5"/>
          <w:sz w:val="24"/>
        </w:rPr>
        <w:t>萬餘元，收益率</w:t>
      </w:r>
      <w:r w:rsidR="00204111">
        <w:rPr>
          <w:b w:val="0"/>
          <w:spacing w:val="-5"/>
          <w:sz w:val="24"/>
        </w:rPr>
        <w:t>22</w:t>
      </w:r>
      <w:r w:rsidR="00DA2E63" w:rsidRPr="00F53422">
        <w:rPr>
          <w:b w:val="0"/>
          <w:spacing w:val="-5"/>
          <w:sz w:val="24"/>
        </w:rPr>
        <w:t>.</w:t>
      </w:r>
      <w:r w:rsidR="00204111">
        <w:rPr>
          <w:b w:val="0"/>
          <w:spacing w:val="-5"/>
          <w:sz w:val="24"/>
        </w:rPr>
        <w:t>5</w:t>
      </w:r>
      <w:r w:rsidR="00BE053F">
        <w:rPr>
          <w:rFonts w:hint="eastAsia"/>
          <w:b w:val="0"/>
          <w:spacing w:val="-5"/>
          <w:sz w:val="24"/>
        </w:rPr>
        <w:t>3</w:t>
      </w:r>
      <w:r w:rsidRPr="00F53422">
        <w:rPr>
          <w:b w:val="0"/>
          <w:spacing w:val="-5"/>
          <w:sz w:val="24"/>
        </w:rPr>
        <w:t>％，其中已實現利益</w:t>
      </w:r>
      <w:r w:rsidR="001634D5">
        <w:rPr>
          <w:b w:val="0"/>
          <w:spacing w:val="-5"/>
          <w:sz w:val="24"/>
        </w:rPr>
        <w:t>643</w:t>
      </w:r>
      <w:r w:rsidRPr="00F53422">
        <w:rPr>
          <w:b w:val="0"/>
          <w:spacing w:val="-5"/>
          <w:sz w:val="24"/>
        </w:rPr>
        <w:t>億</w:t>
      </w:r>
      <w:r w:rsidR="001634D5">
        <w:rPr>
          <w:rFonts w:hint="eastAsia"/>
          <w:b w:val="0"/>
          <w:spacing w:val="-5"/>
          <w:sz w:val="24"/>
        </w:rPr>
        <w:t>4</w:t>
      </w:r>
      <w:r w:rsidR="001634D5">
        <w:rPr>
          <w:b w:val="0"/>
          <w:spacing w:val="-5"/>
          <w:sz w:val="24"/>
        </w:rPr>
        <w:t>03</w:t>
      </w:r>
      <w:r w:rsidRPr="00F53422">
        <w:rPr>
          <w:b w:val="0"/>
          <w:spacing w:val="-5"/>
          <w:sz w:val="24"/>
        </w:rPr>
        <w:t>萬餘元，</w:t>
      </w:r>
      <w:r w:rsidR="00DA2E63" w:rsidRPr="00F53422">
        <w:rPr>
          <w:b w:val="0"/>
          <w:spacing w:val="-5"/>
          <w:sz w:val="24"/>
        </w:rPr>
        <w:t>未實現</w:t>
      </w:r>
      <w:r w:rsidR="0043674B">
        <w:rPr>
          <w:rFonts w:hint="eastAsia"/>
          <w:b w:val="0"/>
          <w:spacing w:val="-5"/>
          <w:sz w:val="24"/>
        </w:rPr>
        <w:t>利益</w:t>
      </w:r>
      <w:r w:rsidR="001634D5">
        <w:rPr>
          <w:rFonts w:hint="eastAsia"/>
          <w:b w:val="0"/>
          <w:spacing w:val="-5"/>
          <w:sz w:val="24"/>
        </w:rPr>
        <w:t>1</w:t>
      </w:r>
      <w:r w:rsidR="001634D5">
        <w:rPr>
          <w:b w:val="0"/>
          <w:spacing w:val="-5"/>
          <w:sz w:val="24"/>
        </w:rPr>
        <w:t>,414</w:t>
      </w:r>
      <w:r w:rsidRPr="00F53422">
        <w:rPr>
          <w:b w:val="0"/>
          <w:spacing w:val="-5"/>
          <w:sz w:val="24"/>
        </w:rPr>
        <w:t>億</w:t>
      </w:r>
      <w:r w:rsidR="005E2567">
        <w:rPr>
          <w:rFonts w:hint="eastAsia"/>
          <w:b w:val="0"/>
          <w:spacing w:val="-5"/>
          <w:sz w:val="24"/>
        </w:rPr>
        <w:t>5</w:t>
      </w:r>
      <w:r w:rsidR="001634D5">
        <w:rPr>
          <w:b w:val="0"/>
          <w:spacing w:val="-5"/>
          <w:sz w:val="24"/>
        </w:rPr>
        <w:t>60</w:t>
      </w:r>
      <w:r w:rsidRPr="00F53422">
        <w:rPr>
          <w:b w:val="0"/>
          <w:spacing w:val="-5"/>
          <w:sz w:val="24"/>
        </w:rPr>
        <w:t>萬餘元。</w:t>
      </w:r>
      <w:r w:rsidRPr="005E2567">
        <w:rPr>
          <w:b w:val="0"/>
          <w:sz w:val="24"/>
        </w:rPr>
        <w:t>截至11</w:t>
      </w:r>
      <w:r w:rsidR="001634D5">
        <w:rPr>
          <w:b w:val="0"/>
          <w:sz w:val="24"/>
        </w:rPr>
        <w:t>4</w:t>
      </w:r>
      <w:r w:rsidRPr="005E2567">
        <w:rPr>
          <w:b w:val="0"/>
          <w:sz w:val="24"/>
        </w:rPr>
        <w:t>年底止，基金累計運用淨利益為</w:t>
      </w:r>
      <w:r w:rsidR="001634D5">
        <w:rPr>
          <w:b w:val="0"/>
          <w:sz w:val="24"/>
        </w:rPr>
        <w:t>1</w:t>
      </w:r>
      <w:r w:rsidR="005D6FD3">
        <w:rPr>
          <w:rFonts w:hint="eastAsia"/>
          <w:b w:val="0"/>
          <w:sz w:val="24"/>
        </w:rPr>
        <w:t>兆</w:t>
      </w:r>
      <w:r w:rsidR="001634D5">
        <w:rPr>
          <w:b w:val="0"/>
          <w:sz w:val="24"/>
        </w:rPr>
        <w:t>550</w:t>
      </w:r>
      <w:r w:rsidRPr="005E2567">
        <w:rPr>
          <w:b w:val="0"/>
          <w:sz w:val="24"/>
        </w:rPr>
        <w:t>億</w:t>
      </w:r>
      <w:r w:rsidR="001634D5">
        <w:rPr>
          <w:rFonts w:hint="eastAsia"/>
          <w:b w:val="0"/>
          <w:sz w:val="24"/>
        </w:rPr>
        <w:t>2</w:t>
      </w:r>
      <w:r w:rsidR="00DA2E63" w:rsidRPr="005E2567">
        <w:rPr>
          <w:b w:val="0"/>
          <w:sz w:val="24"/>
        </w:rPr>
        <w:t>,</w:t>
      </w:r>
      <w:r w:rsidR="00BE053F" w:rsidRPr="005E2567">
        <w:rPr>
          <w:rFonts w:hint="eastAsia"/>
          <w:b w:val="0"/>
          <w:sz w:val="24"/>
        </w:rPr>
        <w:t>1</w:t>
      </w:r>
      <w:r w:rsidR="001634D5">
        <w:rPr>
          <w:b w:val="0"/>
          <w:sz w:val="24"/>
        </w:rPr>
        <w:t>0</w:t>
      </w:r>
      <w:r w:rsidR="00BE053F" w:rsidRPr="005E2567">
        <w:rPr>
          <w:rFonts w:hint="eastAsia"/>
          <w:b w:val="0"/>
          <w:sz w:val="24"/>
        </w:rPr>
        <w:t>4</w:t>
      </w:r>
      <w:r w:rsidRPr="005E2567">
        <w:rPr>
          <w:b w:val="0"/>
          <w:sz w:val="24"/>
        </w:rPr>
        <w:t>萬餘元，高於依法定保證最低收益率計算之保證最低收益數</w:t>
      </w:r>
      <w:r w:rsidR="001634D5">
        <w:rPr>
          <w:rFonts w:hint="eastAsia"/>
          <w:b w:val="0"/>
          <w:sz w:val="24"/>
        </w:rPr>
        <w:t>6</w:t>
      </w:r>
      <w:r w:rsidRPr="005E2567">
        <w:rPr>
          <w:b w:val="0"/>
          <w:sz w:val="24"/>
        </w:rPr>
        <w:t>,</w:t>
      </w:r>
      <w:r w:rsidR="001634D5">
        <w:rPr>
          <w:b w:val="0"/>
          <w:sz w:val="24"/>
        </w:rPr>
        <w:t>543</w:t>
      </w:r>
      <w:r w:rsidRPr="005E2567">
        <w:rPr>
          <w:b w:val="0"/>
          <w:sz w:val="24"/>
        </w:rPr>
        <w:t>億</w:t>
      </w:r>
      <w:r w:rsidR="001634D5">
        <w:rPr>
          <w:rFonts w:hint="eastAsia"/>
          <w:b w:val="0"/>
          <w:sz w:val="24"/>
        </w:rPr>
        <w:t>9</w:t>
      </w:r>
      <w:r w:rsidR="00DA2E63" w:rsidRPr="005E2567">
        <w:rPr>
          <w:b w:val="0"/>
          <w:sz w:val="24"/>
        </w:rPr>
        <w:t>,</w:t>
      </w:r>
      <w:r w:rsidR="001634D5">
        <w:rPr>
          <w:b w:val="0"/>
          <w:sz w:val="24"/>
        </w:rPr>
        <w:t>998</w:t>
      </w:r>
      <w:r w:rsidRPr="005E2567">
        <w:rPr>
          <w:b w:val="0"/>
          <w:sz w:val="24"/>
        </w:rPr>
        <w:t>萬餘元（表2）。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489"/>
        <w:gridCol w:w="1490"/>
        <w:gridCol w:w="1489"/>
        <w:gridCol w:w="1490"/>
        <w:gridCol w:w="1489"/>
        <w:gridCol w:w="1760"/>
      </w:tblGrid>
      <w:tr w:rsidR="00406A23" w:rsidRPr="00F53422" w14:paraId="326BFF44" w14:textId="77777777" w:rsidTr="009F1479">
        <w:trPr>
          <w:trHeight w:val="34"/>
          <w:jc w:val="center"/>
        </w:trPr>
        <w:tc>
          <w:tcPr>
            <w:tcW w:w="1020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4F869E0" w14:textId="77777777" w:rsidR="00E454E3" w:rsidRPr="00716E63" w:rsidRDefault="00E454E3" w:rsidP="00924C65">
            <w:pPr>
              <w:tabs>
                <w:tab w:val="left" w:pos="426"/>
              </w:tabs>
              <w:spacing w:beforeLines="20" w:before="72" w:line="620" w:lineRule="exact"/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 w:rsidRPr="00716E63">
              <w:rPr>
                <w:rFonts w:cs="Times New Roman" w:hint="eastAsia"/>
                <w:b/>
                <w:bCs/>
              </w:rPr>
              <w:t>表2　歷年勞工退休基金（舊制）運用收益情形</w:t>
            </w:r>
          </w:p>
          <w:p w14:paraId="39029071" w14:textId="77777777" w:rsidR="00E454E3" w:rsidRPr="00716E63" w:rsidRDefault="00E454E3" w:rsidP="004D4713">
            <w:pPr>
              <w:pStyle w:val="3-T010110P"/>
              <w:tabs>
                <w:tab w:val="clear" w:pos="4080"/>
                <w:tab w:val="clear" w:pos="4560"/>
              </w:tabs>
              <w:spacing w:beforeLines="0" w:before="0" w:line="220" w:lineRule="exact"/>
              <w:ind w:right="-21"/>
            </w:pPr>
            <w:r w:rsidRPr="00716E63">
              <w:rPr>
                <w:rFonts w:hint="eastAsia"/>
              </w:rPr>
              <w:t>單位：新臺幣千元、％</w:t>
            </w:r>
          </w:p>
        </w:tc>
      </w:tr>
      <w:tr w:rsidR="007F5946" w:rsidRPr="00F53422" w14:paraId="5F39C71A" w14:textId="77777777" w:rsidTr="009F1479">
        <w:trPr>
          <w:trHeight w:val="340"/>
          <w:jc w:val="center"/>
        </w:trPr>
        <w:tc>
          <w:tcPr>
            <w:tcW w:w="993" w:type="dxa"/>
            <w:vAlign w:val="center"/>
          </w:tcPr>
          <w:p w14:paraId="742CA0BA" w14:textId="77777777" w:rsidR="003A16F7" w:rsidRPr="00716E63" w:rsidRDefault="00AB440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433AD5">
              <w:rPr>
                <w:rFonts w:cs="Times New Roman" w:hint="eastAsia"/>
                <w:bCs/>
                <w:spacing w:val="150"/>
                <w:kern w:val="0"/>
                <w:sz w:val="20"/>
                <w:fitText w:val="700" w:id="-1235953920"/>
              </w:rPr>
              <w:t>年</w:t>
            </w:r>
            <w:r w:rsidRPr="00433AD5">
              <w:rPr>
                <w:rFonts w:cs="Times New Roman" w:hint="eastAsia"/>
                <w:bCs/>
                <w:kern w:val="0"/>
                <w:sz w:val="20"/>
                <w:fitText w:val="700" w:id="-1235953920"/>
              </w:rPr>
              <w:t>度</w:t>
            </w:r>
          </w:p>
        </w:tc>
        <w:tc>
          <w:tcPr>
            <w:tcW w:w="1489" w:type="dxa"/>
            <w:vAlign w:val="center"/>
          </w:tcPr>
          <w:p w14:paraId="6F1EF548" w14:textId="77777777" w:rsidR="007F5946" w:rsidRPr="00716E63" w:rsidRDefault="007F594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已實現損益</w:t>
            </w:r>
          </w:p>
        </w:tc>
        <w:tc>
          <w:tcPr>
            <w:tcW w:w="1490" w:type="dxa"/>
            <w:vAlign w:val="center"/>
          </w:tcPr>
          <w:p w14:paraId="11B4B2C9" w14:textId="77777777" w:rsidR="007F5946" w:rsidRPr="00716E63" w:rsidRDefault="007F594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未實現損益</w:t>
            </w:r>
          </w:p>
        </w:tc>
        <w:tc>
          <w:tcPr>
            <w:tcW w:w="1489" w:type="dxa"/>
            <w:vAlign w:val="center"/>
          </w:tcPr>
          <w:p w14:paraId="5C3B8496" w14:textId="77777777" w:rsidR="007F5946" w:rsidRPr="00716E63" w:rsidRDefault="007F594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實際收益數</w:t>
            </w:r>
          </w:p>
        </w:tc>
        <w:tc>
          <w:tcPr>
            <w:tcW w:w="1490" w:type="dxa"/>
            <w:vAlign w:val="center"/>
          </w:tcPr>
          <w:p w14:paraId="725A57D7" w14:textId="77777777" w:rsidR="007F5946" w:rsidRPr="00716E63" w:rsidRDefault="007F594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實際收益率</w:t>
            </w:r>
          </w:p>
        </w:tc>
        <w:tc>
          <w:tcPr>
            <w:tcW w:w="1489" w:type="dxa"/>
            <w:vAlign w:val="center"/>
          </w:tcPr>
          <w:p w14:paraId="0EE8BBC9" w14:textId="77777777" w:rsidR="007F5946" w:rsidRPr="00716E63" w:rsidRDefault="007F594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保證收益數</w:t>
            </w:r>
          </w:p>
        </w:tc>
        <w:tc>
          <w:tcPr>
            <w:tcW w:w="1760" w:type="dxa"/>
            <w:vAlign w:val="center"/>
          </w:tcPr>
          <w:p w14:paraId="1178B80F" w14:textId="77777777" w:rsidR="007F5946" w:rsidRPr="009F1479" w:rsidRDefault="007F594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9F1479">
              <w:rPr>
                <w:rFonts w:cs="Times New Roman" w:hint="eastAsia"/>
                <w:bCs/>
                <w:sz w:val="20"/>
              </w:rPr>
              <w:t>保證最低收益率</w:t>
            </w:r>
          </w:p>
        </w:tc>
      </w:tr>
      <w:tr w:rsidR="007D356B" w:rsidRPr="00F53422" w14:paraId="797E93C8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46981E5D" w14:textId="77777777" w:rsidR="007D356B" w:rsidRPr="00716E63" w:rsidRDefault="007D356B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bottom"/>
          </w:tcPr>
          <w:p w14:paraId="54D1C188" w14:textId="22E7E8F1" w:rsidR="007D356B" w:rsidRPr="00716E63" w:rsidRDefault="001634D5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1634D5">
              <w:rPr>
                <w:b/>
                <w:sz w:val="20"/>
                <w:szCs w:val="20"/>
              </w:rPr>
              <w:t>710,065,374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bottom"/>
          </w:tcPr>
          <w:p w14:paraId="0DFA5FE4" w14:textId="5EE88E04" w:rsidR="007D356B" w:rsidRPr="00716E63" w:rsidRDefault="001634D5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1634D5">
              <w:rPr>
                <w:b/>
                <w:sz w:val="20"/>
                <w:szCs w:val="20"/>
              </w:rPr>
              <w:t>344,955,673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bottom"/>
          </w:tcPr>
          <w:p w14:paraId="593D6D5E" w14:textId="47A2A7B4" w:rsidR="007D356B" w:rsidRPr="00BE053F" w:rsidRDefault="001634D5" w:rsidP="00A91D79">
            <w:pPr>
              <w:spacing w:line="380" w:lineRule="exact"/>
              <w:ind w:firstLineChars="0" w:firstLine="0"/>
              <w:jc w:val="right"/>
              <w:textAlignment w:val="center"/>
              <w:rPr>
                <w:rFonts w:cs="新細明體"/>
                <w:b/>
                <w:bCs/>
                <w:color w:val="auto"/>
                <w:sz w:val="20"/>
                <w:szCs w:val="20"/>
              </w:rPr>
            </w:pPr>
            <w:r w:rsidRPr="001634D5">
              <w:rPr>
                <w:b/>
                <w:bCs/>
                <w:sz w:val="20"/>
                <w:szCs w:val="20"/>
              </w:rPr>
              <w:t>1,055,</w:t>
            </w:r>
            <w:r w:rsidRPr="00A91D79">
              <w:rPr>
                <w:b/>
                <w:sz w:val="20"/>
                <w:szCs w:val="20"/>
              </w:rPr>
              <w:t>021</w:t>
            </w:r>
            <w:r w:rsidRPr="001634D5">
              <w:rPr>
                <w:b/>
                <w:bCs/>
                <w:sz w:val="20"/>
                <w:szCs w:val="20"/>
              </w:rPr>
              <w:t>,048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4998A30" w14:textId="77777777" w:rsidR="007D356B" w:rsidRPr="00716E63" w:rsidRDefault="007D356B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716E63">
              <w:rPr>
                <w:rFonts w:hint="eastAsia"/>
                <w:b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31572184" w14:textId="0427BB18" w:rsidR="007D356B" w:rsidRPr="00716E63" w:rsidRDefault="001634D5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1634D5">
              <w:rPr>
                <w:b/>
                <w:sz w:val="20"/>
                <w:szCs w:val="20"/>
              </w:rPr>
              <w:t>654,399,988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6AD82C4" w14:textId="77777777" w:rsidR="007D356B" w:rsidRPr="00716E63" w:rsidRDefault="007D356B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716E63">
              <w:rPr>
                <w:rFonts w:hint="eastAsia"/>
                <w:b/>
                <w:sz w:val="20"/>
                <w:szCs w:val="20"/>
              </w:rPr>
              <w:t>－</w:t>
            </w:r>
          </w:p>
        </w:tc>
      </w:tr>
      <w:tr w:rsidR="00406A23" w:rsidRPr="00F53422" w14:paraId="706ABC6C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07F86628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76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F73C1CE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195,492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76DEDB4B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E8FB5D2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195,492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A3F1095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5.15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06BEF0E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199,385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7BEDE80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5.25</w:t>
            </w:r>
          </w:p>
        </w:tc>
      </w:tr>
      <w:tr w:rsidR="00406A23" w:rsidRPr="00F53422" w14:paraId="5BED498E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49CB790A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77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DEF4D93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1,045,481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07FCB2F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41A28831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1,045,481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34F898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5.26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D5C0184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1,045,183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DB3205B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5.25</w:t>
            </w:r>
          </w:p>
        </w:tc>
      </w:tr>
      <w:tr w:rsidR="00406A23" w:rsidRPr="00F53422" w14:paraId="37D8AD94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392BA839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>78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AE1722A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1,603,011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5E59ED6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50B289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1,603,011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3821398B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5.60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DA959AB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1,661,703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14E1DC9A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5.80</w:t>
            </w:r>
          </w:p>
        </w:tc>
      </w:tr>
      <w:tr w:rsidR="00406A23" w:rsidRPr="00F53422" w14:paraId="6CF4B743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0E87D1FF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79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0B8FE534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3,308,016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A58ACE5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6ED9F17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3,308,016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4FCFD4A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9.08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88DC1BE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3,435,656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14E8943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9.41</w:t>
            </w:r>
          </w:p>
        </w:tc>
      </w:tr>
      <w:tr w:rsidR="00406A23" w:rsidRPr="00F53422" w14:paraId="62E56FB4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03278326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80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DDEFB62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4,652,868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E5EA963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094E9B8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4,652,868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BD71EDF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10.53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6C8217D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4,230,462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16B96F0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9.55</w:t>
            </w:r>
          </w:p>
        </w:tc>
      </w:tr>
      <w:tr w:rsidR="00406A23" w:rsidRPr="00F53422" w14:paraId="58C7567B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16FB3884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81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3EB3D78D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4,542,827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4610D86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A50843A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4,542,827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DED87E7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8.55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0C8372CD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4,837,593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29D7D9B2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8.47</w:t>
            </w:r>
          </w:p>
        </w:tc>
      </w:tr>
      <w:tr w:rsidR="00406A23" w:rsidRPr="00F53422" w14:paraId="1E8E2A65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724D9E32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>82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6BAEB7D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5,374,909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6BE8CFAF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- 41,055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D744C08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5,333,854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5195B8A1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8.26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7D8DDA3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5,333,853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55BBBEA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7.89</w:t>
            </w:r>
          </w:p>
        </w:tc>
      </w:tr>
      <w:tr w:rsidR="00406A23" w:rsidRPr="00F53422" w14:paraId="79BDB103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4EFD25BB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83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09D43E2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6,129,115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C4223D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41,055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0660124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6,170,171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4469C97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8.1</w:t>
            </w:r>
            <w:r w:rsidRPr="00716E63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3F236E1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6,170,169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5E303066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7.67</w:t>
            </w:r>
          </w:p>
        </w:tc>
      </w:tr>
      <w:tr w:rsidR="00406A23" w:rsidRPr="00F53422" w14:paraId="375FE5F8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7D3CB8DF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>84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D8D3BB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6,907,041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E38F3A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- 151,292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9E870DC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6,755,749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653E994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7.75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D8B7EFB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6,578,803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5B932784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7.33</w:t>
            </w:r>
          </w:p>
        </w:tc>
      </w:tr>
      <w:tr w:rsidR="00406A23" w:rsidRPr="00F53422" w14:paraId="1FFCB712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75062DF6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85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091E3287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7,703,632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668517C4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151,292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AEDB949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7,854,924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CE9DB65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8.22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2927C2C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7,238,150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68B26C96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6.91</w:t>
            </w:r>
          </w:p>
        </w:tc>
      </w:tr>
      <w:tr w:rsidR="00406A23" w:rsidRPr="00F53422" w14:paraId="58732EBA" w14:textId="77777777" w:rsidTr="009F1479">
        <w:trPr>
          <w:trHeight w:val="127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D07FBB1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86 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F7A15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9,050,761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B6E17" w14:textId="77777777" w:rsidR="00E454E3" w:rsidRPr="00716E63" w:rsidRDefault="00750652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B48F0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9,050,761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9FE32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8.2</w:t>
            </w:r>
            <w:r w:rsidRPr="00716E63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9AA4B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7,972,418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6C8D3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6.24</w:t>
            </w:r>
          </w:p>
        </w:tc>
      </w:tr>
      <w:tr w:rsidR="00406A23" w:rsidRPr="00F53422" w14:paraId="549D1167" w14:textId="77777777" w:rsidTr="009F1479">
        <w:trPr>
          <w:trHeight w:val="261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5D47ADF" w14:textId="77777777" w:rsidR="00E454E3" w:rsidRPr="00716E63" w:rsidRDefault="00E454E3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87 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AAD07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10,484,041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CD497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- 943,392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45FAD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9,540,648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739E1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7.48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431E5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8,778,298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B1122" w14:textId="77777777" w:rsidR="00E454E3" w:rsidRPr="00716E63" w:rsidRDefault="00E454E3" w:rsidP="00EF4360">
            <w:pPr>
              <w:spacing w:line="38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6.27</w:t>
            </w:r>
          </w:p>
        </w:tc>
      </w:tr>
    </w:tbl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1498"/>
        <w:gridCol w:w="1498"/>
        <w:gridCol w:w="1498"/>
        <w:gridCol w:w="1469"/>
        <w:gridCol w:w="1512"/>
        <w:gridCol w:w="1745"/>
      </w:tblGrid>
      <w:tr w:rsidR="00C11BC6" w14:paraId="01BFD9D5" w14:textId="77777777" w:rsidTr="009F1479">
        <w:tc>
          <w:tcPr>
            <w:tcW w:w="10200" w:type="dxa"/>
            <w:gridSpan w:val="7"/>
            <w:vAlign w:val="center"/>
          </w:tcPr>
          <w:p w14:paraId="5FDECF34" w14:textId="77777777" w:rsidR="00C11BC6" w:rsidRPr="00701650" w:rsidRDefault="009F1479" w:rsidP="00EF4360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rPr>
                <w:rFonts w:cs="Times New Roman"/>
                <w:b/>
                <w:bCs/>
                <w:sz w:val="24"/>
              </w:rPr>
            </w:pPr>
            <w:r>
              <w:lastRenderedPageBreak/>
              <w:br w:type="column"/>
            </w:r>
            <w:r>
              <w:br w:type="column"/>
            </w:r>
            <w:r w:rsidR="00C11BC6" w:rsidRPr="00C11BC6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表2　歷年勞工退休基金（舊制）運用收益情形</w:t>
            </w:r>
            <w:r w:rsidR="008D6052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（</w:t>
            </w:r>
            <w:r w:rsidR="00C11BC6" w:rsidRPr="00C11BC6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續</w:t>
            </w:r>
            <w:r w:rsidR="008D6052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）</w:t>
            </w:r>
          </w:p>
        </w:tc>
      </w:tr>
      <w:tr w:rsidR="00C11BC6" w14:paraId="02F292A5" w14:textId="77777777" w:rsidTr="009F1479">
        <w:tc>
          <w:tcPr>
            <w:tcW w:w="10200" w:type="dxa"/>
            <w:gridSpan w:val="7"/>
            <w:tcBorders>
              <w:bottom w:val="single" w:sz="4" w:space="0" w:color="auto"/>
            </w:tcBorders>
            <w:vAlign w:val="center"/>
          </w:tcPr>
          <w:p w14:paraId="38146EFC" w14:textId="77777777" w:rsidR="00C11BC6" w:rsidRPr="00701650" w:rsidRDefault="00C11BC6" w:rsidP="00EF4360">
            <w:pPr>
              <w:tabs>
                <w:tab w:val="left" w:pos="426"/>
              </w:tabs>
              <w:spacing w:line="340" w:lineRule="exact"/>
              <w:ind w:leftChars="-10" w:left="-24" w:rightChars="-45" w:right="-108" w:firstLineChars="0" w:firstLine="0"/>
              <w:jc w:val="right"/>
              <w:rPr>
                <w:rFonts w:cs="Times New Roman"/>
                <w:bCs/>
                <w:spacing w:val="-16"/>
              </w:rPr>
            </w:pPr>
            <w:r w:rsidRPr="00701650">
              <w:rPr>
                <w:rFonts w:hint="eastAsia"/>
              </w:rPr>
              <w:t>單位：新臺幣千元、％</w:t>
            </w:r>
          </w:p>
        </w:tc>
      </w:tr>
      <w:tr w:rsidR="00C11BC6" w14:paraId="122D9F62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6EF" w14:textId="77777777" w:rsidR="00C11BC6" w:rsidRPr="00716E63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77349">
              <w:rPr>
                <w:rFonts w:cs="Times New Roman" w:hint="eastAsia"/>
                <w:bCs/>
                <w:spacing w:val="150"/>
                <w:fitText w:val="700" w:id="-970309120"/>
              </w:rPr>
              <w:t>年</w:t>
            </w:r>
            <w:r w:rsidRPr="00777349">
              <w:rPr>
                <w:rFonts w:cs="Times New Roman" w:hint="eastAsia"/>
                <w:bCs/>
                <w:fitText w:val="700" w:id="-970309120"/>
              </w:rPr>
              <w:t>度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1FF" w14:textId="77777777" w:rsidR="00C11BC6" w:rsidRPr="00716E63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已實現損益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65F2" w14:textId="77777777" w:rsidR="00C11BC6" w:rsidRPr="00716E63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未實現損益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B461" w14:textId="77777777" w:rsidR="00C11BC6" w:rsidRPr="00716E63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實際收益數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C14E" w14:textId="77777777" w:rsidR="00C11BC6" w:rsidRPr="00716E63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實際收益率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C5E4" w14:textId="77777777" w:rsidR="00C11BC6" w:rsidRPr="00716E63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保證收益數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C600" w14:textId="77777777" w:rsidR="00C11BC6" w:rsidRPr="009F1479" w:rsidRDefault="00C11BC6" w:rsidP="00EF4360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9F1479">
              <w:rPr>
                <w:rFonts w:cs="Times New Roman" w:hint="eastAsia"/>
                <w:bCs/>
              </w:rPr>
              <w:t>保證最低收益率</w:t>
            </w:r>
          </w:p>
        </w:tc>
      </w:tr>
      <w:tr w:rsidR="0035047D" w14:paraId="52ECAC7B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1A9C" w14:textId="557577FD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88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1D2BA" w14:textId="16890D10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10,418,620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6DED61" w14:textId="22C6E4B9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943,392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88AD6" w14:textId="434152BE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11,362,013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32375" w14:textId="3C100C14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7.32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4391D" w14:textId="4EAC38ED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10,252,843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FDFE3" w14:textId="4010B7E3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5.87</w:t>
            </w:r>
          </w:p>
        </w:tc>
      </w:tr>
      <w:tr w:rsidR="0035047D" w14:paraId="2CBE091B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5573" w14:textId="02533472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leftChars="-51" w:left="-122" w:rightChars="-45" w:right="-108"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E10647">
              <w:rPr>
                <w:rFonts w:cs="Times New Roman" w:hint="eastAsia"/>
                <w:bCs/>
              </w:rPr>
              <w:t>88下及89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5FC29" w14:textId="4D0FA818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26,362,390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79381" w14:textId="6CB080C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- 24,745,701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270D6" w14:textId="4A493DE4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1,616,689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FABB1" w14:textId="76D8275F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0.55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A7900" w14:textId="5D6B55A8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15,036,911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0A45B" w14:textId="79C1E8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5.11</w:t>
            </w:r>
          </w:p>
        </w:tc>
      </w:tr>
      <w:tr w:rsidR="0035047D" w14:paraId="33F9854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1217" w14:textId="25A565BC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E10647">
              <w:rPr>
                <w:rFonts w:cs="Times New Roman" w:hint="eastAsia"/>
                <w:bCs/>
              </w:rPr>
              <w:t>90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FC422" w14:textId="553CABD2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8,841,137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644D01" w14:textId="13987EEB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- 1,396,932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AF490" w14:textId="5C49B8DD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7,444,205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4D995" w14:textId="1345D8AB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3.13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BF57B" w14:textId="7995DE8D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9,609,027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54D0C" w14:textId="0587BD8A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A07EBF">
              <w:t>4.03</w:t>
            </w:r>
          </w:p>
        </w:tc>
      </w:tr>
      <w:tr w:rsidR="0035047D" w14:paraId="6C9CA2E5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F103" w14:textId="40315D5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7D356" w14:textId="40D6B729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5,453,450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5C84" w14:textId="083D7099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- 3,104,097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0F85D" w14:textId="381542BF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2,349,352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4DB67" w14:textId="22AE76D3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0.9</w:t>
            </w:r>
            <w:r w:rsidRPr="00716E63">
              <w:rPr>
                <w:rFonts w:hint="eastAsia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1F387" w14:textId="1A11438A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5,954,765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87E93" w14:textId="2358B22B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2.26</w:t>
            </w:r>
          </w:p>
        </w:tc>
      </w:tr>
      <w:tr w:rsidR="0035047D" w14:paraId="24D9E775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A2E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92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706C3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4,951,433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3B32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11,107,609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2D863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16,059,043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3912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5.41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653BF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4,209,107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A9B0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1.41</w:t>
            </w:r>
          </w:p>
        </w:tc>
      </w:tr>
      <w:tr w:rsidR="0035047D" w14:paraId="2BFD7951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48C5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93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1A28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7,042,282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503A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392,102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961F4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7,434,384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F8A0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2.21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F3E2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3,978,085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14C6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1.18</w:t>
            </w:r>
          </w:p>
        </w:tc>
      </w:tr>
      <w:tr w:rsidR="0035047D" w14:paraId="1513373A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E71A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94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59FA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- 3,962,322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A568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15,140,294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768B7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11,177,972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91A3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3.</w:t>
            </w:r>
            <w:r w:rsidRPr="00716E63">
              <w:rPr>
                <w:rFonts w:hint="eastAsia"/>
              </w:rPr>
              <w:t>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03D0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8,217,204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2D99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1.44</w:t>
            </w:r>
          </w:p>
        </w:tc>
      </w:tr>
      <w:tr w:rsidR="0035047D" w14:paraId="75FCCECF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61B9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95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3ABC7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10,514,206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1EC9F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9,716,555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FF8F37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20,230,762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609B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5.08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ECDE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10,184,986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DE16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1.8</w:t>
            </w:r>
            <w:r w:rsidRPr="00716E63">
              <w:rPr>
                <w:rFonts w:hint="eastAsia"/>
              </w:rPr>
              <w:t>0</w:t>
            </w:r>
          </w:p>
        </w:tc>
      </w:tr>
      <w:tr w:rsidR="0035047D" w14:paraId="230DBC20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C359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96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119C0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20,542,074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5D4A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906,711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C1F41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21,448,785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7BB8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5.04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13B3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14,707,951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9E11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2.08</w:t>
            </w:r>
          </w:p>
        </w:tc>
      </w:tr>
      <w:tr w:rsidR="0035047D" w14:paraId="4DA1D660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E014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/>
                <w:bCs/>
              </w:rPr>
              <w:t>97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F51E7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- 879,117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607A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- 41,948,173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13BF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- 42,827,290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6041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- 9.37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8ABC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10,437,047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2793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2.28</w:t>
            </w:r>
          </w:p>
        </w:tc>
      </w:tr>
      <w:tr w:rsidR="0035047D" w14:paraId="064DB0CF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0A13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98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55A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12,670,338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F4D2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51,090,338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F52B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63,760,676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615B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13.4</w:t>
            </w:r>
            <w:r w:rsidRPr="00716E63">
              <w:rPr>
                <w:rFonts w:hint="eastAsia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D083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7,780,694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213C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0.66</w:t>
            </w:r>
          </w:p>
        </w:tc>
      </w:tr>
      <w:tr w:rsidR="0035047D" w14:paraId="15E4B7A8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9DCF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6F94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13,839,057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B5BBA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- 3,012,906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C217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10,826,150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C0C5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2.11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193EF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5,066,918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95121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0.67</w:t>
            </w:r>
          </w:p>
        </w:tc>
      </w:tr>
      <w:tr w:rsidR="0035047D" w14:paraId="433BF5D1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8B3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B452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3,208,227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82CB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- 22,305,782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7CFD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- 19,097,555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CDB1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- 3.53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D205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4,804,474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DE160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0.89</w:t>
            </w:r>
          </w:p>
        </w:tc>
      </w:tr>
      <w:tr w:rsidR="0035047D" w14:paraId="209BCDF0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39E0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363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10,241,464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4C9B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15,029,434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AEEC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25,270,899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75A2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4.5</w:t>
            </w:r>
            <w:r w:rsidRPr="00716E63">
              <w:rPr>
                <w:rFonts w:hint="eastAsia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B634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7,197,253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CD9C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0.97</w:t>
            </w:r>
          </w:p>
        </w:tc>
      </w:tr>
      <w:tr w:rsidR="0035047D" w14:paraId="3391C195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278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F0480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20,495,872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C711A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17,213,457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BBAA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37,709,330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55C9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6.58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DA2E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13,567,402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EA161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0.97</w:t>
            </w:r>
          </w:p>
        </w:tc>
      </w:tr>
      <w:tr w:rsidR="0035047D" w14:paraId="19E8BF2D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592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5E714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25,778,180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EB99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15,987,786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3A39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41,765,966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78C61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7.19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14BB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15,699,958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37E1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0.97</w:t>
            </w:r>
          </w:p>
        </w:tc>
      </w:tr>
      <w:tr w:rsidR="0035047D" w14:paraId="41DB87F8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922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E714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19,514,987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C85E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- 22,982,810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A22A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- 3,467,822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0F10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- 0.58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BA3F0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5,615,796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CF47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0.95</w:t>
            </w:r>
          </w:p>
        </w:tc>
      </w:tr>
      <w:tr w:rsidR="0035047D" w14:paraId="2684F003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FE9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B16D0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15,646,499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71A1A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13,854,788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150E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29,501,288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9989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4.17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0B20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7,419,175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CB6F9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0.71</w:t>
            </w:r>
          </w:p>
        </w:tc>
      </w:tr>
      <w:tr w:rsidR="0035047D" w14:paraId="5C3370C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7C1B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DE98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45,121,547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5CCF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15,044,033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42A0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60,165,581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CCDF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7.74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5855F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31,436,279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A59CA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0.64</w:t>
            </w:r>
          </w:p>
        </w:tc>
      </w:tr>
      <w:tr w:rsidR="0035047D" w14:paraId="42998971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4654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8DBA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39,887,476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3F9F6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- 57,508,808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D4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- 17,621,332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6641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- 2.15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A2AB5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37,448,714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53AB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0.64</w:t>
            </w:r>
          </w:p>
        </w:tc>
      </w:tr>
      <w:tr w:rsidR="0035047D" w14:paraId="6DF0E46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9888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A632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37,640,505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A055D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76,735,330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C9DDA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114,375,836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0583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13.47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5DDC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35,563,208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AC4E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0.64</w:t>
            </w:r>
          </w:p>
        </w:tc>
      </w:tr>
      <w:tr w:rsidR="0035047D" w14:paraId="4D8647A3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2161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857AF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  <w:rPr>
                <w:rFonts w:cs="新細明體"/>
              </w:rPr>
            </w:pPr>
            <w:r w:rsidRPr="00716E63">
              <w:rPr>
                <w:rFonts w:hint="eastAsia"/>
              </w:rPr>
              <w:t>35,447,801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8BF6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  <w:rPr>
                <w:rFonts w:cs="新細明體"/>
              </w:rPr>
            </w:pPr>
            <w:r w:rsidRPr="00716E63">
              <w:rPr>
                <w:rFonts w:hint="eastAsia"/>
              </w:rPr>
              <w:t>36,760,145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6CF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  <w:rPr>
                <w:rFonts w:cs="新細明體"/>
              </w:rPr>
            </w:pPr>
            <w:r w:rsidRPr="00716E63">
              <w:rPr>
                <w:rFonts w:hint="eastAsia"/>
              </w:rPr>
              <w:t>72,207,947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5650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8.50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1657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15</w:t>
            </w:r>
            <w:r w:rsidRPr="00716E63">
              <w:t>,</w:t>
            </w:r>
            <w:r w:rsidRPr="00716E63">
              <w:rPr>
                <w:rFonts w:hint="eastAsia"/>
              </w:rPr>
              <w:t>546,642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EF267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0.52</w:t>
            </w:r>
          </w:p>
        </w:tc>
      </w:tr>
      <w:tr w:rsidR="0035047D" w14:paraId="1D56D9F2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979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907F4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80,571,075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3030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11,575,185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889F3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92,146,260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0F7A9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11.22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9D3B4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67,658,561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B7AE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0.48</w:t>
            </w:r>
          </w:p>
        </w:tc>
      </w:tr>
      <w:tr w:rsidR="0035047D" w14:paraId="4CAF3BC3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CD37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111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148894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17,406,471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C8682F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- 88,280,400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1CBC8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- 70,873,929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3A96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-</w:t>
            </w:r>
            <w:r w:rsidRPr="00716E63">
              <w:t xml:space="preserve"> 8.30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67D8E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</w:t>
            </w:r>
            <w:r w:rsidRPr="00716E63">
              <w:t>4,739,281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B7FB6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0</w:t>
            </w:r>
            <w:r w:rsidRPr="00716E63">
              <w:t>.70</w:t>
            </w:r>
          </w:p>
        </w:tc>
      </w:tr>
      <w:tr w:rsidR="0035047D" w14:paraId="207FAEE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8F16" w14:textId="77777777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24ABC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39</w:t>
            </w:r>
            <w:r w:rsidRPr="00716E63">
              <w:t>,</w:t>
            </w:r>
            <w:r w:rsidRPr="00716E63">
              <w:rPr>
                <w:rFonts w:hint="eastAsia"/>
              </w:rPr>
              <w:t>884</w:t>
            </w:r>
            <w:r w:rsidRPr="00716E63">
              <w:t>,</w:t>
            </w:r>
            <w:r w:rsidRPr="00716E63">
              <w:rPr>
                <w:rFonts w:hint="eastAsia"/>
              </w:rPr>
              <w:t>138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9DEFF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8</w:t>
            </w:r>
            <w:r w:rsidRPr="00716E63">
              <w:t>5,931,863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CA82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t>1</w:t>
            </w:r>
            <w:r w:rsidRPr="00716E63">
              <w:rPr>
                <w:rFonts w:hint="eastAsia"/>
              </w:rPr>
              <w:t>2</w:t>
            </w:r>
            <w:r w:rsidRPr="00716E63">
              <w:t>5,816,002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C30B2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</w:t>
            </w:r>
            <w:r w:rsidRPr="00716E63">
              <w:t>4.83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4E38B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8</w:t>
            </w:r>
            <w:r w:rsidRPr="00716E63">
              <w:t>5,063,034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3A4541" w14:textId="77777777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</w:t>
            </w:r>
            <w:r w:rsidRPr="00716E63">
              <w:t>.12</w:t>
            </w:r>
          </w:p>
        </w:tc>
      </w:tr>
      <w:tr w:rsidR="0035047D" w14:paraId="6F20019D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AB43" w14:textId="46BA0E85" w:rsidR="0035047D" w:rsidRPr="00716E63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113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071BAD" w14:textId="2612234F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373F47">
              <w:t>78,126,339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DC318" w14:textId="4C278EFB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3F4DF5">
              <w:t>92</w:t>
            </w:r>
            <w:r>
              <w:rPr>
                <w:rFonts w:hint="eastAsia"/>
              </w:rPr>
              <w:t>,350</w:t>
            </w:r>
            <w:r>
              <w:t>,</w:t>
            </w:r>
            <w:r w:rsidRPr="003F4DF5">
              <w:t>0</w:t>
            </w:r>
            <w:r>
              <w:rPr>
                <w:rFonts w:hint="eastAsia"/>
              </w:rPr>
              <w:t>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4450" w14:textId="62F025C5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3F4DF5">
              <w:t>170,476,379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338DAD" w14:textId="4E82893F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3F4DF5">
              <w:t>19.36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EECCF" w14:textId="700D3548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3F4DF5">
              <w:t>76,061,503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F7533" w14:textId="02EDF875" w:rsidR="0035047D" w:rsidRPr="00716E63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3F4DF5">
              <w:t>1.24</w:t>
            </w:r>
          </w:p>
        </w:tc>
      </w:tr>
      <w:tr w:rsidR="0035047D" w14:paraId="080EEA4E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148F" w14:textId="1B206F0C" w:rsidR="0035047D" w:rsidRDefault="0035047D" w:rsidP="0035047D">
            <w:pPr>
              <w:tabs>
                <w:tab w:val="left" w:pos="426"/>
              </w:tabs>
              <w:spacing w:line="38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1</w:t>
            </w:r>
            <w:r>
              <w:t>14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BB048" w14:textId="606213E5" w:rsidR="0035047D" w:rsidRPr="00373F47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1634D5">
              <w:t>64,304,033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A67738" w14:textId="4FFC04CA" w:rsidR="0035047D" w:rsidRPr="003F4DF5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1634D5">
              <w:t>141,405,609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8A0F7" w14:textId="1250AC8D" w:rsidR="0035047D" w:rsidRPr="003F4DF5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1634D5">
              <w:t>205,709,642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42D39" w14:textId="7D5A5F41" w:rsidR="0035047D" w:rsidRPr="003F4DF5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1634D5">
              <w:t>22.53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7C989" w14:textId="1B54C9F5" w:rsidR="0035047D" w:rsidRPr="003F4DF5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1634D5">
              <w:t>73,661,478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B60D8" w14:textId="0FC692D7" w:rsidR="0035047D" w:rsidRPr="003F4DF5" w:rsidRDefault="0035047D" w:rsidP="0035047D">
            <w:pPr>
              <w:spacing w:line="380" w:lineRule="exact"/>
              <w:ind w:firstLineChars="0" w:firstLine="0"/>
              <w:jc w:val="right"/>
              <w:textAlignment w:val="center"/>
            </w:pPr>
            <w:r w:rsidRPr="001634D5">
              <w:t>1.27</w:t>
            </w:r>
          </w:p>
        </w:tc>
      </w:tr>
    </w:tbl>
    <w:p w14:paraId="5D6570B0" w14:textId="77777777" w:rsidR="007D356B" w:rsidRPr="00F53422" w:rsidRDefault="001E122B" w:rsidP="00EF4360">
      <w:pPr>
        <w:pStyle w:val="3-T03019P"/>
        <w:spacing w:line="280" w:lineRule="exact"/>
        <w:ind w:leftChars="-9" w:left="617" w:hangingChars="355" w:hanging="639"/>
      </w:pPr>
      <w:proofErr w:type="gramStart"/>
      <w:r w:rsidRPr="00F53422">
        <w:rPr>
          <w:rFonts w:hint="eastAsia"/>
        </w:rPr>
        <w:t>註</w:t>
      </w:r>
      <w:proofErr w:type="gramEnd"/>
      <w:r w:rsidRPr="00F53422">
        <w:rPr>
          <w:rFonts w:hint="eastAsia"/>
        </w:rPr>
        <w:t>：</w:t>
      </w:r>
      <w:r w:rsidR="007D356B" w:rsidRPr="00F53422">
        <w:t>1.勞工退休基金（舊制）於75年11月1日成立。</w:t>
      </w:r>
    </w:p>
    <w:p w14:paraId="17A1068D" w14:textId="08977806" w:rsidR="007D356B" w:rsidRPr="00F53422" w:rsidRDefault="007D356B" w:rsidP="00EF4360">
      <w:pPr>
        <w:pStyle w:val="3-T03019P"/>
        <w:spacing w:line="280" w:lineRule="exact"/>
        <w:ind w:leftChars="140" w:left="518" w:hangingChars="101" w:hanging="182"/>
      </w:pPr>
      <w:r w:rsidRPr="00F53422">
        <w:t>2.以1</w:t>
      </w:r>
      <w:r w:rsidR="004B280B" w:rsidRPr="00F53422">
        <w:t>1</w:t>
      </w:r>
      <w:r w:rsidR="002F19DD">
        <w:t>4</w:t>
      </w:r>
      <w:r w:rsidRPr="00F53422">
        <w:t>年12月31日為基準計算之3年、5年及10年平均收益率（期間累計淨損益/期間平均餘額）分別為</w:t>
      </w:r>
      <w:r w:rsidR="002F19DD">
        <w:rPr>
          <w:rFonts w:hint="eastAsia"/>
        </w:rPr>
        <w:t>19</w:t>
      </w:r>
      <w:r w:rsidR="004D0B17" w:rsidRPr="00F53422">
        <w:t>.</w:t>
      </w:r>
      <w:r w:rsidR="002F19DD">
        <w:rPr>
          <w:rFonts w:hint="eastAsia"/>
        </w:rPr>
        <w:t>00</w:t>
      </w:r>
      <w:r w:rsidRPr="00F53422">
        <w:t>％、</w:t>
      </w:r>
      <w:r w:rsidR="002F19DD">
        <w:rPr>
          <w:rFonts w:hint="eastAsia"/>
        </w:rPr>
        <w:t>12</w:t>
      </w:r>
      <w:r w:rsidR="004D0B17" w:rsidRPr="00F53422">
        <w:t>.</w:t>
      </w:r>
      <w:r w:rsidR="007174DC">
        <w:t>1</w:t>
      </w:r>
      <w:r w:rsidR="002F19DD">
        <w:rPr>
          <w:rFonts w:hint="eastAsia"/>
        </w:rPr>
        <w:t>2</w:t>
      </w:r>
      <w:r w:rsidRPr="00F53422">
        <w:t>％及</w:t>
      </w:r>
      <w:r w:rsidR="002F19DD">
        <w:rPr>
          <w:rFonts w:hint="eastAsia"/>
        </w:rPr>
        <w:t>9</w:t>
      </w:r>
      <w:r w:rsidR="004D0B17" w:rsidRPr="00F53422">
        <w:t>.</w:t>
      </w:r>
      <w:r w:rsidR="002F19DD">
        <w:rPr>
          <w:rFonts w:hint="eastAsia"/>
        </w:rPr>
        <w:t>40</w:t>
      </w:r>
      <w:r w:rsidRPr="00F53422">
        <w:t>％。</w:t>
      </w:r>
    </w:p>
    <w:p w14:paraId="1785174E" w14:textId="77777777" w:rsidR="007D356B" w:rsidRPr="00F53422" w:rsidRDefault="007D356B" w:rsidP="00EF4360">
      <w:pPr>
        <w:pStyle w:val="3-T03019P"/>
        <w:spacing w:line="280" w:lineRule="exact"/>
        <w:ind w:leftChars="140" w:left="532" w:hangingChars="109" w:hanging="196"/>
      </w:pPr>
      <w:r w:rsidRPr="00F53422">
        <w:t>3.依勞動基準法第56條第4項規定，基金運用之最低收益不得低於當地銀行2年定期存款利率（即保證最低收益率）之收益；如有虧損，由國庫補足之。</w:t>
      </w:r>
    </w:p>
    <w:p w14:paraId="67DBDB22" w14:textId="77777777" w:rsidR="00A53DAD" w:rsidRDefault="007D356B" w:rsidP="00EF4360">
      <w:pPr>
        <w:pStyle w:val="3-T03019P"/>
        <w:spacing w:line="280" w:lineRule="exact"/>
        <w:ind w:leftChars="140" w:left="559" w:hangingChars="124" w:hanging="223"/>
      </w:pPr>
      <w:r w:rsidRPr="00F53422">
        <w:t>4.資料來源：整理自</w:t>
      </w:r>
      <w:r w:rsidR="003410D6">
        <w:rPr>
          <w:rFonts w:hint="eastAsia"/>
        </w:rPr>
        <w:t>勞動部</w:t>
      </w:r>
      <w:r w:rsidRPr="00F53422">
        <w:t>勞動基金運用局提供資料。</w:t>
      </w:r>
    </w:p>
    <w:p w14:paraId="6EA8E261" w14:textId="5D176FD3" w:rsidR="00A53DAD" w:rsidRDefault="00A53DAD" w:rsidP="00AA55CF">
      <w:pPr>
        <w:pStyle w:val="3012"/>
        <w:spacing w:line="640" w:lineRule="exact"/>
        <w:ind w:firstLine="480"/>
      </w:pPr>
      <w:r w:rsidRPr="00F01BA1">
        <w:rPr>
          <w:rFonts w:hint="eastAsia"/>
        </w:rPr>
        <w:t>茲將該基金</w:t>
      </w:r>
      <w:proofErr w:type="gramStart"/>
      <w:r w:rsidR="0075249B">
        <w:rPr>
          <w:rFonts w:hint="eastAsia"/>
        </w:rPr>
        <w:t>11</w:t>
      </w:r>
      <w:r w:rsidR="008C12C6">
        <w:t>4</w:t>
      </w:r>
      <w:proofErr w:type="gramEnd"/>
      <w:r w:rsidRPr="00F01BA1">
        <w:rPr>
          <w:rFonts w:hint="eastAsia"/>
        </w:rPr>
        <w:t>年度收支餘</w:t>
      </w:r>
      <w:proofErr w:type="gramStart"/>
      <w:r w:rsidRPr="00F01BA1">
        <w:rPr>
          <w:rFonts w:hint="eastAsia"/>
        </w:rPr>
        <w:t>絀</w:t>
      </w:r>
      <w:proofErr w:type="gramEnd"/>
      <w:r w:rsidRPr="00F01BA1">
        <w:rPr>
          <w:rFonts w:hint="eastAsia"/>
        </w:rPr>
        <w:t>及資產負債情形，分別列表如次：</w:t>
      </w:r>
    </w:p>
    <w:p w14:paraId="6001A7DC" w14:textId="77777777" w:rsidR="00DC5502" w:rsidRPr="00C405F1" w:rsidRDefault="00DC5502" w:rsidP="00FB5429">
      <w:pPr>
        <w:pStyle w:val="3T010116P"/>
        <w:spacing w:afterLines="0" w:after="0" w:line="460" w:lineRule="exact"/>
        <w:rPr>
          <w:spacing w:val="0"/>
        </w:rPr>
      </w:pPr>
      <w:r w:rsidRPr="00C405F1">
        <w:rPr>
          <w:rFonts w:hint="eastAsia"/>
        </w:rPr>
        <w:lastRenderedPageBreak/>
        <w:t xml:space="preserve">　</w:t>
      </w:r>
      <w:r w:rsidRPr="00C405F1">
        <w:rPr>
          <w:rFonts w:hint="eastAsia"/>
          <w:spacing w:val="0"/>
        </w:rPr>
        <w:t>勞工退休基金（舊制）收支餘</w:t>
      </w:r>
      <w:proofErr w:type="gramStart"/>
      <w:r w:rsidRPr="00C405F1">
        <w:rPr>
          <w:rFonts w:hint="eastAsia"/>
          <w:spacing w:val="0"/>
        </w:rPr>
        <w:t>絀</w:t>
      </w:r>
      <w:proofErr w:type="gramEnd"/>
      <w:r w:rsidRPr="00C405F1">
        <w:rPr>
          <w:rFonts w:hint="eastAsia"/>
          <w:spacing w:val="0"/>
        </w:rPr>
        <w:t>表</w:t>
      </w:r>
      <w:r w:rsidR="00BD3356" w:rsidRPr="00C405F1">
        <w:rPr>
          <w:rFonts w:hint="eastAsia"/>
        </w:rPr>
        <w:t xml:space="preserve">　</w:t>
      </w:r>
    </w:p>
    <w:p w14:paraId="3A91903E" w14:textId="00D61122" w:rsidR="00DC5502" w:rsidRDefault="00DC5502" w:rsidP="009F1479">
      <w:pPr>
        <w:pStyle w:val="3T0201"/>
        <w:tabs>
          <w:tab w:val="clear" w:pos="4080"/>
          <w:tab w:val="clear" w:pos="4560"/>
          <w:tab w:val="left" w:pos="3822"/>
          <w:tab w:val="left" w:pos="4046"/>
        </w:tabs>
        <w:spacing w:line="460" w:lineRule="exact"/>
        <w:ind w:leftChars="-338" w:left="-811" w:rightChars="5" w:right="12"/>
        <w:rPr>
          <w:spacing w:val="-20"/>
        </w:rPr>
      </w:pPr>
      <w:r w:rsidRPr="00C405F1">
        <w:rPr>
          <w:rFonts w:hint="eastAsia"/>
        </w:rPr>
        <w:t>中華民國</w:t>
      </w:r>
      <w:proofErr w:type="gramStart"/>
      <w:r w:rsidRPr="00C405F1">
        <w:rPr>
          <w:rFonts w:hint="eastAsia"/>
        </w:rPr>
        <w:t>1</w:t>
      </w:r>
      <w:r w:rsidR="003258FA" w:rsidRPr="00C405F1">
        <w:rPr>
          <w:rFonts w:hint="eastAsia"/>
        </w:rPr>
        <w:t>1</w:t>
      </w:r>
      <w:r w:rsidR="008C12C6">
        <w:t>4</w:t>
      </w:r>
      <w:proofErr w:type="gramEnd"/>
      <w:r w:rsidRPr="00C405F1">
        <w:rPr>
          <w:rFonts w:hint="eastAsia"/>
        </w:rPr>
        <w:t>年</w:t>
      </w:r>
      <w:r w:rsidR="00422EDA" w:rsidRPr="00C405F1">
        <w:rPr>
          <w:rFonts w:hint="eastAsia"/>
        </w:rPr>
        <w:t>度</w:t>
      </w:r>
      <w:r w:rsidR="009F1479">
        <w:tab/>
      </w:r>
      <w:r w:rsidRPr="00C405F1">
        <w:rPr>
          <w:rFonts w:hint="eastAsia"/>
          <w:spacing w:val="-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1891"/>
        <w:gridCol w:w="974"/>
        <w:gridCol w:w="1824"/>
        <w:gridCol w:w="974"/>
        <w:gridCol w:w="1803"/>
        <w:gridCol w:w="896"/>
      </w:tblGrid>
      <w:tr w:rsidR="00406A23" w:rsidRPr="00C405F1" w14:paraId="53151FB9" w14:textId="77777777" w:rsidTr="00A03867">
        <w:trPr>
          <w:trHeight w:val="567"/>
        </w:trPr>
        <w:tc>
          <w:tcPr>
            <w:tcW w:w="187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74E2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科目</w:t>
            </w:r>
          </w:p>
        </w:tc>
        <w:tc>
          <w:tcPr>
            <w:tcW w:w="28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048E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預算數</w:t>
            </w:r>
          </w:p>
        </w:tc>
        <w:tc>
          <w:tcPr>
            <w:tcW w:w="27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7833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  <w:kern w:val="0"/>
              </w:rPr>
              <w:t>決算數</w:t>
            </w:r>
          </w:p>
        </w:tc>
        <w:tc>
          <w:tcPr>
            <w:tcW w:w="26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8B3AB4" w14:textId="77777777" w:rsidR="007262DE" w:rsidRPr="00716E63" w:rsidRDefault="00DC5502" w:rsidP="005B2E29">
            <w:pPr>
              <w:spacing w:line="280" w:lineRule="exact"/>
              <w:ind w:leftChars="30" w:left="72" w:rightChars="-11" w:right="-26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決算數與預算數</w:t>
            </w:r>
          </w:p>
          <w:p w14:paraId="33580719" w14:textId="77777777" w:rsidR="00DC5502" w:rsidRPr="00716E63" w:rsidRDefault="00DC5502" w:rsidP="005B2E29">
            <w:pPr>
              <w:spacing w:line="280" w:lineRule="exact"/>
              <w:ind w:leftChars="30" w:left="72" w:rightChars="-11" w:right="-26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比較增減</w:t>
            </w:r>
          </w:p>
        </w:tc>
      </w:tr>
      <w:tr w:rsidR="002068FF" w:rsidRPr="00C405F1" w14:paraId="13B2A1A6" w14:textId="77777777" w:rsidTr="00A03867">
        <w:trPr>
          <w:trHeight w:val="397"/>
        </w:trPr>
        <w:tc>
          <w:tcPr>
            <w:tcW w:w="187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6EEDA5" w14:textId="77777777" w:rsidR="00DC5502" w:rsidRPr="00716E63" w:rsidRDefault="00DC5502" w:rsidP="00EF4360">
            <w:pPr>
              <w:ind w:firstLineChars="0" w:firstLine="0"/>
              <w:textAlignment w:val="center"/>
              <w:rPr>
                <w:rFonts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9FD34A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金額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79C3ED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％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5E59A8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金額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A22D91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％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BADB9C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金額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F87B188" w14:textId="77777777" w:rsidR="00DC5502" w:rsidRPr="00716E63" w:rsidRDefault="00DC5502" w:rsidP="00EF4360">
            <w:pPr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％</w:t>
            </w:r>
          </w:p>
        </w:tc>
      </w:tr>
      <w:tr w:rsidR="008C12C6" w:rsidRPr="00C405F1" w14:paraId="4C52435B" w14:textId="77777777" w:rsidTr="00F25AD5">
        <w:trPr>
          <w:trHeight w:val="451"/>
        </w:trPr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F01EDE" w14:textId="77777777" w:rsidR="008C12C6" w:rsidRPr="00716E63" w:rsidRDefault="008C12C6" w:rsidP="008C12C6">
            <w:pPr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kern w:val="0"/>
                <w:sz w:val="22"/>
                <w:szCs w:val="22"/>
              </w:rPr>
            </w:pPr>
            <w:r w:rsidRPr="00716E63">
              <w:rPr>
                <w:rFonts w:cs="Times New Roman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8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D0205" w14:textId="72BB8F9D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31,479,864,000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255A" w14:textId="21C28D57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CB5A0" w14:textId="203C882B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230,097,389,830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A35A" w14:textId="434EC8C7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78093" w14:textId="074A68CC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198,617,525,830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0C48D1" w14:textId="2797964B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630.94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8C12C6" w:rsidRPr="00C405F1" w14:paraId="682A3D0A" w14:textId="77777777" w:rsidTr="00F25AD5">
        <w:trPr>
          <w:trHeight w:val="451"/>
        </w:trPr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EED433" w14:textId="77777777" w:rsidR="008C12C6" w:rsidRPr="00716E63" w:rsidRDefault="008C12C6" w:rsidP="008C12C6">
            <w:pPr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kern w:val="0"/>
                <w:sz w:val="22"/>
                <w:szCs w:val="22"/>
              </w:rPr>
            </w:pPr>
            <w:r w:rsidRPr="00716E63">
              <w:rPr>
                <w:rFonts w:cs="Times New Roman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F6FB7" w14:textId="41A6DE0B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3,453,242,000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D6207" w14:textId="786E7ACE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10.97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64FE8" w14:textId="204A3101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24,387,746,964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434F3" w14:textId="0A274D7E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10.60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0148F" w14:textId="1495E81B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20,934,504,964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219A54" w14:textId="5E0BC474" w:rsidR="008C12C6" w:rsidRPr="000E3D50" w:rsidRDefault="008C12C6" w:rsidP="008C12C6">
            <w:pPr>
              <w:pStyle w:val="35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606.23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2068FF" w:rsidRPr="00C405F1" w14:paraId="059B607D" w14:textId="77777777" w:rsidTr="00F25AD5">
        <w:trPr>
          <w:trHeight w:val="451"/>
        </w:trPr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48F23" w14:textId="77777777" w:rsidR="00D90322" w:rsidRPr="00716E63" w:rsidRDefault="00D90322" w:rsidP="00EF4360">
            <w:pPr>
              <w:ind w:leftChars="10" w:left="24" w:firstLineChars="0" w:firstLine="0"/>
              <w:jc w:val="distribute"/>
              <w:textAlignment w:val="center"/>
              <w:rPr>
                <w:rFonts w:cs="Times New Roman"/>
                <w:b/>
                <w:kern w:val="0"/>
                <w:sz w:val="22"/>
                <w:szCs w:val="22"/>
              </w:rPr>
            </w:pPr>
            <w:r w:rsidRPr="00716E63">
              <w:rPr>
                <w:rFonts w:cs="Times New Roman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716E63">
              <w:rPr>
                <w:rFonts w:cs="Times New Roman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716E63">
              <w:rPr>
                <w:rFonts w:cs="Times New Roman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A3F7C7" w14:textId="7E44DFD1" w:rsidR="00D90322" w:rsidRPr="000E3D50" w:rsidRDefault="008C12C6" w:rsidP="00EF4360">
            <w:pPr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28,026,622,000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653A66" w14:textId="4D1C40FD" w:rsidR="00D90322" w:rsidRPr="000E3D50" w:rsidRDefault="008C12C6" w:rsidP="00EF4360">
            <w:pPr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89.03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7E423B" w14:textId="4A976D71" w:rsidR="00D90322" w:rsidRPr="000E3D50" w:rsidRDefault="008C12C6" w:rsidP="00EF4360">
            <w:pPr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205,709,642,866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BFAFD9" w14:textId="6D66A246" w:rsidR="00D90322" w:rsidRPr="000E3D50" w:rsidRDefault="008C12C6" w:rsidP="00EF4360">
            <w:pPr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89.40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C9C636" w14:textId="26C9A160" w:rsidR="00D90322" w:rsidRPr="000E3D50" w:rsidRDefault="008C12C6" w:rsidP="00EF4360">
            <w:pPr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177,683,020,866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5C5F02B" w14:textId="62670224" w:rsidR="00D90322" w:rsidRPr="000E3D50" w:rsidRDefault="008C12C6" w:rsidP="00EF4360">
            <w:pPr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633.98</w:t>
            </w:r>
          </w:p>
        </w:tc>
      </w:tr>
    </w:tbl>
    <w:p w14:paraId="34D15E19" w14:textId="77777777" w:rsidR="006B4140" w:rsidRPr="00716E63" w:rsidRDefault="00BD3356" w:rsidP="00F645D3">
      <w:pPr>
        <w:pStyle w:val="3T010116P"/>
        <w:spacing w:beforeLines="140" w:before="504" w:afterLines="0" w:after="0" w:line="460" w:lineRule="exact"/>
      </w:pPr>
      <w:r w:rsidRPr="00716E63">
        <w:rPr>
          <w:rFonts w:hint="eastAsia"/>
        </w:rPr>
        <w:t xml:space="preserve">　</w:t>
      </w:r>
      <w:r w:rsidR="006B4140" w:rsidRPr="00716E63">
        <w:rPr>
          <w:rFonts w:hint="eastAsia"/>
        </w:rPr>
        <w:t>勞工退休基金（舊制）</w:t>
      </w:r>
      <w:r w:rsidR="006B4140" w:rsidRPr="000554A1">
        <w:rPr>
          <w:rFonts w:hint="eastAsia"/>
        </w:rPr>
        <w:t>平衡表</w:t>
      </w:r>
      <w:r w:rsidRPr="00716E63">
        <w:rPr>
          <w:rFonts w:hint="eastAsia"/>
        </w:rPr>
        <w:t xml:space="preserve">　</w:t>
      </w:r>
    </w:p>
    <w:p w14:paraId="5F13B1E2" w14:textId="787B9EA3" w:rsidR="006B4140" w:rsidRDefault="006B4140" w:rsidP="00A03867">
      <w:pPr>
        <w:pStyle w:val="3T0201"/>
        <w:tabs>
          <w:tab w:val="clear" w:pos="4080"/>
          <w:tab w:val="clear" w:pos="4560"/>
          <w:tab w:val="left" w:pos="4116"/>
          <w:tab w:val="left" w:pos="4578"/>
        </w:tabs>
        <w:spacing w:line="460" w:lineRule="exact"/>
        <w:ind w:leftChars="-227" w:left="96" w:rightChars="11" w:right="26" w:hangingChars="267" w:hanging="641"/>
        <w:rPr>
          <w:spacing w:val="-20"/>
        </w:rPr>
      </w:pPr>
      <w:r w:rsidRPr="00716E63">
        <w:rPr>
          <w:rFonts w:hint="eastAsia"/>
        </w:rPr>
        <w:t>中華民國1</w:t>
      </w:r>
      <w:r w:rsidR="003258FA" w:rsidRPr="00716E63">
        <w:rPr>
          <w:rFonts w:hint="eastAsia"/>
        </w:rPr>
        <w:t>1</w:t>
      </w:r>
      <w:r w:rsidR="008C12C6">
        <w:t>4</w:t>
      </w:r>
      <w:r w:rsidRPr="00716E63">
        <w:rPr>
          <w:rFonts w:hint="eastAsia"/>
        </w:rPr>
        <w:t>年12月31日</w:t>
      </w:r>
      <w:r w:rsidR="009F1479">
        <w:tab/>
      </w:r>
      <w:r w:rsidR="009F1479">
        <w:tab/>
      </w:r>
      <w:r w:rsidRPr="00716E63">
        <w:rPr>
          <w:rFonts w:hint="eastAsia"/>
          <w:spacing w:val="-20"/>
        </w:rPr>
        <w:t>單位：新臺幣元</w:t>
      </w:r>
    </w:p>
    <w:tbl>
      <w:tblPr>
        <w:tblW w:w="10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5"/>
        <w:gridCol w:w="1484"/>
        <w:gridCol w:w="657"/>
        <w:gridCol w:w="1498"/>
        <w:gridCol w:w="658"/>
        <w:gridCol w:w="1555"/>
        <w:gridCol w:w="672"/>
      </w:tblGrid>
      <w:tr w:rsidR="00406A23" w:rsidRPr="00716E63" w14:paraId="5DBF8BC4" w14:textId="77777777" w:rsidTr="00A03867">
        <w:trPr>
          <w:cantSplit/>
          <w:trHeight w:val="397"/>
          <w:jc w:val="center"/>
        </w:trPr>
        <w:tc>
          <w:tcPr>
            <w:tcW w:w="369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C0BE9" w14:textId="77777777" w:rsidR="006B4140" w:rsidRPr="00716E63" w:rsidRDefault="006B4140" w:rsidP="00E10647">
            <w:pPr>
              <w:spacing w:line="5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科目</w:t>
            </w:r>
          </w:p>
        </w:tc>
        <w:tc>
          <w:tcPr>
            <w:tcW w:w="21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1B732" w14:textId="7F33D250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1</w:t>
            </w:r>
            <w:r w:rsidR="007408D9" w:rsidRPr="00716E63">
              <w:rPr>
                <w:rFonts w:cs="Times New Roman" w:hint="eastAsia"/>
                <w:kern w:val="0"/>
              </w:rPr>
              <w:t>1</w:t>
            </w:r>
            <w:r w:rsidR="008C12C6">
              <w:rPr>
                <w:rFonts w:cs="Times New Roman"/>
                <w:kern w:val="0"/>
              </w:rPr>
              <w:t>4</w:t>
            </w:r>
            <w:r w:rsidRPr="00716E63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15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DD2ED" w14:textId="773F3B36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1</w:t>
            </w:r>
            <w:r w:rsidR="0094784A" w:rsidRPr="00716E63">
              <w:rPr>
                <w:rFonts w:cs="Times New Roman" w:hint="eastAsia"/>
                <w:kern w:val="0"/>
              </w:rPr>
              <w:t>1</w:t>
            </w:r>
            <w:r w:rsidR="008C12C6">
              <w:rPr>
                <w:rFonts w:cs="Times New Roman"/>
                <w:kern w:val="0"/>
              </w:rPr>
              <w:t>3</w:t>
            </w:r>
            <w:r w:rsidRPr="00716E63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2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1BF2B" w14:textId="77777777" w:rsidR="006B4140" w:rsidRPr="00716E63" w:rsidRDefault="006B4140" w:rsidP="00A03867">
            <w:pPr>
              <w:ind w:leftChars="20" w:left="48" w:rightChars="1" w:right="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比較增減</w:t>
            </w:r>
          </w:p>
        </w:tc>
      </w:tr>
      <w:tr w:rsidR="00406A23" w:rsidRPr="00716E63" w14:paraId="066E479D" w14:textId="77777777" w:rsidTr="00A03867">
        <w:trPr>
          <w:cantSplit/>
          <w:trHeight w:val="397"/>
          <w:jc w:val="center"/>
        </w:trPr>
        <w:tc>
          <w:tcPr>
            <w:tcW w:w="369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61D26B" w14:textId="77777777" w:rsidR="006B4140" w:rsidRPr="00716E63" w:rsidRDefault="006B4140" w:rsidP="00E10647">
            <w:pPr>
              <w:spacing w:line="520" w:lineRule="exact"/>
              <w:ind w:firstLineChars="0" w:firstLine="0"/>
              <w:textAlignment w:val="center"/>
              <w:rPr>
                <w:rFonts w:cs="Times New Roman"/>
                <w:kern w:val="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22224" w14:textId="77777777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4C606" w14:textId="77777777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DB343" w14:textId="77777777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FE70" w14:textId="77777777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7D426" w14:textId="77777777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277E5" w14:textId="77777777" w:rsidR="006B4140" w:rsidRPr="00716E63" w:rsidRDefault="006B4140" w:rsidP="00A03867">
            <w:pPr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％</w:t>
            </w:r>
          </w:p>
        </w:tc>
      </w:tr>
      <w:tr w:rsidR="000979A6" w:rsidRPr="00716E63" w14:paraId="704F8DBD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BE0715" w14:textId="77777777" w:rsidR="000979A6" w:rsidRPr="00EE6870" w:rsidRDefault="000979A6" w:rsidP="00A03867">
            <w:pPr>
              <w:spacing w:line="500" w:lineRule="exact"/>
              <w:ind w:leftChars="10" w:left="24" w:rightChars="20" w:right="48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資產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22A18C" w14:textId="7F949511" w:rsidR="000979A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1,437,419,133,555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C476E" w14:textId="77777777" w:rsidR="000979A6" w:rsidRPr="008733F8" w:rsidRDefault="000979A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D436B" w14:textId="1B0A41B2" w:rsidR="000979A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1,270,991,363,343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02E78" w14:textId="77777777" w:rsidR="000979A6" w:rsidRPr="008733F8" w:rsidRDefault="000979A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3A030" w14:textId="3A0CEA61" w:rsidR="000979A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166,427,770,212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52F2D" w14:textId="2CF0CA7C" w:rsidR="000979A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13.09</w:t>
            </w:r>
          </w:p>
        </w:tc>
      </w:tr>
      <w:tr w:rsidR="008C12C6" w:rsidRPr="00716E63" w14:paraId="30BDE739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D74EF" w14:textId="77777777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BD69B" w14:textId="69782F77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1,340,297,886,149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4D3B9" w14:textId="1F922EF4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93.24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B2AC3" w14:textId="55970DE1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1,170,799,822,672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44A6A" w14:textId="4EA0AEA1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92.12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79A9A" w14:textId="22F25BD0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169,498,063,477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A2D478" w14:textId="3F8B0790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14.48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8C12C6" w:rsidRPr="00716E63" w14:paraId="1A97411F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5C3147" w14:textId="77777777" w:rsidR="008C12C6" w:rsidRPr="008733F8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spacing w:val="-2"/>
                <w:kern w:val="0"/>
                <w:sz w:val="22"/>
                <w:szCs w:val="22"/>
              </w:rPr>
            </w:pPr>
            <w:r w:rsidRPr="008733F8">
              <w:rPr>
                <w:rFonts w:ascii="Times New Roman" w:hAnsi="Times New Roman" w:cs="Times New Roman" w:hint="eastAsia"/>
                <w:spacing w:val="-2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B33C7" w14:textId="32413068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97,116,240,385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E41F8" w14:textId="0E4D5995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6.76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5A5E0" w14:textId="653DC4A7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100,184,839,794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979F5" w14:textId="6D4C6EC1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7.88</w:t>
            </w:r>
            <w:r w:rsidRPr="008C12C6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A84E" w14:textId="0071E7C0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- 3,068,599,409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DC5B9" w14:textId="68ABD28C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- 3.06</w:t>
            </w:r>
            <w:r w:rsidRPr="008C12C6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</w:tr>
      <w:tr w:rsidR="008C12C6" w:rsidRPr="00716E63" w14:paraId="167AD988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FFDB" w14:textId="77777777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33E0" w14:textId="7DCECAC7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4,494,021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DE82" w14:textId="79E64582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FBAA" w14:textId="79B8575E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6,187,877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68BD0" w14:textId="0AF3499E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0.00</w:t>
            </w:r>
            <w:r w:rsidRPr="008C12C6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E8958" w14:textId="0AE7B00B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- 1,693,856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EC8D" w14:textId="7B6D6F42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- 27.37</w:t>
            </w:r>
            <w:r w:rsidRPr="008C12C6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</w:tr>
      <w:tr w:rsidR="008C12C6" w:rsidRPr="008178C9" w14:paraId="7D53EE13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598C6" w14:textId="65C400B6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375C50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2E39C" w14:textId="703E735C" w:rsidR="008C12C6" w:rsidRPr="00F015EA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513,000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AA77" w14:textId="7499F368" w:rsidR="008C12C6" w:rsidRPr="008733F8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28C6B" w14:textId="335E73B7" w:rsidR="008C12C6" w:rsidRPr="00375C50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513,000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C202" w14:textId="4C709F87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0.00</w:t>
            </w:r>
            <w:r w:rsidRPr="008C12C6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9819" w14:textId="28993AAF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3DAF6" w14:textId="06A97A14" w:rsidR="008C12C6" w:rsidRPr="008C12C6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－</w:t>
            </w:r>
            <w:r w:rsidRPr="008C12C6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</w:tr>
      <w:tr w:rsidR="008C12C6" w:rsidRPr="00716E63" w14:paraId="6A0C96C4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7F700" w14:textId="77777777" w:rsidR="008C12C6" w:rsidRPr="00EE6870" w:rsidRDefault="008C12C6" w:rsidP="00A03867">
            <w:pPr>
              <w:spacing w:line="500" w:lineRule="exact"/>
              <w:ind w:leftChars="10" w:left="24" w:rightChars="20" w:right="48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合</w:t>
            </w:r>
            <w:r w:rsidRPr="00EE6870">
              <w:rPr>
                <w:rFonts w:cs="Times New Roman"/>
                <w:b/>
              </w:rPr>
              <w:t xml:space="preserve">        </w:t>
            </w:r>
            <w:r w:rsidRPr="00EE6870">
              <w:rPr>
                <w:rFonts w:cs="Times New Roman" w:hint="eastAsia"/>
                <w:b/>
              </w:rPr>
              <w:t>計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B5E25" w14:textId="69559FA0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1,437,419,133,555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E76C30" w14:textId="7FB71764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E4781" w14:textId="38448495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1,270,991,363,343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9E013" w14:textId="702BCA26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62C4A" w14:textId="52EA0C81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166,427,770,212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E0897" w14:textId="18E0E3CF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13.09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</w:tr>
      <w:tr w:rsidR="008C12C6" w:rsidRPr="00716E63" w14:paraId="6EEB0999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0DE9C" w14:textId="77777777" w:rsidR="008C12C6" w:rsidRPr="00EE6870" w:rsidRDefault="008C12C6" w:rsidP="00A03867">
            <w:pPr>
              <w:spacing w:line="500" w:lineRule="exact"/>
              <w:ind w:leftChars="10" w:left="24" w:rightChars="20" w:right="48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負債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8AE62" w14:textId="31ED0400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60,136,404,222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6C9C9" w14:textId="7F5F8233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4.18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7DFAA" w14:textId="0581777A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49,596,808,871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3C46B7" w14:textId="3F4420E0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3.90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198AC" w14:textId="384CDF01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10,539,595,351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FACF2E" w14:textId="32BD5436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21.25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</w:tr>
      <w:tr w:rsidR="008C12C6" w:rsidRPr="00716E63" w14:paraId="00318B5D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C3661" w14:textId="77777777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F1490" w14:textId="67313F36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19,323,008,915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648C50" w14:textId="738471F2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1.34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7B527" w14:textId="1128EF4F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13,864,950,703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D55B5" w14:textId="1C7A5D38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1.09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DF7F8" w14:textId="285D9113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5,458,058,212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4E9832" w14:textId="3834748D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39.37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8C12C6" w:rsidRPr="00716E63" w14:paraId="2C05EAB4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C100F" w14:textId="77777777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0B570" w14:textId="2FABAD4B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40,813,395,307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756C" w14:textId="460ECA0B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2.84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EA8CB" w14:textId="38ECE1B5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35,731,858,168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E57A0" w14:textId="5B14B2C0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2.81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73D6" w14:textId="42B652CD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5,081,537,139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FCA2FF" w14:textId="184C9D23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14.22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8C12C6" w:rsidRPr="00716E63" w14:paraId="328D54D8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9BB9A" w14:textId="77777777" w:rsidR="008C12C6" w:rsidRPr="00EE6870" w:rsidRDefault="008C12C6" w:rsidP="00A03867">
            <w:pPr>
              <w:spacing w:line="500" w:lineRule="exact"/>
              <w:ind w:leftChars="10" w:left="24" w:rightChars="20" w:right="48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淨值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EF655" w14:textId="29413201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1,377,282,729,333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D1097" w14:textId="2F808EBB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95.82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A25869" w14:textId="2D878545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1,221,394,554,472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668AC" w14:textId="6BF56BB5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96.10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A4EA0" w14:textId="35E69090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155,888,174,861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F72D2F" w14:textId="0B5FA571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12.76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</w:tr>
      <w:tr w:rsidR="008C12C6" w:rsidRPr="00716E63" w14:paraId="2B907FA6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CA42E" w14:textId="77777777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35E03" w14:textId="6F475968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914,566,742,476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A891C" w14:textId="2444848B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63.63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ABFDA" w14:textId="7BF76DA2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887,634,998,711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EEF60" w14:textId="546584E2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69.84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22644" w14:textId="1DCC5F18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26,931,743,765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2EA3A" w14:textId="064B8709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3.03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8C12C6" w:rsidRPr="00716E63" w14:paraId="269E18BF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DCF35" w14:textId="77777777" w:rsidR="008C12C6" w:rsidRPr="00BA604D" w:rsidRDefault="008C12C6" w:rsidP="00A03867">
            <w:pPr>
              <w:spacing w:line="240" w:lineRule="exact"/>
              <w:ind w:leftChars="69" w:left="166"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累積餘</w:t>
            </w:r>
            <w:proofErr w:type="gramStart"/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2FE2B" w14:textId="17276D8C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462,715,986,857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D9042" w14:textId="16F2CDBD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32.19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42F9C" w14:textId="4A9F5EF4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333,759,555,761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534246" w14:textId="336C8F52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26.26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23FAA" w14:textId="6605A79F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128,956,431,096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11421" w14:textId="4E0A2220" w:rsidR="008C12C6" w:rsidRPr="008C12C6" w:rsidRDefault="008C12C6" w:rsidP="00A0386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38.64</w:t>
            </w:r>
            <w:r w:rsidRPr="008C12C6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8C12C6" w:rsidRPr="00716E63" w14:paraId="14B06AB2" w14:textId="77777777" w:rsidTr="00A03867">
        <w:trPr>
          <w:cantSplit/>
          <w:trHeight w:val="573"/>
          <w:jc w:val="center"/>
        </w:trPr>
        <w:tc>
          <w:tcPr>
            <w:tcW w:w="36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281A4D" w14:textId="77777777" w:rsidR="008C12C6" w:rsidRPr="00EE6870" w:rsidRDefault="008C12C6" w:rsidP="00A03867">
            <w:pPr>
              <w:spacing w:line="500" w:lineRule="exact"/>
              <w:ind w:leftChars="10" w:left="24" w:rightChars="20" w:right="48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合</w:t>
            </w:r>
            <w:r w:rsidRPr="00EE6870">
              <w:rPr>
                <w:rFonts w:cs="Times New Roman"/>
                <w:b/>
              </w:rPr>
              <w:t xml:space="preserve">        </w:t>
            </w:r>
            <w:r w:rsidRPr="00EE6870">
              <w:rPr>
                <w:rFonts w:cs="Times New Roman" w:hint="eastAsia"/>
                <w:b/>
              </w:rPr>
              <w:t>計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5B752" w14:textId="005A0A1B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1,437,419,133,555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672DF" w14:textId="23BA7243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1A3B0" w14:textId="179BAD87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1,270,991,363,343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16622" w14:textId="63CC7195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82654" w14:textId="4C480EDB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166,427,770,212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347A6" w14:textId="4CCD02E8" w:rsidR="008C12C6" w:rsidRPr="008733F8" w:rsidRDefault="008C12C6" w:rsidP="00A0386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C12C6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13.09</w:t>
            </w:r>
            <w:r w:rsidRPr="008C12C6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4EF9FBC4" w14:textId="6E99E507" w:rsidR="00A53DAD" w:rsidRPr="00716E63" w:rsidRDefault="00A53DAD" w:rsidP="009F1479">
      <w:pPr>
        <w:pStyle w:val="3-T03019P"/>
        <w:ind w:leftChars="-5" w:left="519" w:rightChars="5" w:right="12" w:hangingChars="295" w:hanging="531"/>
      </w:pPr>
      <w:proofErr w:type="gramStart"/>
      <w:r w:rsidRPr="00716E63">
        <w:rPr>
          <w:rFonts w:hint="eastAsia"/>
        </w:rPr>
        <w:t>註</w:t>
      </w:r>
      <w:proofErr w:type="gramEnd"/>
      <w:r w:rsidRPr="00716E63">
        <w:rPr>
          <w:rFonts w:hint="eastAsia"/>
        </w:rPr>
        <w:t>：1.</w:t>
      </w:r>
      <w:r w:rsidR="00C011A4" w:rsidRPr="00716E63">
        <w:rPr>
          <w:rFonts w:hint="eastAsia"/>
        </w:rPr>
        <w:t>11</w:t>
      </w:r>
      <w:r w:rsidR="00C94CE9">
        <w:rPr>
          <w:rFonts w:hint="eastAsia"/>
        </w:rPr>
        <w:t>4</w:t>
      </w:r>
      <w:r w:rsidR="00C011A4" w:rsidRPr="00716E63">
        <w:rPr>
          <w:rFonts w:hint="eastAsia"/>
        </w:rPr>
        <w:t>年底</w:t>
      </w:r>
      <w:r w:rsidR="003258FA" w:rsidRPr="00716E63">
        <w:rPr>
          <w:rFonts w:hint="eastAsia"/>
        </w:rPr>
        <w:t>信託代理與保證資產（負債）</w:t>
      </w:r>
      <w:r w:rsidR="002A7EEA">
        <w:rPr>
          <w:rFonts w:hint="eastAsia"/>
        </w:rPr>
        <w:t>4</w:t>
      </w:r>
      <w:r w:rsidR="003258FA" w:rsidRPr="00716E63">
        <w:t>億</w:t>
      </w:r>
      <w:r w:rsidR="00C94CE9">
        <w:rPr>
          <w:rFonts w:hint="eastAsia"/>
        </w:rPr>
        <w:t>849</w:t>
      </w:r>
      <w:r w:rsidR="003258FA" w:rsidRPr="00716E63">
        <w:t>萬餘元，遠期外匯合約名目金額</w:t>
      </w:r>
      <w:r w:rsidR="00C94CE9">
        <w:rPr>
          <w:rFonts w:hint="eastAsia"/>
        </w:rPr>
        <w:t>440</w:t>
      </w:r>
      <w:r w:rsidR="003258FA" w:rsidRPr="00716E63">
        <w:t>億</w:t>
      </w:r>
      <w:r w:rsidR="00C94CE9">
        <w:rPr>
          <w:rFonts w:hint="eastAsia"/>
        </w:rPr>
        <w:t>5</w:t>
      </w:r>
      <w:r w:rsidR="00226A91" w:rsidRPr="00716E63">
        <w:t>,</w:t>
      </w:r>
      <w:r w:rsidR="00C94CE9">
        <w:rPr>
          <w:rFonts w:hint="eastAsia"/>
        </w:rPr>
        <w:t>927</w:t>
      </w:r>
      <w:r w:rsidR="003258FA" w:rsidRPr="00716E63">
        <w:t>萬餘元，賣出期貨契約價值</w:t>
      </w:r>
      <w:r w:rsidR="00FD7BEC" w:rsidRPr="00716E63">
        <w:t>2</w:t>
      </w:r>
      <w:r w:rsidR="00C94CE9">
        <w:rPr>
          <w:rFonts w:hint="eastAsia"/>
        </w:rPr>
        <w:t>57</w:t>
      </w:r>
      <w:r w:rsidR="003258FA" w:rsidRPr="00716E63">
        <w:t>億</w:t>
      </w:r>
      <w:r w:rsidR="00C94CE9">
        <w:rPr>
          <w:rFonts w:hint="eastAsia"/>
        </w:rPr>
        <w:t>6</w:t>
      </w:r>
      <w:r w:rsidR="00FD7BEC" w:rsidRPr="00716E63">
        <w:rPr>
          <w:rFonts w:hint="eastAsia"/>
        </w:rPr>
        <w:t>,</w:t>
      </w:r>
      <w:r w:rsidR="002A7EEA">
        <w:rPr>
          <w:rFonts w:hint="eastAsia"/>
        </w:rPr>
        <w:t>4</w:t>
      </w:r>
      <w:r w:rsidR="00C94CE9">
        <w:rPr>
          <w:rFonts w:hint="eastAsia"/>
        </w:rPr>
        <w:t>38</w:t>
      </w:r>
      <w:r w:rsidR="003258FA" w:rsidRPr="00716E63">
        <w:t>萬餘元，買入期貨契約價值</w:t>
      </w:r>
      <w:r w:rsidR="003A49D3" w:rsidRPr="00716E63">
        <w:t>2</w:t>
      </w:r>
      <w:r w:rsidR="00C94CE9">
        <w:rPr>
          <w:rFonts w:hint="eastAsia"/>
        </w:rPr>
        <w:t>6</w:t>
      </w:r>
      <w:r w:rsidR="002A7EEA">
        <w:rPr>
          <w:rFonts w:hint="eastAsia"/>
        </w:rPr>
        <w:t>0</w:t>
      </w:r>
      <w:r w:rsidR="003258FA" w:rsidRPr="00716E63">
        <w:t>億</w:t>
      </w:r>
      <w:r w:rsidR="00C94CE9">
        <w:rPr>
          <w:rFonts w:hint="eastAsia"/>
        </w:rPr>
        <w:t>8</w:t>
      </w:r>
      <w:r w:rsidR="00F76B62" w:rsidRPr="00716E63">
        <w:rPr>
          <w:rFonts w:hint="eastAsia"/>
        </w:rPr>
        <w:t>,</w:t>
      </w:r>
      <w:r w:rsidR="00C94CE9">
        <w:rPr>
          <w:rFonts w:hint="eastAsia"/>
        </w:rPr>
        <w:t>414</w:t>
      </w:r>
      <w:r w:rsidR="003258FA" w:rsidRPr="00716E63">
        <w:t>萬餘元，利率交換合約名目金額</w:t>
      </w:r>
      <w:r w:rsidR="002A7EEA">
        <w:rPr>
          <w:rFonts w:hint="eastAsia"/>
        </w:rPr>
        <w:t>4</w:t>
      </w:r>
      <w:r w:rsidR="00C94CE9">
        <w:rPr>
          <w:rFonts w:hint="eastAsia"/>
        </w:rPr>
        <w:t>36</w:t>
      </w:r>
      <w:r w:rsidR="003258FA" w:rsidRPr="00716E63">
        <w:t>億</w:t>
      </w:r>
      <w:r w:rsidR="002A7EEA">
        <w:rPr>
          <w:rFonts w:hint="eastAsia"/>
        </w:rPr>
        <w:t>6</w:t>
      </w:r>
      <w:r w:rsidR="00C94CE9">
        <w:rPr>
          <w:rFonts w:hint="eastAsia"/>
        </w:rPr>
        <w:t>56</w:t>
      </w:r>
      <w:r w:rsidR="003258FA" w:rsidRPr="00716E63">
        <w:t>萬餘元，買入選擇權契約價值</w:t>
      </w:r>
      <w:r w:rsidR="00C94CE9">
        <w:rPr>
          <w:rFonts w:hint="eastAsia"/>
        </w:rPr>
        <w:t>10</w:t>
      </w:r>
      <w:r w:rsidR="003258FA" w:rsidRPr="00716E63">
        <w:t>億</w:t>
      </w:r>
      <w:r w:rsidR="00C94CE9">
        <w:rPr>
          <w:rFonts w:hint="eastAsia"/>
        </w:rPr>
        <w:t>2</w:t>
      </w:r>
      <w:r w:rsidR="003258FA" w:rsidRPr="00716E63">
        <w:t>,</w:t>
      </w:r>
      <w:r w:rsidR="00C94CE9">
        <w:rPr>
          <w:rFonts w:hint="eastAsia"/>
        </w:rPr>
        <w:t>433</w:t>
      </w:r>
      <w:r w:rsidR="003258FA" w:rsidRPr="00716E63">
        <w:t>萬餘元</w:t>
      </w:r>
      <w:r w:rsidRPr="00716E63">
        <w:rPr>
          <w:rFonts w:hint="eastAsia"/>
        </w:rPr>
        <w:t>。</w:t>
      </w:r>
    </w:p>
    <w:p w14:paraId="673C6485" w14:textId="4517F5D8" w:rsidR="00F57402" w:rsidRPr="00716E63" w:rsidRDefault="00A53DAD" w:rsidP="009C4936">
      <w:pPr>
        <w:pStyle w:val="3-T03019P"/>
        <w:tabs>
          <w:tab w:val="left" w:pos="307"/>
        </w:tabs>
        <w:ind w:leftChars="150" w:left="578" w:hangingChars="121" w:hanging="218"/>
      </w:pPr>
      <w:r w:rsidRPr="00716E63">
        <w:rPr>
          <w:rFonts w:hint="eastAsia"/>
        </w:rPr>
        <w:t>2.</w:t>
      </w:r>
      <w:r w:rsidR="00C011A4" w:rsidRPr="00716E63">
        <w:rPr>
          <w:rFonts w:hint="eastAsia"/>
        </w:rPr>
        <w:t>11</w:t>
      </w:r>
      <w:r w:rsidR="00C94CE9">
        <w:rPr>
          <w:rFonts w:hint="eastAsia"/>
        </w:rPr>
        <w:t>4</w:t>
      </w:r>
      <w:r w:rsidR="00C011A4" w:rsidRPr="00716E63">
        <w:rPr>
          <w:rFonts w:hint="eastAsia"/>
        </w:rPr>
        <w:t>年底</w:t>
      </w:r>
      <w:r w:rsidR="003258FA" w:rsidRPr="00716E63">
        <w:rPr>
          <w:rFonts w:hint="eastAsia"/>
        </w:rPr>
        <w:t>透過餘</w:t>
      </w:r>
      <w:proofErr w:type="gramStart"/>
      <w:r w:rsidR="003258FA" w:rsidRPr="00716E63">
        <w:rPr>
          <w:rFonts w:hint="eastAsia"/>
        </w:rPr>
        <w:t>絀</w:t>
      </w:r>
      <w:proofErr w:type="gramEnd"/>
      <w:r w:rsidR="003258FA" w:rsidRPr="00716E63">
        <w:rPr>
          <w:rFonts w:hint="eastAsia"/>
        </w:rPr>
        <w:t>按公允價值衡量之金融資產評價調整為</w:t>
      </w:r>
      <w:r w:rsidR="00C94CE9">
        <w:rPr>
          <w:rFonts w:hint="eastAsia"/>
        </w:rPr>
        <w:t>3</w:t>
      </w:r>
      <w:r w:rsidR="003A49D3" w:rsidRPr="00716E63">
        <w:t>,</w:t>
      </w:r>
      <w:r w:rsidR="00C94CE9">
        <w:rPr>
          <w:rFonts w:hint="eastAsia"/>
        </w:rPr>
        <w:t>465</w:t>
      </w:r>
      <w:r w:rsidR="003258FA" w:rsidRPr="00716E63">
        <w:rPr>
          <w:rFonts w:hint="eastAsia"/>
        </w:rPr>
        <w:t>億</w:t>
      </w:r>
      <w:r w:rsidR="00C94CE9">
        <w:rPr>
          <w:rFonts w:hint="eastAsia"/>
        </w:rPr>
        <w:t>502</w:t>
      </w:r>
      <w:r w:rsidR="003258FA" w:rsidRPr="00716E63">
        <w:rPr>
          <w:rFonts w:hint="eastAsia"/>
        </w:rPr>
        <w:t>萬餘元</w:t>
      </w:r>
      <w:r w:rsidRPr="00716E63">
        <w:rPr>
          <w:rFonts w:hint="eastAsia"/>
        </w:rPr>
        <w:t>。</w:t>
      </w:r>
    </w:p>
    <w:sectPr w:rsidR="00F57402" w:rsidRPr="00716E63" w:rsidSect="00BE1E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17A36" w14:textId="77777777" w:rsidR="00DC0023" w:rsidRDefault="00DC0023" w:rsidP="00F70532">
      <w:pPr>
        <w:ind w:firstLine="480"/>
      </w:pPr>
      <w:r>
        <w:separator/>
      </w:r>
    </w:p>
    <w:p w14:paraId="38DA463B" w14:textId="77777777" w:rsidR="00DC0023" w:rsidRDefault="00DC0023" w:rsidP="00F70532">
      <w:pPr>
        <w:ind w:firstLine="480"/>
      </w:pPr>
    </w:p>
    <w:p w14:paraId="28C50C64" w14:textId="77777777" w:rsidR="00DC0023" w:rsidRDefault="00DC0023" w:rsidP="009B0ED7">
      <w:pPr>
        <w:ind w:firstLine="480"/>
      </w:pPr>
    </w:p>
  </w:endnote>
  <w:endnote w:type="continuationSeparator" w:id="0">
    <w:p w14:paraId="069A8C64" w14:textId="77777777" w:rsidR="00DC0023" w:rsidRDefault="00DC0023" w:rsidP="00F70532">
      <w:pPr>
        <w:ind w:firstLine="480"/>
      </w:pPr>
      <w:r>
        <w:continuationSeparator/>
      </w:r>
    </w:p>
    <w:p w14:paraId="720894DE" w14:textId="77777777" w:rsidR="00DC0023" w:rsidRDefault="00DC0023" w:rsidP="00F70532">
      <w:pPr>
        <w:ind w:firstLine="480"/>
      </w:pPr>
    </w:p>
    <w:p w14:paraId="4E43FFDC" w14:textId="77777777" w:rsidR="00DC0023" w:rsidRDefault="00DC0023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6162" w14:textId="77777777" w:rsidR="00222C32" w:rsidRDefault="00222C32" w:rsidP="00222C32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2411D80D" w14:textId="77777777" w:rsidR="00222C32" w:rsidRDefault="00222C32" w:rsidP="00222C32">
    <w:pPr>
      <w:pStyle w:val="a6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196F" w14:textId="77777777" w:rsidR="00222C32" w:rsidRDefault="00222C32" w:rsidP="00222C32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5EAC8300" w14:textId="77777777" w:rsidR="00222C32" w:rsidRDefault="00222C32" w:rsidP="00222C32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B895" w14:textId="77777777" w:rsidR="009F1479" w:rsidRDefault="009F1479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F420" w14:textId="77777777" w:rsidR="00DC0023" w:rsidRDefault="00DC0023" w:rsidP="00F70532">
      <w:pPr>
        <w:ind w:firstLine="480"/>
      </w:pPr>
      <w:r>
        <w:separator/>
      </w:r>
    </w:p>
    <w:p w14:paraId="2F2852D5" w14:textId="77777777" w:rsidR="00DC0023" w:rsidRDefault="00DC0023" w:rsidP="00F70532">
      <w:pPr>
        <w:ind w:firstLine="480"/>
      </w:pPr>
    </w:p>
    <w:p w14:paraId="38FE8A20" w14:textId="77777777" w:rsidR="00DC0023" w:rsidRDefault="00DC0023" w:rsidP="009B0ED7">
      <w:pPr>
        <w:ind w:firstLine="480"/>
      </w:pPr>
    </w:p>
  </w:footnote>
  <w:footnote w:type="continuationSeparator" w:id="0">
    <w:p w14:paraId="2D833747" w14:textId="77777777" w:rsidR="00DC0023" w:rsidRDefault="00DC0023" w:rsidP="00F70532">
      <w:pPr>
        <w:ind w:firstLine="480"/>
      </w:pPr>
      <w:r>
        <w:continuationSeparator/>
      </w:r>
    </w:p>
    <w:p w14:paraId="1DEC79E8" w14:textId="77777777" w:rsidR="00DC0023" w:rsidRDefault="00DC0023" w:rsidP="00F70532">
      <w:pPr>
        <w:ind w:firstLine="480"/>
      </w:pPr>
    </w:p>
    <w:p w14:paraId="140D8E54" w14:textId="77777777" w:rsidR="00DC0023" w:rsidRDefault="00DC0023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A489" w14:textId="77777777" w:rsidR="009F1479" w:rsidRDefault="009F1479" w:rsidP="00A857E5">
    <w:pPr>
      <w:pStyle w:val="a4"/>
      <w:ind w:firstLineChars="0"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9CFC" w14:textId="77777777" w:rsidR="009F1479" w:rsidRDefault="009F1479" w:rsidP="00A857E5">
    <w:pPr>
      <w:pStyle w:val="a4"/>
      <w:ind w:firstLineChars="0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3695" w14:textId="77777777" w:rsidR="009F1479" w:rsidRDefault="009F1479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9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0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2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1"/>
  </w:num>
  <w:num w:numId="2">
    <w:abstractNumId w:val="14"/>
  </w:num>
  <w:num w:numId="3">
    <w:abstractNumId w:val="3"/>
  </w:num>
  <w:num w:numId="4">
    <w:abstractNumId w:val="12"/>
  </w:num>
  <w:num w:numId="5">
    <w:abstractNumId w:val="25"/>
  </w:num>
  <w:num w:numId="6">
    <w:abstractNumId w:val="4"/>
  </w:num>
  <w:num w:numId="7">
    <w:abstractNumId w:val="7"/>
  </w:num>
  <w:num w:numId="8">
    <w:abstractNumId w:val="27"/>
  </w:num>
  <w:num w:numId="9">
    <w:abstractNumId w:val="9"/>
  </w:num>
  <w:num w:numId="10">
    <w:abstractNumId w:val="18"/>
  </w:num>
  <w:num w:numId="11">
    <w:abstractNumId w:val="16"/>
  </w:num>
  <w:num w:numId="12">
    <w:abstractNumId w:val="26"/>
  </w:num>
  <w:num w:numId="13">
    <w:abstractNumId w:val="11"/>
  </w:num>
  <w:num w:numId="14">
    <w:abstractNumId w:val="8"/>
  </w:num>
  <w:num w:numId="15">
    <w:abstractNumId w:val="5"/>
  </w:num>
  <w:num w:numId="16">
    <w:abstractNumId w:val="23"/>
  </w:num>
  <w:num w:numId="17">
    <w:abstractNumId w:val="24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2"/>
  </w:num>
  <w:num w:numId="23">
    <w:abstractNumId w:val="28"/>
  </w:num>
  <w:num w:numId="24">
    <w:abstractNumId w:val="6"/>
  </w:num>
  <w:num w:numId="25">
    <w:abstractNumId w:val="30"/>
  </w:num>
  <w:num w:numId="26">
    <w:abstractNumId w:val="19"/>
  </w:num>
  <w:num w:numId="27">
    <w:abstractNumId w:val="17"/>
  </w:num>
  <w:num w:numId="28">
    <w:abstractNumId w:val="32"/>
  </w:num>
  <w:num w:numId="29">
    <w:abstractNumId w:val="20"/>
  </w:num>
  <w:num w:numId="30">
    <w:abstractNumId w:val="13"/>
  </w:num>
  <w:num w:numId="31">
    <w:abstractNumId w:val="31"/>
  </w:num>
  <w:num w:numId="32">
    <w:abstractNumId w:val="1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4980"/>
    <w:rsid w:val="000064E0"/>
    <w:rsid w:val="00006FD2"/>
    <w:rsid w:val="0000700F"/>
    <w:rsid w:val="0000711D"/>
    <w:rsid w:val="00010F6B"/>
    <w:rsid w:val="0001579B"/>
    <w:rsid w:val="00017386"/>
    <w:rsid w:val="000214D0"/>
    <w:rsid w:val="00023364"/>
    <w:rsid w:val="0002374E"/>
    <w:rsid w:val="0002565F"/>
    <w:rsid w:val="00025EDB"/>
    <w:rsid w:val="0002637D"/>
    <w:rsid w:val="0002664F"/>
    <w:rsid w:val="00026AA2"/>
    <w:rsid w:val="0002789B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14EE"/>
    <w:rsid w:val="00042A33"/>
    <w:rsid w:val="00042DC4"/>
    <w:rsid w:val="000433D9"/>
    <w:rsid w:val="0004490E"/>
    <w:rsid w:val="00046418"/>
    <w:rsid w:val="000476E1"/>
    <w:rsid w:val="00050457"/>
    <w:rsid w:val="00052070"/>
    <w:rsid w:val="000522FD"/>
    <w:rsid w:val="0005303A"/>
    <w:rsid w:val="000545C4"/>
    <w:rsid w:val="000554A1"/>
    <w:rsid w:val="00060E0A"/>
    <w:rsid w:val="00063614"/>
    <w:rsid w:val="00063F8A"/>
    <w:rsid w:val="0006469F"/>
    <w:rsid w:val="00064A1C"/>
    <w:rsid w:val="000660B0"/>
    <w:rsid w:val="000662A2"/>
    <w:rsid w:val="00067800"/>
    <w:rsid w:val="00067927"/>
    <w:rsid w:val="000708D6"/>
    <w:rsid w:val="00071DF7"/>
    <w:rsid w:val="000721C8"/>
    <w:rsid w:val="00072CA8"/>
    <w:rsid w:val="0007549A"/>
    <w:rsid w:val="00076A4A"/>
    <w:rsid w:val="0007788D"/>
    <w:rsid w:val="00080796"/>
    <w:rsid w:val="000820FF"/>
    <w:rsid w:val="00085670"/>
    <w:rsid w:val="0008574B"/>
    <w:rsid w:val="0008733E"/>
    <w:rsid w:val="00090E9A"/>
    <w:rsid w:val="00091001"/>
    <w:rsid w:val="000954B1"/>
    <w:rsid w:val="000979A6"/>
    <w:rsid w:val="000A0F2A"/>
    <w:rsid w:val="000A3077"/>
    <w:rsid w:val="000A5552"/>
    <w:rsid w:val="000A6F52"/>
    <w:rsid w:val="000A7DF2"/>
    <w:rsid w:val="000A7EA1"/>
    <w:rsid w:val="000B08BB"/>
    <w:rsid w:val="000B12A4"/>
    <w:rsid w:val="000B3A42"/>
    <w:rsid w:val="000B44D4"/>
    <w:rsid w:val="000B4666"/>
    <w:rsid w:val="000B59C9"/>
    <w:rsid w:val="000B6C38"/>
    <w:rsid w:val="000B6E4C"/>
    <w:rsid w:val="000C0C87"/>
    <w:rsid w:val="000C139E"/>
    <w:rsid w:val="000C29D4"/>
    <w:rsid w:val="000C4AC0"/>
    <w:rsid w:val="000C5899"/>
    <w:rsid w:val="000C673F"/>
    <w:rsid w:val="000C75E4"/>
    <w:rsid w:val="000D08DD"/>
    <w:rsid w:val="000D1D9E"/>
    <w:rsid w:val="000D23BB"/>
    <w:rsid w:val="000D2B0C"/>
    <w:rsid w:val="000D337B"/>
    <w:rsid w:val="000D6B9F"/>
    <w:rsid w:val="000D6C3C"/>
    <w:rsid w:val="000D7187"/>
    <w:rsid w:val="000D76C7"/>
    <w:rsid w:val="000D7934"/>
    <w:rsid w:val="000E2F75"/>
    <w:rsid w:val="000E3D50"/>
    <w:rsid w:val="000E7DE5"/>
    <w:rsid w:val="000E7F42"/>
    <w:rsid w:val="000F0EAB"/>
    <w:rsid w:val="000F1D73"/>
    <w:rsid w:val="000F2DDE"/>
    <w:rsid w:val="000F40FB"/>
    <w:rsid w:val="000F5D75"/>
    <w:rsid w:val="00103AE1"/>
    <w:rsid w:val="001042E7"/>
    <w:rsid w:val="00104589"/>
    <w:rsid w:val="00106B4A"/>
    <w:rsid w:val="00106F10"/>
    <w:rsid w:val="00107209"/>
    <w:rsid w:val="00107D6F"/>
    <w:rsid w:val="00112817"/>
    <w:rsid w:val="00114456"/>
    <w:rsid w:val="001146BE"/>
    <w:rsid w:val="001159AE"/>
    <w:rsid w:val="00117183"/>
    <w:rsid w:val="00117A9B"/>
    <w:rsid w:val="00121356"/>
    <w:rsid w:val="001226FE"/>
    <w:rsid w:val="00122A35"/>
    <w:rsid w:val="00126AE7"/>
    <w:rsid w:val="00126E60"/>
    <w:rsid w:val="0012717E"/>
    <w:rsid w:val="0012775A"/>
    <w:rsid w:val="0013044E"/>
    <w:rsid w:val="00130676"/>
    <w:rsid w:val="00130906"/>
    <w:rsid w:val="001311DC"/>
    <w:rsid w:val="0013197E"/>
    <w:rsid w:val="00132DD1"/>
    <w:rsid w:val="00135B37"/>
    <w:rsid w:val="00136BAB"/>
    <w:rsid w:val="0014023F"/>
    <w:rsid w:val="00142437"/>
    <w:rsid w:val="00144F24"/>
    <w:rsid w:val="00145E18"/>
    <w:rsid w:val="0014760C"/>
    <w:rsid w:val="00147AC7"/>
    <w:rsid w:val="0015267E"/>
    <w:rsid w:val="00152C78"/>
    <w:rsid w:val="001557D1"/>
    <w:rsid w:val="001572D3"/>
    <w:rsid w:val="00161296"/>
    <w:rsid w:val="00161F8E"/>
    <w:rsid w:val="001634D5"/>
    <w:rsid w:val="00171BBE"/>
    <w:rsid w:val="00172EED"/>
    <w:rsid w:val="00172FDA"/>
    <w:rsid w:val="001743FF"/>
    <w:rsid w:val="0017661B"/>
    <w:rsid w:val="001767CC"/>
    <w:rsid w:val="00177C03"/>
    <w:rsid w:val="00180517"/>
    <w:rsid w:val="00180ECF"/>
    <w:rsid w:val="001829AA"/>
    <w:rsid w:val="00182D45"/>
    <w:rsid w:val="001831AB"/>
    <w:rsid w:val="00185BCF"/>
    <w:rsid w:val="00186B23"/>
    <w:rsid w:val="001915F9"/>
    <w:rsid w:val="00191601"/>
    <w:rsid w:val="00191A15"/>
    <w:rsid w:val="0019740B"/>
    <w:rsid w:val="001A0CDE"/>
    <w:rsid w:val="001A1BB5"/>
    <w:rsid w:val="001A2AB2"/>
    <w:rsid w:val="001A313F"/>
    <w:rsid w:val="001A342E"/>
    <w:rsid w:val="001A4CFE"/>
    <w:rsid w:val="001A68C4"/>
    <w:rsid w:val="001B11E8"/>
    <w:rsid w:val="001B15A9"/>
    <w:rsid w:val="001B2BC3"/>
    <w:rsid w:val="001B4B30"/>
    <w:rsid w:val="001B5641"/>
    <w:rsid w:val="001B6125"/>
    <w:rsid w:val="001C15A1"/>
    <w:rsid w:val="001C21DE"/>
    <w:rsid w:val="001C3591"/>
    <w:rsid w:val="001D1B7C"/>
    <w:rsid w:val="001D59BA"/>
    <w:rsid w:val="001D60D1"/>
    <w:rsid w:val="001D6594"/>
    <w:rsid w:val="001E0242"/>
    <w:rsid w:val="001E122B"/>
    <w:rsid w:val="001E1622"/>
    <w:rsid w:val="001E5BF3"/>
    <w:rsid w:val="001E66DF"/>
    <w:rsid w:val="001E7D3A"/>
    <w:rsid w:val="001E7EA5"/>
    <w:rsid w:val="001F11AD"/>
    <w:rsid w:val="001F13E7"/>
    <w:rsid w:val="001F579A"/>
    <w:rsid w:val="001F6A5B"/>
    <w:rsid w:val="00201757"/>
    <w:rsid w:val="00204007"/>
    <w:rsid w:val="0020410E"/>
    <w:rsid w:val="00204111"/>
    <w:rsid w:val="00205017"/>
    <w:rsid w:val="002068FF"/>
    <w:rsid w:val="00206A02"/>
    <w:rsid w:val="00210B15"/>
    <w:rsid w:val="002113AA"/>
    <w:rsid w:val="002117C3"/>
    <w:rsid w:val="00212E7D"/>
    <w:rsid w:val="002136E9"/>
    <w:rsid w:val="002159DF"/>
    <w:rsid w:val="002160FB"/>
    <w:rsid w:val="00216D2B"/>
    <w:rsid w:val="00217463"/>
    <w:rsid w:val="00217C62"/>
    <w:rsid w:val="002207A3"/>
    <w:rsid w:val="00222C32"/>
    <w:rsid w:val="00222D52"/>
    <w:rsid w:val="00222DFA"/>
    <w:rsid w:val="00225597"/>
    <w:rsid w:val="002258B9"/>
    <w:rsid w:val="00226A91"/>
    <w:rsid w:val="00231248"/>
    <w:rsid w:val="00233105"/>
    <w:rsid w:val="002338E1"/>
    <w:rsid w:val="002354D6"/>
    <w:rsid w:val="002360D8"/>
    <w:rsid w:val="00236184"/>
    <w:rsid w:val="00237F51"/>
    <w:rsid w:val="002405BE"/>
    <w:rsid w:val="00240D57"/>
    <w:rsid w:val="002431ED"/>
    <w:rsid w:val="00243539"/>
    <w:rsid w:val="00243D97"/>
    <w:rsid w:val="00245480"/>
    <w:rsid w:val="00245F49"/>
    <w:rsid w:val="002501CB"/>
    <w:rsid w:val="00250833"/>
    <w:rsid w:val="00251070"/>
    <w:rsid w:val="0025115B"/>
    <w:rsid w:val="0025314A"/>
    <w:rsid w:val="00254ADE"/>
    <w:rsid w:val="00257A5C"/>
    <w:rsid w:val="00257BDF"/>
    <w:rsid w:val="002626E8"/>
    <w:rsid w:val="00263B1F"/>
    <w:rsid w:val="00271274"/>
    <w:rsid w:val="00272CB7"/>
    <w:rsid w:val="0027317A"/>
    <w:rsid w:val="0027373A"/>
    <w:rsid w:val="00275731"/>
    <w:rsid w:val="00276D22"/>
    <w:rsid w:val="0028067F"/>
    <w:rsid w:val="00283F79"/>
    <w:rsid w:val="00284C69"/>
    <w:rsid w:val="00285F0E"/>
    <w:rsid w:val="00290CB3"/>
    <w:rsid w:val="00290E13"/>
    <w:rsid w:val="00291CB4"/>
    <w:rsid w:val="002932F7"/>
    <w:rsid w:val="002A3D0B"/>
    <w:rsid w:val="002A7EEA"/>
    <w:rsid w:val="002B166E"/>
    <w:rsid w:val="002B3235"/>
    <w:rsid w:val="002C16B9"/>
    <w:rsid w:val="002C253B"/>
    <w:rsid w:val="002C3303"/>
    <w:rsid w:val="002C332C"/>
    <w:rsid w:val="002C50F3"/>
    <w:rsid w:val="002C560F"/>
    <w:rsid w:val="002C60B6"/>
    <w:rsid w:val="002D2FEE"/>
    <w:rsid w:val="002D5C28"/>
    <w:rsid w:val="002D62D6"/>
    <w:rsid w:val="002E0CAB"/>
    <w:rsid w:val="002E24A1"/>
    <w:rsid w:val="002E429D"/>
    <w:rsid w:val="002E54BE"/>
    <w:rsid w:val="002E7832"/>
    <w:rsid w:val="002F0E91"/>
    <w:rsid w:val="002F19DD"/>
    <w:rsid w:val="002F646F"/>
    <w:rsid w:val="002F7B5A"/>
    <w:rsid w:val="00300A24"/>
    <w:rsid w:val="0030368B"/>
    <w:rsid w:val="003052B3"/>
    <w:rsid w:val="003064C1"/>
    <w:rsid w:val="00306988"/>
    <w:rsid w:val="0031087C"/>
    <w:rsid w:val="003113C0"/>
    <w:rsid w:val="003120EF"/>
    <w:rsid w:val="0031276A"/>
    <w:rsid w:val="003147F2"/>
    <w:rsid w:val="0031496B"/>
    <w:rsid w:val="00314D28"/>
    <w:rsid w:val="00320927"/>
    <w:rsid w:val="00322970"/>
    <w:rsid w:val="003244C3"/>
    <w:rsid w:val="00324B97"/>
    <w:rsid w:val="0032556A"/>
    <w:rsid w:val="003258FA"/>
    <w:rsid w:val="00332A7A"/>
    <w:rsid w:val="00332C82"/>
    <w:rsid w:val="0033425D"/>
    <w:rsid w:val="003363E5"/>
    <w:rsid w:val="003366D7"/>
    <w:rsid w:val="003410D6"/>
    <w:rsid w:val="00341A98"/>
    <w:rsid w:val="003428BA"/>
    <w:rsid w:val="0035047D"/>
    <w:rsid w:val="00350CFC"/>
    <w:rsid w:val="003516BB"/>
    <w:rsid w:val="00352DA8"/>
    <w:rsid w:val="00353C0F"/>
    <w:rsid w:val="003544A5"/>
    <w:rsid w:val="003549DA"/>
    <w:rsid w:val="00355835"/>
    <w:rsid w:val="0035586F"/>
    <w:rsid w:val="00355A12"/>
    <w:rsid w:val="00356112"/>
    <w:rsid w:val="003578E1"/>
    <w:rsid w:val="003610CA"/>
    <w:rsid w:val="003623CD"/>
    <w:rsid w:val="003642F5"/>
    <w:rsid w:val="00366348"/>
    <w:rsid w:val="00367463"/>
    <w:rsid w:val="00367B62"/>
    <w:rsid w:val="00370471"/>
    <w:rsid w:val="003738C1"/>
    <w:rsid w:val="00373952"/>
    <w:rsid w:val="00373A16"/>
    <w:rsid w:val="00373F47"/>
    <w:rsid w:val="00375C50"/>
    <w:rsid w:val="003768D2"/>
    <w:rsid w:val="00376E05"/>
    <w:rsid w:val="003779FE"/>
    <w:rsid w:val="00380BDE"/>
    <w:rsid w:val="00381EA3"/>
    <w:rsid w:val="0038341C"/>
    <w:rsid w:val="00386A4E"/>
    <w:rsid w:val="00387219"/>
    <w:rsid w:val="003879E5"/>
    <w:rsid w:val="003900C3"/>
    <w:rsid w:val="0039072E"/>
    <w:rsid w:val="00391B24"/>
    <w:rsid w:val="00392D26"/>
    <w:rsid w:val="0039545E"/>
    <w:rsid w:val="003A10F7"/>
    <w:rsid w:val="003A16F7"/>
    <w:rsid w:val="003A3780"/>
    <w:rsid w:val="003A3A3D"/>
    <w:rsid w:val="003A49D3"/>
    <w:rsid w:val="003A57D0"/>
    <w:rsid w:val="003A5FB7"/>
    <w:rsid w:val="003A72E3"/>
    <w:rsid w:val="003A7FC3"/>
    <w:rsid w:val="003B0835"/>
    <w:rsid w:val="003B0EC9"/>
    <w:rsid w:val="003B23AA"/>
    <w:rsid w:val="003B2EED"/>
    <w:rsid w:val="003B4825"/>
    <w:rsid w:val="003B48F4"/>
    <w:rsid w:val="003C028B"/>
    <w:rsid w:val="003C0745"/>
    <w:rsid w:val="003C17F0"/>
    <w:rsid w:val="003C31C9"/>
    <w:rsid w:val="003D126D"/>
    <w:rsid w:val="003D18E3"/>
    <w:rsid w:val="003D2442"/>
    <w:rsid w:val="003D605C"/>
    <w:rsid w:val="003D74E5"/>
    <w:rsid w:val="003E049C"/>
    <w:rsid w:val="003E58E0"/>
    <w:rsid w:val="003E6F27"/>
    <w:rsid w:val="003F1309"/>
    <w:rsid w:val="003F3413"/>
    <w:rsid w:val="003F4069"/>
    <w:rsid w:val="003F4DF5"/>
    <w:rsid w:val="00400492"/>
    <w:rsid w:val="00401A72"/>
    <w:rsid w:val="00404702"/>
    <w:rsid w:val="004052DF"/>
    <w:rsid w:val="00405BEE"/>
    <w:rsid w:val="00406A23"/>
    <w:rsid w:val="00406C63"/>
    <w:rsid w:val="004104C5"/>
    <w:rsid w:val="0041139D"/>
    <w:rsid w:val="00411D9C"/>
    <w:rsid w:val="004129A6"/>
    <w:rsid w:val="00412EE9"/>
    <w:rsid w:val="00412F9A"/>
    <w:rsid w:val="004131D6"/>
    <w:rsid w:val="00415363"/>
    <w:rsid w:val="0041571C"/>
    <w:rsid w:val="00416865"/>
    <w:rsid w:val="00420B11"/>
    <w:rsid w:val="0042115F"/>
    <w:rsid w:val="004215C9"/>
    <w:rsid w:val="004225A3"/>
    <w:rsid w:val="00422BA2"/>
    <w:rsid w:val="00422EDA"/>
    <w:rsid w:val="00424B6D"/>
    <w:rsid w:val="00425726"/>
    <w:rsid w:val="00425E21"/>
    <w:rsid w:val="00430CD5"/>
    <w:rsid w:val="00432502"/>
    <w:rsid w:val="004325FC"/>
    <w:rsid w:val="004332A8"/>
    <w:rsid w:val="00433AD5"/>
    <w:rsid w:val="00433FF2"/>
    <w:rsid w:val="0043674B"/>
    <w:rsid w:val="00437D45"/>
    <w:rsid w:val="00441239"/>
    <w:rsid w:val="0044230B"/>
    <w:rsid w:val="004450A4"/>
    <w:rsid w:val="00445236"/>
    <w:rsid w:val="004459AD"/>
    <w:rsid w:val="00446EB1"/>
    <w:rsid w:val="00447023"/>
    <w:rsid w:val="004477C8"/>
    <w:rsid w:val="004503A0"/>
    <w:rsid w:val="00451079"/>
    <w:rsid w:val="004510A5"/>
    <w:rsid w:val="0045669B"/>
    <w:rsid w:val="00460BEB"/>
    <w:rsid w:val="00460C5E"/>
    <w:rsid w:val="00461183"/>
    <w:rsid w:val="00461A8B"/>
    <w:rsid w:val="004626DB"/>
    <w:rsid w:val="00463463"/>
    <w:rsid w:val="00463EF3"/>
    <w:rsid w:val="00463F23"/>
    <w:rsid w:val="00465B60"/>
    <w:rsid w:val="00467241"/>
    <w:rsid w:val="00474965"/>
    <w:rsid w:val="00477E7E"/>
    <w:rsid w:val="00480730"/>
    <w:rsid w:val="00483E39"/>
    <w:rsid w:val="00484990"/>
    <w:rsid w:val="00484D7A"/>
    <w:rsid w:val="00492357"/>
    <w:rsid w:val="004A1360"/>
    <w:rsid w:val="004A2722"/>
    <w:rsid w:val="004A2A8B"/>
    <w:rsid w:val="004A41C4"/>
    <w:rsid w:val="004A6D33"/>
    <w:rsid w:val="004B1244"/>
    <w:rsid w:val="004B1591"/>
    <w:rsid w:val="004B1962"/>
    <w:rsid w:val="004B280B"/>
    <w:rsid w:val="004B3784"/>
    <w:rsid w:val="004B42F9"/>
    <w:rsid w:val="004C1D15"/>
    <w:rsid w:val="004C1D6D"/>
    <w:rsid w:val="004C3034"/>
    <w:rsid w:val="004D0B17"/>
    <w:rsid w:val="004D1446"/>
    <w:rsid w:val="004D1754"/>
    <w:rsid w:val="004D200F"/>
    <w:rsid w:val="004D2DEC"/>
    <w:rsid w:val="004D4713"/>
    <w:rsid w:val="004D4822"/>
    <w:rsid w:val="004D5F27"/>
    <w:rsid w:val="004E1E17"/>
    <w:rsid w:val="004E21A2"/>
    <w:rsid w:val="004E29A7"/>
    <w:rsid w:val="004E3ECE"/>
    <w:rsid w:val="004E53C6"/>
    <w:rsid w:val="004E5C08"/>
    <w:rsid w:val="004E7572"/>
    <w:rsid w:val="004F1024"/>
    <w:rsid w:val="004F1285"/>
    <w:rsid w:val="004F14F8"/>
    <w:rsid w:val="004F523E"/>
    <w:rsid w:val="004F7647"/>
    <w:rsid w:val="00500CA7"/>
    <w:rsid w:val="0050172B"/>
    <w:rsid w:val="005023AE"/>
    <w:rsid w:val="005023BD"/>
    <w:rsid w:val="00503402"/>
    <w:rsid w:val="00503D67"/>
    <w:rsid w:val="00504910"/>
    <w:rsid w:val="00504BA4"/>
    <w:rsid w:val="005062C6"/>
    <w:rsid w:val="00510A20"/>
    <w:rsid w:val="00513021"/>
    <w:rsid w:val="00513FCE"/>
    <w:rsid w:val="005158AD"/>
    <w:rsid w:val="005179A4"/>
    <w:rsid w:val="00517DA2"/>
    <w:rsid w:val="00520796"/>
    <w:rsid w:val="00520E2D"/>
    <w:rsid w:val="00522CC4"/>
    <w:rsid w:val="005262DD"/>
    <w:rsid w:val="00530CED"/>
    <w:rsid w:val="005311C5"/>
    <w:rsid w:val="0053305E"/>
    <w:rsid w:val="0053339C"/>
    <w:rsid w:val="00533967"/>
    <w:rsid w:val="0053479A"/>
    <w:rsid w:val="00535471"/>
    <w:rsid w:val="00537166"/>
    <w:rsid w:val="005376ED"/>
    <w:rsid w:val="005400D1"/>
    <w:rsid w:val="00544175"/>
    <w:rsid w:val="00544DA5"/>
    <w:rsid w:val="00545A5A"/>
    <w:rsid w:val="00550532"/>
    <w:rsid w:val="005506BA"/>
    <w:rsid w:val="00550E24"/>
    <w:rsid w:val="00550FE6"/>
    <w:rsid w:val="00554CEC"/>
    <w:rsid w:val="0055719A"/>
    <w:rsid w:val="00561784"/>
    <w:rsid w:val="00563144"/>
    <w:rsid w:val="00563751"/>
    <w:rsid w:val="005641D3"/>
    <w:rsid w:val="005642DF"/>
    <w:rsid w:val="00564DFB"/>
    <w:rsid w:val="005653F8"/>
    <w:rsid w:val="005658F2"/>
    <w:rsid w:val="00566888"/>
    <w:rsid w:val="00567242"/>
    <w:rsid w:val="005704CA"/>
    <w:rsid w:val="00574039"/>
    <w:rsid w:val="00577E71"/>
    <w:rsid w:val="00580B94"/>
    <w:rsid w:val="00582A09"/>
    <w:rsid w:val="00583D73"/>
    <w:rsid w:val="00585BE1"/>
    <w:rsid w:val="00585D25"/>
    <w:rsid w:val="00586D2E"/>
    <w:rsid w:val="00586F32"/>
    <w:rsid w:val="00591E00"/>
    <w:rsid w:val="0059254B"/>
    <w:rsid w:val="0059598C"/>
    <w:rsid w:val="005959BF"/>
    <w:rsid w:val="00596A9F"/>
    <w:rsid w:val="005972DA"/>
    <w:rsid w:val="005A0EA7"/>
    <w:rsid w:val="005A3554"/>
    <w:rsid w:val="005A3F4D"/>
    <w:rsid w:val="005A43D1"/>
    <w:rsid w:val="005A606B"/>
    <w:rsid w:val="005A6B7F"/>
    <w:rsid w:val="005A7CE2"/>
    <w:rsid w:val="005B2961"/>
    <w:rsid w:val="005B2E29"/>
    <w:rsid w:val="005B3CC3"/>
    <w:rsid w:val="005B773C"/>
    <w:rsid w:val="005C0240"/>
    <w:rsid w:val="005C2556"/>
    <w:rsid w:val="005C6090"/>
    <w:rsid w:val="005C6711"/>
    <w:rsid w:val="005D0275"/>
    <w:rsid w:val="005D0536"/>
    <w:rsid w:val="005D17AA"/>
    <w:rsid w:val="005D252E"/>
    <w:rsid w:val="005D4A65"/>
    <w:rsid w:val="005D5527"/>
    <w:rsid w:val="005D6FD3"/>
    <w:rsid w:val="005E0957"/>
    <w:rsid w:val="005E2567"/>
    <w:rsid w:val="005E6671"/>
    <w:rsid w:val="005F31EF"/>
    <w:rsid w:val="005F3E21"/>
    <w:rsid w:val="005F3E65"/>
    <w:rsid w:val="005F40FC"/>
    <w:rsid w:val="005F47A2"/>
    <w:rsid w:val="005F4AA3"/>
    <w:rsid w:val="005F79E8"/>
    <w:rsid w:val="005F7E20"/>
    <w:rsid w:val="006011C0"/>
    <w:rsid w:val="0060396C"/>
    <w:rsid w:val="00604811"/>
    <w:rsid w:val="006055F2"/>
    <w:rsid w:val="0060624D"/>
    <w:rsid w:val="00606E84"/>
    <w:rsid w:val="00607228"/>
    <w:rsid w:val="00607504"/>
    <w:rsid w:val="006102AC"/>
    <w:rsid w:val="00612CCA"/>
    <w:rsid w:val="00615133"/>
    <w:rsid w:val="00616A4A"/>
    <w:rsid w:val="00623178"/>
    <w:rsid w:val="00630820"/>
    <w:rsid w:val="00633B29"/>
    <w:rsid w:val="00633E70"/>
    <w:rsid w:val="00634249"/>
    <w:rsid w:val="0063579A"/>
    <w:rsid w:val="0063622B"/>
    <w:rsid w:val="00636CCF"/>
    <w:rsid w:val="0064009E"/>
    <w:rsid w:val="00640FFC"/>
    <w:rsid w:val="0064337A"/>
    <w:rsid w:val="00643758"/>
    <w:rsid w:val="006448AE"/>
    <w:rsid w:val="006528FD"/>
    <w:rsid w:val="00653805"/>
    <w:rsid w:val="00655747"/>
    <w:rsid w:val="006558FF"/>
    <w:rsid w:val="00655F74"/>
    <w:rsid w:val="00656681"/>
    <w:rsid w:val="00656CF6"/>
    <w:rsid w:val="006570CD"/>
    <w:rsid w:val="0066084D"/>
    <w:rsid w:val="006721E0"/>
    <w:rsid w:val="00673098"/>
    <w:rsid w:val="006750CE"/>
    <w:rsid w:val="00677495"/>
    <w:rsid w:val="00677B03"/>
    <w:rsid w:val="00682AB1"/>
    <w:rsid w:val="00685543"/>
    <w:rsid w:val="0068578A"/>
    <w:rsid w:val="006859E1"/>
    <w:rsid w:val="006878E2"/>
    <w:rsid w:val="00687938"/>
    <w:rsid w:val="00687972"/>
    <w:rsid w:val="00687A72"/>
    <w:rsid w:val="00687AE9"/>
    <w:rsid w:val="006906B5"/>
    <w:rsid w:val="006922FB"/>
    <w:rsid w:val="006926F3"/>
    <w:rsid w:val="0069283D"/>
    <w:rsid w:val="00692CE3"/>
    <w:rsid w:val="00692DB8"/>
    <w:rsid w:val="00694B56"/>
    <w:rsid w:val="0069554C"/>
    <w:rsid w:val="006962E7"/>
    <w:rsid w:val="00697CD5"/>
    <w:rsid w:val="006A1938"/>
    <w:rsid w:val="006A22B4"/>
    <w:rsid w:val="006A2395"/>
    <w:rsid w:val="006A3CF4"/>
    <w:rsid w:val="006A63D7"/>
    <w:rsid w:val="006A68E6"/>
    <w:rsid w:val="006B07CB"/>
    <w:rsid w:val="006B18A3"/>
    <w:rsid w:val="006B1F39"/>
    <w:rsid w:val="006B352B"/>
    <w:rsid w:val="006B3986"/>
    <w:rsid w:val="006B40CB"/>
    <w:rsid w:val="006B4140"/>
    <w:rsid w:val="006B4370"/>
    <w:rsid w:val="006B7C8A"/>
    <w:rsid w:val="006C1106"/>
    <w:rsid w:val="006C3481"/>
    <w:rsid w:val="006C4C3A"/>
    <w:rsid w:val="006D0BB7"/>
    <w:rsid w:val="006D4FD9"/>
    <w:rsid w:val="006D6ED3"/>
    <w:rsid w:val="006D7847"/>
    <w:rsid w:val="006E0B10"/>
    <w:rsid w:val="006E15C9"/>
    <w:rsid w:val="006E30B0"/>
    <w:rsid w:val="006E4B58"/>
    <w:rsid w:val="006F1A48"/>
    <w:rsid w:val="006F471E"/>
    <w:rsid w:val="006F4A19"/>
    <w:rsid w:val="006F4F33"/>
    <w:rsid w:val="00701103"/>
    <w:rsid w:val="00701650"/>
    <w:rsid w:val="00701799"/>
    <w:rsid w:val="0070265C"/>
    <w:rsid w:val="00702E92"/>
    <w:rsid w:val="00703BE1"/>
    <w:rsid w:val="007050AA"/>
    <w:rsid w:val="00705FE0"/>
    <w:rsid w:val="007079D6"/>
    <w:rsid w:val="00710746"/>
    <w:rsid w:val="007132DE"/>
    <w:rsid w:val="00713AF7"/>
    <w:rsid w:val="00714A9E"/>
    <w:rsid w:val="00715CA7"/>
    <w:rsid w:val="00716DB4"/>
    <w:rsid w:val="00716E63"/>
    <w:rsid w:val="007174DC"/>
    <w:rsid w:val="007174E9"/>
    <w:rsid w:val="007179A8"/>
    <w:rsid w:val="00722072"/>
    <w:rsid w:val="007228B5"/>
    <w:rsid w:val="00722D7D"/>
    <w:rsid w:val="007234D7"/>
    <w:rsid w:val="0072439E"/>
    <w:rsid w:val="00725CC4"/>
    <w:rsid w:val="007262DE"/>
    <w:rsid w:val="00726CB0"/>
    <w:rsid w:val="00726E48"/>
    <w:rsid w:val="007277BA"/>
    <w:rsid w:val="00732959"/>
    <w:rsid w:val="00733149"/>
    <w:rsid w:val="00735577"/>
    <w:rsid w:val="00735844"/>
    <w:rsid w:val="00740414"/>
    <w:rsid w:val="007408D9"/>
    <w:rsid w:val="00740F67"/>
    <w:rsid w:val="00743570"/>
    <w:rsid w:val="00743812"/>
    <w:rsid w:val="00743EC9"/>
    <w:rsid w:val="00746CF5"/>
    <w:rsid w:val="00750652"/>
    <w:rsid w:val="00751A55"/>
    <w:rsid w:val="0075249B"/>
    <w:rsid w:val="007555F9"/>
    <w:rsid w:val="0075586A"/>
    <w:rsid w:val="0075625F"/>
    <w:rsid w:val="00756E81"/>
    <w:rsid w:val="007602EF"/>
    <w:rsid w:val="0076174D"/>
    <w:rsid w:val="007618B6"/>
    <w:rsid w:val="00764745"/>
    <w:rsid w:val="0076600A"/>
    <w:rsid w:val="00766C1A"/>
    <w:rsid w:val="00767F1D"/>
    <w:rsid w:val="00771A1F"/>
    <w:rsid w:val="007740BC"/>
    <w:rsid w:val="007742CA"/>
    <w:rsid w:val="00775132"/>
    <w:rsid w:val="007768F0"/>
    <w:rsid w:val="00777349"/>
    <w:rsid w:val="00780B9E"/>
    <w:rsid w:val="00781380"/>
    <w:rsid w:val="007816D5"/>
    <w:rsid w:val="007819B0"/>
    <w:rsid w:val="0078301A"/>
    <w:rsid w:val="00783FD1"/>
    <w:rsid w:val="00785253"/>
    <w:rsid w:val="00785B77"/>
    <w:rsid w:val="00787C21"/>
    <w:rsid w:val="00791EA6"/>
    <w:rsid w:val="00793D1C"/>
    <w:rsid w:val="007951D3"/>
    <w:rsid w:val="00796F85"/>
    <w:rsid w:val="007A1718"/>
    <w:rsid w:val="007A3361"/>
    <w:rsid w:val="007A36DC"/>
    <w:rsid w:val="007B153F"/>
    <w:rsid w:val="007B371E"/>
    <w:rsid w:val="007B3A26"/>
    <w:rsid w:val="007B5458"/>
    <w:rsid w:val="007B6509"/>
    <w:rsid w:val="007B7053"/>
    <w:rsid w:val="007B7391"/>
    <w:rsid w:val="007C03EC"/>
    <w:rsid w:val="007C1ED7"/>
    <w:rsid w:val="007C72FD"/>
    <w:rsid w:val="007C7964"/>
    <w:rsid w:val="007D0C7A"/>
    <w:rsid w:val="007D1D65"/>
    <w:rsid w:val="007D356B"/>
    <w:rsid w:val="007D6D73"/>
    <w:rsid w:val="007E09C1"/>
    <w:rsid w:val="007E5500"/>
    <w:rsid w:val="007E5C86"/>
    <w:rsid w:val="007E6BB4"/>
    <w:rsid w:val="007F1405"/>
    <w:rsid w:val="007F23ED"/>
    <w:rsid w:val="007F5611"/>
    <w:rsid w:val="007F5946"/>
    <w:rsid w:val="007F59A2"/>
    <w:rsid w:val="007F5CBB"/>
    <w:rsid w:val="007F5F95"/>
    <w:rsid w:val="007F61C2"/>
    <w:rsid w:val="007F72D0"/>
    <w:rsid w:val="0080385A"/>
    <w:rsid w:val="00806A40"/>
    <w:rsid w:val="00806ECB"/>
    <w:rsid w:val="00806F7B"/>
    <w:rsid w:val="00810794"/>
    <w:rsid w:val="008147CE"/>
    <w:rsid w:val="00815746"/>
    <w:rsid w:val="00816B3C"/>
    <w:rsid w:val="00817181"/>
    <w:rsid w:val="008176CB"/>
    <w:rsid w:val="008178C9"/>
    <w:rsid w:val="008209FD"/>
    <w:rsid w:val="008221D9"/>
    <w:rsid w:val="0082312F"/>
    <w:rsid w:val="00823C9E"/>
    <w:rsid w:val="00823FA5"/>
    <w:rsid w:val="00825AA3"/>
    <w:rsid w:val="008267CD"/>
    <w:rsid w:val="00831B2D"/>
    <w:rsid w:val="00833BB0"/>
    <w:rsid w:val="00834134"/>
    <w:rsid w:val="00836C9E"/>
    <w:rsid w:val="008378C1"/>
    <w:rsid w:val="00837A7E"/>
    <w:rsid w:val="00840010"/>
    <w:rsid w:val="00840BDF"/>
    <w:rsid w:val="008411A4"/>
    <w:rsid w:val="00844A78"/>
    <w:rsid w:val="00844BD3"/>
    <w:rsid w:val="008451C5"/>
    <w:rsid w:val="00845A9D"/>
    <w:rsid w:val="00845C06"/>
    <w:rsid w:val="008507B1"/>
    <w:rsid w:val="00851836"/>
    <w:rsid w:val="00853FE3"/>
    <w:rsid w:val="00854A96"/>
    <w:rsid w:val="00855379"/>
    <w:rsid w:val="008564A8"/>
    <w:rsid w:val="0085745B"/>
    <w:rsid w:val="008576F8"/>
    <w:rsid w:val="00860E47"/>
    <w:rsid w:val="00861022"/>
    <w:rsid w:val="0086110D"/>
    <w:rsid w:val="00861601"/>
    <w:rsid w:val="008628B4"/>
    <w:rsid w:val="008637F5"/>
    <w:rsid w:val="008733F8"/>
    <w:rsid w:val="00873EDF"/>
    <w:rsid w:val="00873FB2"/>
    <w:rsid w:val="00875645"/>
    <w:rsid w:val="008757D6"/>
    <w:rsid w:val="00883B6B"/>
    <w:rsid w:val="00885656"/>
    <w:rsid w:val="00885FC3"/>
    <w:rsid w:val="00886399"/>
    <w:rsid w:val="00890D63"/>
    <w:rsid w:val="008927DE"/>
    <w:rsid w:val="00894F43"/>
    <w:rsid w:val="00895591"/>
    <w:rsid w:val="00895762"/>
    <w:rsid w:val="008A4C53"/>
    <w:rsid w:val="008A5061"/>
    <w:rsid w:val="008A62A1"/>
    <w:rsid w:val="008B1812"/>
    <w:rsid w:val="008B29E8"/>
    <w:rsid w:val="008B40BA"/>
    <w:rsid w:val="008B550D"/>
    <w:rsid w:val="008B55BB"/>
    <w:rsid w:val="008B55F9"/>
    <w:rsid w:val="008B7113"/>
    <w:rsid w:val="008C12C6"/>
    <w:rsid w:val="008C2243"/>
    <w:rsid w:val="008C2586"/>
    <w:rsid w:val="008D1AF1"/>
    <w:rsid w:val="008D2C67"/>
    <w:rsid w:val="008D40D5"/>
    <w:rsid w:val="008D6052"/>
    <w:rsid w:val="008D6626"/>
    <w:rsid w:val="008D7748"/>
    <w:rsid w:val="008E1492"/>
    <w:rsid w:val="008E3163"/>
    <w:rsid w:val="008E3A63"/>
    <w:rsid w:val="008E3D63"/>
    <w:rsid w:val="008E4A7D"/>
    <w:rsid w:val="008E5805"/>
    <w:rsid w:val="008E672E"/>
    <w:rsid w:val="008E6B83"/>
    <w:rsid w:val="008E6CC3"/>
    <w:rsid w:val="008E75E9"/>
    <w:rsid w:val="008E77B2"/>
    <w:rsid w:val="008F127A"/>
    <w:rsid w:val="008F6497"/>
    <w:rsid w:val="008F74CA"/>
    <w:rsid w:val="008F7554"/>
    <w:rsid w:val="008F7887"/>
    <w:rsid w:val="00900635"/>
    <w:rsid w:val="00901584"/>
    <w:rsid w:val="00904CC7"/>
    <w:rsid w:val="009055CD"/>
    <w:rsid w:val="00906154"/>
    <w:rsid w:val="0091209C"/>
    <w:rsid w:val="009134C8"/>
    <w:rsid w:val="0091676A"/>
    <w:rsid w:val="00916DC0"/>
    <w:rsid w:val="00920F96"/>
    <w:rsid w:val="00924C65"/>
    <w:rsid w:val="00924EA2"/>
    <w:rsid w:val="009252A2"/>
    <w:rsid w:val="00925B01"/>
    <w:rsid w:val="0093157B"/>
    <w:rsid w:val="00931F1A"/>
    <w:rsid w:val="00934D01"/>
    <w:rsid w:val="00935A30"/>
    <w:rsid w:val="00940093"/>
    <w:rsid w:val="009402DE"/>
    <w:rsid w:val="009428B9"/>
    <w:rsid w:val="00942E4D"/>
    <w:rsid w:val="00942F89"/>
    <w:rsid w:val="0094416E"/>
    <w:rsid w:val="00944A16"/>
    <w:rsid w:val="009455AB"/>
    <w:rsid w:val="009460EE"/>
    <w:rsid w:val="0094784A"/>
    <w:rsid w:val="00947AEC"/>
    <w:rsid w:val="0095123D"/>
    <w:rsid w:val="00960BDF"/>
    <w:rsid w:val="00961639"/>
    <w:rsid w:val="009618F0"/>
    <w:rsid w:val="00967A4A"/>
    <w:rsid w:val="00967AD6"/>
    <w:rsid w:val="00967FE5"/>
    <w:rsid w:val="0097073B"/>
    <w:rsid w:val="00970DEF"/>
    <w:rsid w:val="009712FD"/>
    <w:rsid w:val="00972CCD"/>
    <w:rsid w:val="00974870"/>
    <w:rsid w:val="00974D9B"/>
    <w:rsid w:val="00976424"/>
    <w:rsid w:val="00976FAC"/>
    <w:rsid w:val="00983829"/>
    <w:rsid w:val="009853FF"/>
    <w:rsid w:val="00985457"/>
    <w:rsid w:val="00985E58"/>
    <w:rsid w:val="0099081B"/>
    <w:rsid w:val="00991C2C"/>
    <w:rsid w:val="009932C6"/>
    <w:rsid w:val="00994183"/>
    <w:rsid w:val="0099436A"/>
    <w:rsid w:val="00994ADA"/>
    <w:rsid w:val="009A2EFF"/>
    <w:rsid w:val="009A420B"/>
    <w:rsid w:val="009A5902"/>
    <w:rsid w:val="009A7A1D"/>
    <w:rsid w:val="009A7BF1"/>
    <w:rsid w:val="009B03C3"/>
    <w:rsid w:val="009B0ED7"/>
    <w:rsid w:val="009B1133"/>
    <w:rsid w:val="009B1FC5"/>
    <w:rsid w:val="009B5375"/>
    <w:rsid w:val="009B67FB"/>
    <w:rsid w:val="009B70A3"/>
    <w:rsid w:val="009C420E"/>
    <w:rsid w:val="009C4936"/>
    <w:rsid w:val="009C4FBA"/>
    <w:rsid w:val="009C56D4"/>
    <w:rsid w:val="009C6E1E"/>
    <w:rsid w:val="009C7A3D"/>
    <w:rsid w:val="009D108D"/>
    <w:rsid w:val="009D2060"/>
    <w:rsid w:val="009D2988"/>
    <w:rsid w:val="009D3E54"/>
    <w:rsid w:val="009D5641"/>
    <w:rsid w:val="009D7A5F"/>
    <w:rsid w:val="009D7FB7"/>
    <w:rsid w:val="009E673A"/>
    <w:rsid w:val="009F1479"/>
    <w:rsid w:val="009F2B9E"/>
    <w:rsid w:val="009F3635"/>
    <w:rsid w:val="009F5947"/>
    <w:rsid w:val="009F6016"/>
    <w:rsid w:val="009F6294"/>
    <w:rsid w:val="009F69DA"/>
    <w:rsid w:val="009F6BF3"/>
    <w:rsid w:val="00A02136"/>
    <w:rsid w:val="00A021A2"/>
    <w:rsid w:val="00A02876"/>
    <w:rsid w:val="00A02F01"/>
    <w:rsid w:val="00A03867"/>
    <w:rsid w:val="00A06067"/>
    <w:rsid w:val="00A07BE1"/>
    <w:rsid w:val="00A07EBF"/>
    <w:rsid w:val="00A10B7A"/>
    <w:rsid w:val="00A1289B"/>
    <w:rsid w:val="00A13C51"/>
    <w:rsid w:val="00A148F1"/>
    <w:rsid w:val="00A1509A"/>
    <w:rsid w:val="00A20CA7"/>
    <w:rsid w:val="00A21CF6"/>
    <w:rsid w:val="00A263EC"/>
    <w:rsid w:val="00A308A9"/>
    <w:rsid w:val="00A3107C"/>
    <w:rsid w:val="00A326CD"/>
    <w:rsid w:val="00A330FE"/>
    <w:rsid w:val="00A33E00"/>
    <w:rsid w:val="00A347B0"/>
    <w:rsid w:val="00A3595D"/>
    <w:rsid w:val="00A36267"/>
    <w:rsid w:val="00A36C05"/>
    <w:rsid w:val="00A36F24"/>
    <w:rsid w:val="00A40673"/>
    <w:rsid w:val="00A45CA9"/>
    <w:rsid w:val="00A460C8"/>
    <w:rsid w:val="00A501B7"/>
    <w:rsid w:val="00A50A7E"/>
    <w:rsid w:val="00A53DAD"/>
    <w:rsid w:val="00A63128"/>
    <w:rsid w:val="00A66C31"/>
    <w:rsid w:val="00A714A6"/>
    <w:rsid w:val="00A71842"/>
    <w:rsid w:val="00A73879"/>
    <w:rsid w:val="00A740E0"/>
    <w:rsid w:val="00A74F4F"/>
    <w:rsid w:val="00A8081A"/>
    <w:rsid w:val="00A835EC"/>
    <w:rsid w:val="00A8402E"/>
    <w:rsid w:val="00A857E5"/>
    <w:rsid w:val="00A868ED"/>
    <w:rsid w:val="00A86971"/>
    <w:rsid w:val="00A86D3F"/>
    <w:rsid w:val="00A90CCE"/>
    <w:rsid w:val="00A91C2E"/>
    <w:rsid w:val="00A91D79"/>
    <w:rsid w:val="00A934A3"/>
    <w:rsid w:val="00A9379D"/>
    <w:rsid w:val="00A93875"/>
    <w:rsid w:val="00A96E36"/>
    <w:rsid w:val="00AA0F7F"/>
    <w:rsid w:val="00AA1171"/>
    <w:rsid w:val="00AA1CC6"/>
    <w:rsid w:val="00AA32B3"/>
    <w:rsid w:val="00AA3557"/>
    <w:rsid w:val="00AA4807"/>
    <w:rsid w:val="00AA55CF"/>
    <w:rsid w:val="00AA62B5"/>
    <w:rsid w:val="00AA6B31"/>
    <w:rsid w:val="00AB1690"/>
    <w:rsid w:val="00AB2C98"/>
    <w:rsid w:val="00AB4403"/>
    <w:rsid w:val="00AB46CD"/>
    <w:rsid w:val="00AB7376"/>
    <w:rsid w:val="00AC079F"/>
    <w:rsid w:val="00AC0AF1"/>
    <w:rsid w:val="00AC35D5"/>
    <w:rsid w:val="00AC3890"/>
    <w:rsid w:val="00AC3D72"/>
    <w:rsid w:val="00AC3FB3"/>
    <w:rsid w:val="00AC4745"/>
    <w:rsid w:val="00AC4B65"/>
    <w:rsid w:val="00AC4CB3"/>
    <w:rsid w:val="00AC53C7"/>
    <w:rsid w:val="00AC6367"/>
    <w:rsid w:val="00AD06FA"/>
    <w:rsid w:val="00AD0B20"/>
    <w:rsid w:val="00AD1198"/>
    <w:rsid w:val="00AD1A15"/>
    <w:rsid w:val="00AD5A51"/>
    <w:rsid w:val="00AD5BAC"/>
    <w:rsid w:val="00AE1057"/>
    <w:rsid w:val="00AE1BE6"/>
    <w:rsid w:val="00AE26D5"/>
    <w:rsid w:val="00AE35FB"/>
    <w:rsid w:val="00AE4905"/>
    <w:rsid w:val="00AE66C1"/>
    <w:rsid w:val="00AE78AF"/>
    <w:rsid w:val="00AF0EA7"/>
    <w:rsid w:val="00AF2A8D"/>
    <w:rsid w:val="00AF50C9"/>
    <w:rsid w:val="00AF56B4"/>
    <w:rsid w:val="00AF62AF"/>
    <w:rsid w:val="00AF663A"/>
    <w:rsid w:val="00AF736B"/>
    <w:rsid w:val="00B00F0E"/>
    <w:rsid w:val="00B03032"/>
    <w:rsid w:val="00B04226"/>
    <w:rsid w:val="00B0492E"/>
    <w:rsid w:val="00B04C59"/>
    <w:rsid w:val="00B059FC"/>
    <w:rsid w:val="00B06691"/>
    <w:rsid w:val="00B06DDC"/>
    <w:rsid w:val="00B06DE0"/>
    <w:rsid w:val="00B074DD"/>
    <w:rsid w:val="00B07C6A"/>
    <w:rsid w:val="00B11680"/>
    <w:rsid w:val="00B11757"/>
    <w:rsid w:val="00B11D8D"/>
    <w:rsid w:val="00B17577"/>
    <w:rsid w:val="00B22F74"/>
    <w:rsid w:val="00B26ED6"/>
    <w:rsid w:val="00B26F04"/>
    <w:rsid w:val="00B2767B"/>
    <w:rsid w:val="00B27811"/>
    <w:rsid w:val="00B32107"/>
    <w:rsid w:val="00B33644"/>
    <w:rsid w:val="00B354CB"/>
    <w:rsid w:val="00B372CB"/>
    <w:rsid w:val="00B37EAE"/>
    <w:rsid w:val="00B400F5"/>
    <w:rsid w:val="00B41596"/>
    <w:rsid w:val="00B42146"/>
    <w:rsid w:val="00B427D1"/>
    <w:rsid w:val="00B42F21"/>
    <w:rsid w:val="00B4406E"/>
    <w:rsid w:val="00B44672"/>
    <w:rsid w:val="00B454C1"/>
    <w:rsid w:val="00B46B0F"/>
    <w:rsid w:val="00B515A8"/>
    <w:rsid w:val="00B52FEB"/>
    <w:rsid w:val="00B54995"/>
    <w:rsid w:val="00B55B31"/>
    <w:rsid w:val="00B570D4"/>
    <w:rsid w:val="00B57C4C"/>
    <w:rsid w:val="00B61570"/>
    <w:rsid w:val="00B61E08"/>
    <w:rsid w:val="00B620BD"/>
    <w:rsid w:val="00B62300"/>
    <w:rsid w:val="00B63F58"/>
    <w:rsid w:val="00B72711"/>
    <w:rsid w:val="00B77484"/>
    <w:rsid w:val="00B77F64"/>
    <w:rsid w:val="00B81108"/>
    <w:rsid w:val="00B81243"/>
    <w:rsid w:val="00B81CCE"/>
    <w:rsid w:val="00B837C3"/>
    <w:rsid w:val="00B84E34"/>
    <w:rsid w:val="00B85C8F"/>
    <w:rsid w:val="00B85EC4"/>
    <w:rsid w:val="00B905E2"/>
    <w:rsid w:val="00B947E7"/>
    <w:rsid w:val="00B94888"/>
    <w:rsid w:val="00B9526D"/>
    <w:rsid w:val="00B96F3A"/>
    <w:rsid w:val="00B978FD"/>
    <w:rsid w:val="00BA1156"/>
    <w:rsid w:val="00BA2302"/>
    <w:rsid w:val="00BA3C34"/>
    <w:rsid w:val="00BA40FF"/>
    <w:rsid w:val="00BA5711"/>
    <w:rsid w:val="00BA604D"/>
    <w:rsid w:val="00BA6A5A"/>
    <w:rsid w:val="00BA7288"/>
    <w:rsid w:val="00BA7B75"/>
    <w:rsid w:val="00BB2212"/>
    <w:rsid w:val="00BB2AB3"/>
    <w:rsid w:val="00BB3363"/>
    <w:rsid w:val="00BB3BAB"/>
    <w:rsid w:val="00BC2A01"/>
    <w:rsid w:val="00BC2E75"/>
    <w:rsid w:val="00BC5A4A"/>
    <w:rsid w:val="00BC722F"/>
    <w:rsid w:val="00BC7BF8"/>
    <w:rsid w:val="00BD3356"/>
    <w:rsid w:val="00BD4F2B"/>
    <w:rsid w:val="00BD5FE5"/>
    <w:rsid w:val="00BD602A"/>
    <w:rsid w:val="00BD70DB"/>
    <w:rsid w:val="00BE0090"/>
    <w:rsid w:val="00BE053F"/>
    <w:rsid w:val="00BE1791"/>
    <w:rsid w:val="00BE18C6"/>
    <w:rsid w:val="00BE1E58"/>
    <w:rsid w:val="00BE24A5"/>
    <w:rsid w:val="00BE309E"/>
    <w:rsid w:val="00BE6E52"/>
    <w:rsid w:val="00BF1444"/>
    <w:rsid w:val="00BF16FE"/>
    <w:rsid w:val="00BF393E"/>
    <w:rsid w:val="00BF4D8D"/>
    <w:rsid w:val="00BF50DB"/>
    <w:rsid w:val="00BF61D8"/>
    <w:rsid w:val="00BF6F7E"/>
    <w:rsid w:val="00BF6FA7"/>
    <w:rsid w:val="00BF7163"/>
    <w:rsid w:val="00C011A4"/>
    <w:rsid w:val="00C0230D"/>
    <w:rsid w:val="00C03C66"/>
    <w:rsid w:val="00C0538F"/>
    <w:rsid w:val="00C104EC"/>
    <w:rsid w:val="00C11961"/>
    <w:rsid w:val="00C11BC6"/>
    <w:rsid w:val="00C11FFB"/>
    <w:rsid w:val="00C12622"/>
    <w:rsid w:val="00C14AD0"/>
    <w:rsid w:val="00C230CC"/>
    <w:rsid w:val="00C2469C"/>
    <w:rsid w:val="00C26FBD"/>
    <w:rsid w:val="00C27836"/>
    <w:rsid w:val="00C304B4"/>
    <w:rsid w:val="00C31419"/>
    <w:rsid w:val="00C31D69"/>
    <w:rsid w:val="00C32B6E"/>
    <w:rsid w:val="00C34A5E"/>
    <w:rsid w:val="00C355B6"/>
    <w:rsid w:val="00C36520"/>
    <w:rsid w:val="00C37FFE"/>
    <w:rsid w:val="00C405F1"/>
    <w:rsid w:val="00C4159E"/>
    <w:rsid w:val="00C4187E"/>
    <w:rsid w:val="00C41CDF"/>
    <w:rsid w:val="00C42CB2"/>
    <w:rsid w:val="00C44343"/>
    <w:rsid w:val="00C44B09"/>
    <w:rsid w:val="00C44BA8"/>
    <w:rsid w:val="00C45851"/>
    <w:rsid w:val="00C4748D"/>
    <w:rsid w:val="00C50123"/>
    <w:rsid w:val="00C539B7"/>
    <w:rsid w:val="00C5602D"/>
    <w:rsid w:val="00C56DB0"/>
    <w:rsid w:val="00C5727F"/>
    <w:rsid w:val="00C612A8"/>
    <w:rsid w:val="00C62C2D"/>
    <w:rsid w:val="00C65E09"/>
    <w:rsid w:val="00C67F28"/>
    <w:rsid w:val="00C71982"/>
    <w:rsid w:val="00C72DB3"/>
    <w:rsid w:val="00C7337A"/>
    <w:rsid w:val="00C74438"/>
    <w:rsid w:val="00C75264"/>
    <w:rsid w:val="00C75330"/>
    <w:rsid w:val="00C7558B"/>
    <w:rsid w:val="00C846E6"/>
    <w:rsid w:val="00C91445"/>
    <w:rsid w:val="00C91A88"/>
    <w:rsid w:val="00C91DC5"/>
    <w:rsid w:val="00C92E8A"/>
    <w:rsid w:val="00C94CE9"/>
    <w:rsid w:val="00C966EE"/>
    <w:rsid w:val="00C968B1"/>
    <w:rsid w:val="00CA3B96"/>
    <w:rsid w:val="00CA3C07"/>
    <w:rsid w:val="00CA4EEC"/>
    <w:rsid w:val="00CA6466"/>
    <w:rsid w:val="00CA7CDC"/>
    <w:rsid w:val="00CB32F9"/>
    <w:rsid w:val="00CB6E7F"/>
    <w:rsid w:val="00CB73FE"/>
    <w:rsid w:val="00CC137B"/>
    <w:rsid w:val="00CC4D8B"/>
    <w:rsid w:val="00CC5F3E"/>
    <w:rsid w:val="00CC62B6"/>
    <w:rsid w:val="00CC7C16"/>
    <w:rsid w:val="00CD2B5E"/>
    <w:rsid w:val="00CD4A0F"/>
    <w:rsid w:val="00CD4D62"/>
    <w:rsid w:val="00CD73B4"/>
    <w:rsid w:val="00CE182A"/>
    <w:rsid w:val="00CE1CDA"/>
    <w:rsid w:val="00CE2095"/>
    <w:rsid w:val="00CE3943"/>
    <w:rsid w:val="00CF01A8"/>
    <w:rsid w:val="00CF0829"/>
    <w:rsid w:val="00CF4455"/>
    <w:rsid w:val="00CF6E27"/>
    <w:rsid w:val="00CF7776"/>
    <w:rsid w:val="00D02EE1"/>
    <w:rsid w:val="00D03526"/>
    <w:rsid w:val="00D07404"/>
    <w:rsid w:val="00D10B0D"/>
    <w:rsid w:val="00D11E06"/>
    <w:rsid w:val="00D11E77"/>
    <w:rsid w:val="00D12751"/>
    <w:rsid w:val="00D1498E"/>
    <w:rsid w:val="00D14AA7"/>
    <w:rsid w:val="00D152D3"/>
    <w:rsid w:val="00D213B7"/>
    <w:rsid w:val="00D21B90"/>
    <w:rsid w:val="00D2651E"/>
    <w:rsid w:val="00D3206E"/>
    <w:rsid w:val="00D32AB0"/>
    <w:rsid w:val="00D330FF"/>
    <w:rsid w:val="00D336E1"/>
    <w:rsid w:val="00D34E3B"/>
    <w:rsid w:val="00D3722B"/>
    <w:rsid w:val="00D4178D"/>
    <w:rsid w:val="00D41D36"/>
    <w:rsid w:val="00D43FBD"/>
    <w:rsid w:val="00D44860"/>
    <w:rsid w:val="00D44B7B"/>
    <w:rsid w:val="00D45F8A"/>
    <w:rsid w:val="00D47383"/>
    <w:rsid w:val="00D47B19"/>
    <w:rsid w:val="00D50B0C"/>
    <w:rsid w:val="00D53499"/>
    <w:rsid w:val="00D53B96"/>
    <w:rsid w:val="00D547FB"/>
    <w:rsid w:val="00D600F6"/>
    <w:rsid w:val="00D60171"/>
    <w:rsid w:val="00D60DCA"/>
    <w:rsid w:val="00D6256E"/>
    <w:rsid w:val="00D63978"/>
    <w:rsid w:val="00D66332"/>
    <w:rsid w:val="00D70046"/>
    <w:rsid w:val="00D70A9E"/>
    <w:rsid w:val="00D70AFC"/>
    <w:rsid w:val="00D711D6"/>
    <w:rsid w:val="00D72EB9"/>
    <w:rsid w:val="00D730FF"/>
    <w:rsid w:val="00D73163"/>
    <w:rsid w:val="00D77214"/>
    <w:rsid w:val="00D80554"/>
    <w:rsid w:val="00D8152F"/>
    <w:rsid w:val="00D830F7"/>
    <w:rsid w:val="00D8562D"/>
    <w:rsid w:val="00D870A1"/>
    <w:rsid w:val="00D901B5"/>
    <w:rsid w:val="00D90322"/>
    <w:rsid w:val="00D90861"/>
    <w:rsid w:val="00D90C69"/>
    <w:rsid w:val="00D916DA"/>
    <w:rsid w:val="00D92A8E"/>
    <w:rsid w:val="00D9376C"/>
    <w:rsid w:val="00D9428C"/>
    <w:rsid w:val="00D945E5"/>
    <w:rsid w:val="00DA18E6"/>
    <w:rsid w:val="00DA2E63"/>
    <w:rsid w:val="00DA3A8B"/>
    <w:rsid w:val="00DA4671"/>
    <w:rsid w:val="00DA47EC"/>
    <w:rsid w:val="00DA5BC1"/>
    <w:rsid w:val="00DA6E64"/>
    <w:rsid w:val="00DA7388"/>
    <w:rsid w:val="00DB3C10"/>
    <w:rsid w:val="00DB4689"/>
    <w:rsid w:val="00DC0023"/>
    <w:rsid w:val="00DC0B06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0E35"/>
    <w:rsid w:val="00DD287D"/>
    <w:rsid w:val="00DD2D8A"/>
    <w:rsid w:val="00DD5277"/>
    <w:rsid w:val="00DD5313"/>
    <w:rsid w:val="00DD6111"/>
    <w:rsid w:val="00DD6844"/>
    <w:rsid w:val="00DE33E6"/>
    <w:rsid w:val="00DE5BB8"/>
    <w:rsid w:val="00DF0B42"/>
    <w:rsid w:val="00DF0E22"/>
    <w:rsid w:val="00DF1428"/>
    <w:rsid w:val="00DF2014"/>
    <w:rsid w:val="00DF2BBA"/>
    <w:rsid w:val="00DF5A9B"/>
    <w:rsid w:val="00E03A5B"/>
    <w:rsid w:val="00E04129"/>
    <w:rsid w:val="00E051C9"/>
    <w:rsid w:val="00E05445"/>
    <w:rsid w:val="00E056A6"/>
    <w:rsid w:val="00E07BAB"/>
    <w:rsid w:val="00E10647"/>
    <w:rsid w:val="00E106AB"/>
    <w:rsid w:val="00E117FA"/>
    <w:rsid w:val="00E11812"/>
    <w:rsid w:val="00E12A60"/>
    <w:rsid w:val="00E14ED6"/>
    <w:rsid w:val="00E15918"/>
    <w:rsid w:val="00E15990"/>
    <w:rsid w:val="00E160C9"/>
    <w:rsid w:val="00E21F0F"/>
    <w:rsid w:val="00E26BF4"/>
    <w:rsid w:val="00E30DDF"/>
    <w:rsid w:val="00E31684"/>
    <w:rsid w:val="00E31A48"/>
    <w:rsid w:val="00E33066"/>
    <w:rsid w:val="00E34D31"/>
    <w:rsid w:val="00E35021"/>
    <w:rsid w:val="00E37325"/>
    <w:rsid w:val="00E37EEF"/>
    <w:rsid w:val="00E41D8E"/>
    <w:rsid w:val="00E423AF"/>
    <w:rsid w:val="00E4347F"/>
    <w:rsid w:val="00E454E3"/>
    <w:rsid w:val="00E472BA"/>
    <w:rsid w:val="00E4739C"/>
    <w:rsid w:val="00E47ED7"/>
    <w:rsid w:val="00E50DDA"/>
    <w:rsid w:val="00E52EAF"/>
    <w:rsid w:val="00E53CC3"/>
    <w:rsid w:val="00E557B8"/>
    <w:rsid w:val="00E57764"/>
    <w:rsid w:val="00E60110"/>
    <w:rsid w:val="00E60212"/>
    <w:rsid w:val="00E62EC8"/>
    <w:rsid w:val="00E63D2C"/>
    <w:rsid w:val="00E63EFC"/>
    <w:rsid w:val="00E66638"/>
    <w:rsid w:val="00E679A4"/>
    <w:rsid w:val="00E67C50"/>
    <w:rsid w:val="00E7479C"/>
    <w:rsid w:val="00E8027B"/>
    <w:rsid w:val="00E80B8D"/>
    <w:rsid w:val="00E80E5E"/>
    <w:rsid w:val="00E83857"/>
    <w:rsid w:val="00E84B35"/>
    <w:rsid w:val="00E84C6C"/>
    <w:rsid w:val="00E85C65"/>
    <w:rsid w:val="00E87BFE"/>
    <w:rsid w:val="00E905E3"/>
    <w:rsid w:val="00E90E30"/>
    <w:rsid w:val="00E9159D"/>
    <w:rsid w:val="00E919AE"/>
    <w:rsid w:val="00E91C78"/>
    <w:rsid w:val="00E9204D"/>
    <w:rsid w:val="00E92B39"/>
    <w:rsid w:val="00E933AA"/>
    <w:rsid w:val="00E94E7E"/>
    <w:rsid w:val="00E96505"/>
    <w:rsid w:val="00E9654A"/>
    <w:rsid w:val="00EA0401"/>
    <w:rsid w:val="00EA0475"/>
    <w:rsid w:val="00EA0A8E"/>
    <w:rsid w:val="00EA2EFF"/>
    <w:rsid w:val="00EA495F"/>
    <w:rsid w:val="00EA6CE4"/>
    <w:rsid w:val="00EA7B2B"/>
    <w:rsid w:val="00EB161F"/>
    <w:rsid w:val="00EB1B17"/>
    <w:rsid w:val="00EB1C2B"/>
    <w:rsid w:val="00EB24A4"/>
    <w:rsid w:val="00EB4009"/>
    <w:rsid w:val="00EB4B3B"/>
    <w:rsid w:val="00EB787D"/>
    <w:rsid w:val="00EC0F1B"/>
    <w:rsid w:val="00EC42B6"/>
    <w:rsid w:val="00ED3E07"/>
    <w:rsid w:val="00ED5383"/>
    <w:rsid w:val="00ED57DA"/>
    <w:rsid w:val="00ED7A91"/>
    <w:rsid w:val="00EE02BE"/>
    <w:rsid w:val="00EE2434"/>
    <w:rsid w:val="00EE3BDD"/>
    <w:rsid w:val="00EE4349"/>
    <w:rsid w:val="00EE48C8"/>
    <w:rsid w:val="00EE53AC"/>
    <w:rsid w:val="00EE6870"/>
    <w:rsid w:val="00EF1EB0"/>
    <w:rsid w:val="00EF28E9"/>
    <w:rsid w:val="00EF310B"/>
    <w:rsid w:val="00EF4360"/>
    <w:rsid w:val="00EF50D7"/>
    <w:rsid w:val="00EF539A"/>
    <w:rsid w:val="00EF77C2"/>
    <w:rsid w:val="00F00506"/>
    <w:rsid w:val="00F00D2C"/>
    <w:rsid w:val="00F015EA"/>
    <w:rsid w:val="00F01BA1"/>
    <w:rsid w:val="00F032F6"/>
    <w:rsid w:val="00F05C50"/>
    <w:rsid w:val="00F068AA"/>
    <w:rsid w:val="00F1098C"/>
    <w:rsid w:val="00F11B84"/>
    <w:rsid w:val="00F141EE"/>
    <w:rsid w:val="00F149A5"/>
    <w:rsid w:val="00F14A55"/>
    <w:rsid w:val="00F14EB7"/>
    <w:rsid w:val="00F15D72"/>
    <w:rsid w:val="00F16CCC"/>
    <w:rsid w:val="00F17C21"/>
    <w:rsid w:val="00F21BC6"/>
    <w:rsid w:val="00F21DEE"/>
    <w:rsid w:val="00F24B14"/>
    <w:rsid w:val="00F25AD5"/>
    <w:rsid w:val="00F27768"/>
    <w:rsid w:val="00F302A4"/>
    <w:rsid w:val="00F30D84"/>
    <w:rsid w:val="00F320B3"/>
    <w:rsid w:val="00F35050"/>
    <w:rsid w:val="00F353A3"/>
    <w:rsid w:val="00F354CC"/>
    <w:rsid w:val="00F35A72"/>
    <w:rsid w:val="00F37AB3"/>
    <w:rsid w:val="00F37E41"/>
    <w:rsid w:val="00F42503"/>
    <w:rsid w:val="00F46434"/>
    <w:rsid w:val="00F53422"/>
    <w:rsid w:val="00F53F5D"/>
    <w:rsid w:val="00F54AB0"/>
    <w:rsid w:val="00F55FAF"/>
    <w:rsid w:val="00F57402"/>
    <w:rsid w:val="00F60EB6"/>
    <w:rsid w:val="00F645D3"/>
    <w:rsid w:val="00F70532"/>
    <w:rsid w:val="00F715E2"/>
    <w:rsid w:val="00F72BBC"/>
    <w:rsid w:val="00F73287"/>
    <w:rsid w:val="00F73AC6"/>
    <w:rsid w:val="00F7491B"/>
    <w:rsid w:val="00F74B51"/>
    <w:rsid w:val="00F75099"/>
    <w:rsid w:val="00F76B62"/>
    <w:rsid w:val="00F80499"/>
    <w:rsid w:val="00F828AA"/>
    <w:rsid w:val="00F8428D"/>
    <w:rsid w:val="00F852CE"/>
    <w:rsid w:val="00F861BB"/>
    <w:rsid w:val="00F90208"/>
    <w:rsid w:val="00F90E35"/>
    <w:rsid w:val="00F9322B"/>
    <w:rsid w:val="00F97BD0"/>
    <w:rsid w:val="00FA0576"/>
    <w:rsid w:val="00FA2B93"/>
    <w:rsid w:val="00FA4BDF"/>
    <w:rsid w:val="00FB5429"/>
    <w:rsid w:val="00FB67F6"/>
    <w:rsid w:val="00FB7A48"/>
    <w:rsid w:val="00FC0EB6"/>
    <w:rsid w:val="00FC1251"/>
    <w:rsid w:val="00FC1873"/>
    <w:rsid w:val="00FC3CF3"/>
    <w:rsid w:val="00FC579D"/>
    <w:rsid w:val="00FC6643"/>
    <w:rsid w:val="00FC709A"/>
    <w:rsid w:val="00FD2595"/>
    <w:rsid w:val="00FD3BCD"/>
    <w:rsid w:val="00FD4129"/>
    <w:rsid w:val="00FD5FDF"/>
    <w:rsid w:val="00FD70E4"/>
    <w:rsid w:val="00FD7BEC"/>
    <w:rsid w:val="00FE0AB0"/>
    <w:rsid w:val="00FE17EA"/>
    <w:rsid w:val="00FE1927"/>
    <w:rsid w:val="00FE210C"/>
    <w:rsid w:val="00FE35AB"/>
    <w:rsid w:val="00FE459A"/>
    <w:rsid w:val="00FE5550"/>
    <w:rsid w:val="00FE5CC9"/>
    <w:rsid w:val="00FE609F"/>
    <w:rsid w:val="00FE7722"/>
    <w:rsid w:val="00FE7DCB"/>
    <w:rsid w:val="00FF1A8D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."/>
  <w:listSeparator w:val=","/>
  <w14:docId w14:val="3972BC10"/>
  <w15:docId w15:val="{42AF02D7-5B70-4AA6-AEC5-FF2E4F33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9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019DC-E097-4EDC-A8D4-85DEBFC5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1517</TotalTime>
  <Pages>4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86</cp:revision>
  <cp:lastPrinted>2024-07-01T00:21:00Z</cp:lastPrinted>
  <dcterms:created xsi:type="dcterms:W3CDTF">2024-06-25T05:31:00Z</dcterms:created>
  <dcterms:modified xsi:type="dcterms:W3CDTF">2026-07-03T12:21:00Z</dcterms:modified>
</cp:coreProperties>
</file>