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E7C53" w14:textId="77777777" w:rsidR="002D3D6A" w:rsidRPr="00110F8C" w:rsidRDefault="002D3D6A" w:rsidP="0057652E">
      <w:pPr>
        <w:tabs>
          <w:tab w:val="center" w:pos="4920"/>
        </w:tabs>
        <w:snapToGrid w:val="0"/>
        <w:ind w:right="41" w:firstLineChars="0" w:firstLine="0"/>
        <w:jc w:val="right"/>
        <w:rPr>
          <w:rFonts w:hAnsi="Times New Roman" w:cs="Times New Roman"/>
          <w:b/>
          <w:sz w:val="40"/>
          <w:szCs w:val="40"/>
        </w:rPr>
      </w:pPr>
      <w:r w:rsidRPr="00110F8C">
        <w:rPr>
          <w:rFonts w:hAnsi="Times New Roman" w:cs="Times New Roman" w:hint="eastAsia"/>
          <w:b/>
          <w:sz w:val="40"/>
          <w:szCs w:val="40"/>
        </w:rPr>
        <w:t>丙、</w:t>
      </w:r>
      <w:proofErr w:type="gramStart"/>
      <w:r w:rsidRPr="00110F8C">
        <w:rPr>
          <w:rFonts w:hAnsi="Times New Roman" w:cs="Times New Roman" w:hint="eastAsia"/>
          <w:b/>
          <w:sz w:val="40"/>
          <w:szCs w:val="40"/>
        </w:rPr>
        <w:t>最</w:t>
      </w:r>
      <w:proofErr w:type="gramEnd"/>
      <w:r w:rsidRPr="00110F8C">
        <w:rPr>
          <w:rFonts w:hAnsi="Times New Roman" w:cs="Times New Roman" w:hint="eastAsia"/>
          <w:b/>
          <w:sz w:val="40"/>
          <w:szCs w:val="40"/>
        </w:rPr>
        <w:t>終審</w:t>
      </w:r>
    </w:p>
    <w:p w14:paraId="535456F7" w14:textId="3627B069" w:rsidR="000F352F" w:rsidRPr="00110F8C" w:rsidRDefault="002D3D6A" w:rsidP="0057652E">
      <w:pPr>
        <w:tabs>
          <w:tab w:val="center" w:pos="4920"/>
        </w:tabs>
        <w:snapToGrid w:val="0"/>
        <w:ind w:right="41" w:firstLineChars="0" w:firstLine="0"/>
        <w:jc w:val="right"/>
        <w:rPr>
          <w:rFonts w:hAnsi="Times New Roman" w:cs="Times New Roman"/>
          <w:b/>
          <w:sz w:val="32"/>
          <w:szCs w:val="20"/>
          <w:u w:val="single"/>
        </w:rPr>
      </w:pPr>
      <w:r w:rsidRPr="00110F8C">
        <w:rPr>
          <w:rFonts w:hAnsi="Times New Roman" w:cs="Times New Roman" w:hint="eastAsia"/>
          <w:b/>
          <w:spacing w:val="-20"/>
          <w:sz w:val="32"/>
          <w:szCs w:val="32"/>
          <w:u w:val="single"/>
        </w:rPr>
        <w:t xml:space="preserve">　</w:t>
      </w:r>
      <w:r w:rsidRPr="00110F8C">
        <w:rPr>
          <w:rFonts w:hAnsi="Times New Roman" w:cs="Times New Roman" w:hint="eastAsia"/>
          <w:b/>
          <w:sz w:val="36"/>
          <w:szCs w:val="36"/>
          <w:u w:val="single"/>
        </w:rPr>
        <w:t>壹</w:t>
      </w:r>
      <w:r w:rsidR="000F352F" w:rsidRPr="00110F8C">
        <w:rPr>
          <w:rFonts w:hAnsi="Times New Roman" w:cs="Times New Roman" w:hint="eastAsia"/>
          <w:b/>
          <w:sz w:val="36"/>
          <w:szCs w:val="36"/>
          <w:u w:val="single"/>
        </w:rPr>
        <w:t>、</w:t>
      </w:r>
      <w:r w:rsidR="005047CA" w:rsidRPr="00110F8C">
        <w:rPr>
          <w:rFonts w:hint="eastAsia"/>
          <w:b/>
          <w:sz w:val="36"/>
          <w:szCs w:val="36"/>
          <w:u w:val="single"/>
        </w:rPr>
        <w:t>中華民國</w:t>
      </w:r>
      <w:proofErr w:type="gramStart"/>
      <w:r w:rsidR="00D10EBC" w:rsidRPr="00110F8C">
        <w:rPr>
          <w:rFonts w:hint="eastAsia"/>
          <w:b/>
          <w:sz w:val="36"/>
          <w:szCs w:val="36"/>
          <w:u w:val="single"/>
        </w:rPr>
        <w:t>11</w:t>
      </w:r>
      <w:r w:rsidR="004C08C1" w:rsidRPr="00110F8C">
        <w:rPr>
          <w:rFonts w:hint="eastAsia"/>
          <w:b/>
          <w:sz w:val="36"/>
          <w:szCs w:val="36"/>
          <w:u w:val="single"/>
        </w:rPr>
        <w:t>4</w:t>
      </w:r>
      <w:proofErr w:type="gramEnd"/>
      <w:r w:rsidR="005047CA" w:rsidRPr="00110F8C">
        <w:rPr>
          <w:rFonts w:hint="eastAsia"/>
          <w:b/>
          <w:sz w:val="36"/>
          <w:szCs w:val="36"/>
          <w:u w:val="single"/>
        </w:rPr>
        <w:t>年度中央政府非營業特種基金</w:t>
      </w:r>
    </w:p>
    <w:p w14:paraId="65992143" w14:textId="77777777" w:rsidR="000F352F" w:rsidRPr="00110F8C" w:rsidRDefault="002D3D6A" w:rsidP="00FC427A">
      <w:pPr>
        <w:tabs>
          <w:tab w:val="right" w:pos="9912"/>
        </w:tabs>
        <w:ind w:leftChars="11" w:left="26" w:firstLineChars="0" w:firstLine="0"/>
        <w:rPr>
          <w:rFonts w:hAnsi="Times New Roman" w:cs="Times New Roman"/>
          <w:b/>
          <w:szCs w:val="20"/>
        </w:rPr>
      </w:pPr>
      <w:r w:rsidRPr="00110F8C">
        <w:rPr>
          <w:rFonts w:hAnsi="Times New Roman" w:cs="Times New Roman" w:hint="eastAsia"/>
          <w:b/>
        </w:rPr>
        <w:t>收入</w:t>
      </w:r>
      <w:r w:rsidR="005047CA" w:rsidRPr="00110F8C">
        <w:rPr>
          <w:rFonts w:hAnsi="Times New Roman" w:cs="Times New Roman" w:hint="eastAsia"/>
          <w:b/>
        </w:rPr>
        <w:t>部分</w:t>
      </w:r>
      <w:r w:rsidR="000F352F" w:rsidRPr="00110F8C">
        <w:rPr>
          <w:rFonts w:hAnsi="Times New Roman" w:cs="Times New Roman"/>
          <w:b/>
          <w:szCs w:val="20"/>
        </w:rPr>
        <w:tab/>
      </w:r>
    </w:p>
    <w:tbl>
      <w:tblPr>
        <w:tblW w:w="10168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55"/>
        <w:gridCol w:w="2269"/>
        <w:gridCol w:w="2269"/>
        <w:gridCol w:w="2275"/>
      </w:tblGrid>
      <w:tr w:rsidR="00110F8C" w:rsidRPr="00110F8C" w14:paraId="7BB2A4DC" w14:textId="77777777" w:rsidTr="0057652E">
        <w:trPr>
          <w:cantSplit/>
          <w:trHeight w:hRule="exact" w:val="300"/>
        </w:trPr>
        <w:tc>
          <w:tcPr>
            <w:tcW w:w="3355" w:type="dxa"/>
            <w:vMerge w:val="restart"/>
            <w:tcBorders>
              <w:top w:val="single" w:sz="8" w:space="0" w:color="auto"/>
            </w:tcBorders>
            <w:vAlign w:val="center"/>
          </w:tcPr>
          <w:p w14:paraId="3E9DF7E2" w14:textId="77777777" w:rsidR="002D3D6A" w:rsidRPr="00110F8C" w:rsidRDefault="002D3D6A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基金名稱</w:t>
            </w:r>
          </w:p>
        </w:tc>
        <w:tc>
          <w:tcPr>
            <w:tcW w:w="6813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6C32" w14:textId="77777777" w:rsidR="002D3D6A" w:rsidRPr="00110F8C" w:rsidRDefault="002D3D6A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業務及業務外</w:t>
            </w:r>
            <w:r w:rsidR="00820C84" w:rsidRPr="00110F8C">
              <w:rPr>
                <w:rFonts w:hAnsi="Times New Roman" w:cs="Times New Roman" w:hint="eastAsia"/>
                <w:sz w:val="22"/>
                <w:szCs w:val="20"/>
              </w:rPr>
              <w:t>收入</w:t>
            </w:r>
          </w:p>
        </w:tc>
      </w:tr>
      <w:tr w:rsidR="00110F8C" w:rsidRPr="00110F8C" w14:paraId="053AD416" w14:textId="77777777" w:rsidTr="0057652E">
        <w:trPr>
          <w:cantSplit/>
          <w:trHeight w:hRule="exact" w:val="300"/>
        </w:trPr>
        <w:tc>
          <w:tcPr>
            <w:tcW w:w="3355" w:type="dxa"/>
            <w:vMerge/>
            <w:tcBorders>
              <w:bottom w:val="single" w:sz="8" w:space="0" w:color="auto"/>
            </w:tcBorders>
            <w:vAlign w:val="center"/>
          </w:tcPr>
          <w:p w14:paraId="0F6B7EF1" w14:textId="77777777" w:rsidR="002D3D6A" w:rsidRPr="00110F8C" w:rsidRDefault="002D3D6A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F19023" w14:textId="77777777" w:rsidR="002D3D6A" w:rsidRPr="00110F8C" w:rsidRDefault="002D3D6A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預算數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33451D" w14:textId="77777777" w:rsidR="002D3D6A" w:rsidRPr="00110F8C" w:rsidRDefault="002D3D6A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決算數</w:t>
            </w:r>
          </w:p>
        </w:tc>
        <w:tc>
          <w:tcPr>
            <w:tcW w:w="227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EF3E6E" w14:textId="77777777" w:rsidR="002D3D6A" w:rsidRPr="00110F8C" w:rsidRDefault="002D3D6A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決算審定數</w:t>
            </w:r>
          </w:p>
        </w:tc>
      </w:tr>
      <w:tr w:rsidR="00110F8C" w:rsidRPr="00110F8C" w14:paraId="3F75126D" w14:textId="77777777" w:rsidTr="003E1811">
        <w:trPr>
          <w:cantSplit/>
          <w:trHeight w:val="387"/>
        </w:trPr>
        <w:tc>
          <w:tcPr>
            <w:tcW w:w="33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CE70677" w14:textId="19D11700" w:rsidR="00483579" w:rsidRPr="00110F8C" w:rsidRDefault="00483579" w:rsidP="00483579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合計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05EFDF19" w14:textId="05BC9F86" w:rsidR="00483579" w:rsidRPr="00110F8C" w:rsidRDefault="00483579" w:rsidP="0048357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2,435,492,630,000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5E4E69B8" w14:textId="350527C7" w:rsidR="00483579" w:rsidRPr="00110F8C" w:rsidRDefault="00483579" w:rsidP="0048357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3,034,077,002,962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13A950F" w14:textId="537BACDB" w:rsidR="00483579" w:rsidRPr="00110F8C" w:rsidRDefault="00483579" w:rsidP="0048357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3,034,049,772,661</w:t>
            </w:r>
          </w:p>
        </w:tc>
      </w:tr>
      <w:tr w:rsidR="00110F8C" w:rsidRPr="00110F8C" w14:paraId="2019082F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50BF5C" w14:textId="4B98E0F5" w:rsidR="00483579" w:rsidRPr="00110F8C" w:rsidRDefault="00483579" w:rsidP="00483579">
            <w:pPr>
              <w:ind w:leftChars="5" w:left="110" w:hangingChars="49" w:hanging="98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行政院主管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79C9F09A" w14:textId="5B4AED13" w:rsidR="00483579" w:rsidRPr="00110F8C" w:rsidRDefault="00483579" w:rsidP="0048357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30,467,280,000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53204F63" w14:textId="194F0495" w:rsidR="00483579" w:rsidRPr="00110F8C" w:rsidRDefault="00483579" w:rsidP="0048357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44,627,312,772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9926428" w14:textId="5BCE9081" w:rsidR="00483579" w:rsidRPr="00110F8C" w:rsidRDefault="00483579" w:rsidP="0048357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44,627,312,772</w:t>
            </w:r>
          </w:p>
        </w:tc>
      </w:tr>
      <w:tr w:rsidR="00110F8C" w:rsidRPr="00110F8C" w14:paraId="1C6E6514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5BA8A5" w14:textId="3217747A" w:rsidR="00483579" w:rsidRPr="00110F8C" w:rsidRDefault="00483579" w:rsidP="00483579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行政院國家發展基金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0661BD47" w14:textId="43D21E0D" w:rsidR="00483579" w:rsidRPr="00110F8C" w:rsidRDefault="00483579" w:rsidP="0048357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30,467,280,000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6EA6FFAB" w14:textId="650C62EC" w:rsidR="00483579" w:rsidRPr="00110F8C" w:rsidRDefault="00483579" w:rsidP="0048357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44,627,312,772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7AB29C7" w14:textId="3DB2BCC3" w:rsidR="00483579" w:rsidRPr="00110F8C" w:rsidRDefault="00483579" w:rsidP="0048357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44,627,312,772</w:t>
            </w:r>
          </w:p>
        </w:tc>
      </w:tr>
      <w:tr w:rsidR="00110F8C" w:rsidRPr="00110F8C" w14:paraId="5E879C7E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286311" w14:textId="70EC43C9" w:rsidR="00483579" w:rsidRPr="00110F8C" w:rsidRDefault="00483579" w:rsidP="00483579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內政部主管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726D62DB" w14:textId="2BFCF630" w:rsidR="00483579" w:rsidRPr="00110F8C" w:rsidRDefault="00483579" w:rsidP="0048357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70,980,847,000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69766A09" w14:textId="3D28FDE7" w:rsidR="00483579" w:rsidRPr="00110F8C" w:rsidRDefault="00483579" w:rsidP="0048357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89,528,936,974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ECECC7C" w14:textId="0EB6EA6F" w:rsidR="00483579" w:rsidRPr="00110F8C" w:rsidRDefault="00483579" w:rsidP="0048357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89,528,936,974</w:t>
            </w:r>
          </w:p>
        </w:tc>
      </w:tr>
      <w:tr w:rsidR="00110F8C" w:rsidRPr="00110F8C" w14:paraId="774156E8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8B79E6" w14:textId="68E69246" w:rsidR="00483579" w:rsidRPr="00110F8C" w:rsidRDefault="00483579" w:rsidP="0048357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營建建設基金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68D02426" w14:textId="7C94F35E" w:rsidR="00483579" w:rsidRPr="00110F8C" w:rsidRDefault="00483579" w:rsidP="0048357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70,931,725,000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1407BD78" w14:textId="0D6FA461" w:rsidR="00483579" w:rsidRPr="00110F8C" w:rsidRDefault="00483579" w:rsidP="0048357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89,479,352,488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7FC5B25" w14:textId="533253D8" w:rsidR="00483579" w:rsidRPr="00110F8C" w:rsidRDefault="00483579" w:rsidP="0048357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89,479,352,488</w:t>
            </w:r>
          </w:p>
        </w:tc>
      </w:tr>
      <w:tr w:rsidR="00110F8C" w:rsidRPr="00110F8C" w14:paraId="514BA8D1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AFF287" w14:textId="5B38C2E2" w:rsidR="00483579" w:rsidRPr="00110F8C" w:rsidRDefault="00483579" w:rsidP="0048357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實施平均地權基金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18F7DC6B" w14:textId="15FC7E41" w:rsidR="00483579" w:rsidRPr="00110F8C" w:rsidRDefault="00483579" w:rsidP="0048357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49,122,000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77CFB143" w14:textId="791F1289" w:rsidR="00483579" w:rsidRPr="00110F8C" w:rsidRDefault="00483579" w:rsidP="0048357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49,584,486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5D0409C" w14:textId="684D0CE0" w:rsidR="00483579" w:rsidRPr="00110F8C" w:rsidRDefault="00483579" w:rsidP="0048357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49,584,486</w:t>
            </w:r>
          </w:p>
        </w:tc>
      </w:tr>
      <w:tr w:rsidR="00110F8C" w:rsidRPr="00110F8C" w14:paraId="63BCEFD4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983569" w14:textId="11F2ED2F" w:rsidR="00CC77A9" w:rsidRPr="00110F8C" w:rsidRDefault="00CC77A9" w:rsidP="00CC77A9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國防部主管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1045F508" w14:textId="4CA46902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42,846,929,000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66D5FF5B" w14:textId="47E6AE52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46,560,745,240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AB242E4" w14:textId="45B0C8C5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46,560,745,240</w:t>
            </w:r>
          </w:p>
        </w:tc>
      </w:tr>
      <w:tr w:rsidR="00110F8C" w:rsidRPr="00110F8C" w14:paraId="027B8DD8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499166" w14:textId="766A3952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國軍生產及服務作業基金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3B5BD9C9" w14:textId="359A4344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41,424,263,000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4DBEC4CB" w14:textId="544CE645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44,861,716,933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A90723E" w14:textId="7731F630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44,861,716,933</w:t>
            </w:r>
          </w:p>
        </w:tc>
      </w:tr>
      <w:tr w:rsidR="00110F8C" w:rsidRPr="00110F8C" w14:paraId="0A263532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FD385C" w14:textId="16C16899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國軍老舊眷村改建基金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056817AA" w14:textId="716BB169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639,722,000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05609101" w14:textId="56BBCC5B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804,610,446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4A78856" w14:textId="57DD835A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804,610,446</w:t>
            </w:r>
          </w:p>
        </w:tc>
      </w:tr>
      <w:tr w:rsidR="00110F8C" w:rsidRPr="00110F8C" w14:paraId="1D0FE655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D36C7E" w14:textId="38E6B184" w:rsidR="00CC77A9" w:rsidRPr="00150C2A" w:rsidRDefault="00CC77A9" w:rsidP="00150C2A">
            <w:pPr>
              <w:ind w:leftChars="100" w:left="240" w:rightChars="14" w:right="34" w:firstLineChars="5" w:firstLine="8"/>
              <w:jc w:val="distribute"/>
              <w:rPr>
                <w:spacing w:val="-18"/>
                <w:sz w:val="20"/>
              </w:rPr>
            </w:pPr>
            <w:r w:rsidRPr="00150C2A">
              <w:rPr>
                <w:rFonts w:hint="eastAsia"/>
                <w:spacing w:val="-18"/>
                <w:sz w:val="20"/>
              </w:rPr>
              <w:t>國防醫學院</w:t>
            </w:r>
            <w:r w:rsidRPr="00150C2A">
              <w:rPr>
                <w:spacing w:val="-18"/>
                <w:sz w:val="20"/>
              </w:rPr>
              <w:t>(國防醫學大學)軍事教育基金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27F619DB" w14:textId="211C26CE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782,944,000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274AB89B" w14:textId="14981987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894,417,861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898E82C" w14:textId="786DFE6A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894,417,861</w:t>
            </w:r>
          </w:p>
        </w:tc>
      </w:tr>
      <w:tr w:rsidR="00110F8C" w:rsidRPr="00110F8C" w14:paraId="35B40724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041895" w14:textId="34FCA952" w:rsidR="00CC77A9" w:rsidRPr="00110F8C" w:rsidRDefault="00CC77A9" w:rsidP="00CC77A9">
            <w:pPr>
              <w:ind w:leftChars="-7" w:left="-17" w:firstLineChars="12" w:firstLine="24"/>
              <w:jc w:val="distribute"/>
              <w:rPr>
                <w:sz w:val="22"/>
              </w:rPr>
            </w:pPr>
            <w:r w:rsidRPr="00110F8C">
              <w:rPr>
                <w:rFonts w:hint="eastAsia"/>
                <w:b/>
                <w:sz w:val="20"/>
              </w:rPr>
              <w:t>教育部主管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662FCD77" w14:textId="1350B65B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269,369,502,000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52EA370E" w14:textId="682D9230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289,935,284,661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E4EF258" w14:textId="4D44CBEB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289,935,284,661</w:t>
            </w:r>
          </w:p>
        </w:tc>
      </w:tr>
      <w:tr w:rsidR="00110F8C" w:rsidRPr="00110F8C" w14:paraId="7F65D4BD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82BC94" w14:textId="620DEC99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國立臺灣大學校務基金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7089650F" w14:textId="05EB30B3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21,657,360,000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61F6F4D9" w14:textId="70F3C7F4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23,693,755,310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A1C012C" w14:textId="758E1114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23,693,755,310</w:t>
            </w:r>
          </w:p>
        </w:tc>
      </w:tr>
      <w:tr w:rsidR="00110F8C" w:rsidRPr="00110F8C" w14:paraId="157F043E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9F5C1D" w14:textId="073BCECF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國立政治大學校務基金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7C9D64FA" w14:textId="2C347CB0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5,362,070,000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3D37BD9D" w14:textId="3FEFFF83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5,694,488,308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E71F98B" w14:textId="6DC6DDA5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5,694,488,308</w:t>
            </w:r>
          </w:p>
        </w:tc>
      </w:tr>
      <w:tr w:rsidR="00110F8C" w:rsidRPr="00110F8C" w14:paraId="1EB05D74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D28196" w14:textId="265AF92B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國立清華大學校務基金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5AC220C5" w14:textId="751D064A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8,900,246,000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64701821" w14:textId="62A5CC5D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10,126,581,193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B5A9FC7" w14:textId="0030DDC3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10,126,581,193</w:t>
            </w:r>
          </w:p>
        </w:tc>
      </w:tr>
      <w:tr w:rsidR="00110F8C" w:rsidRPr="00110F8C" w14:paraId="336C8B74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FDDB8B" w14:textId="08A1825A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國立中興大學校務基金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1BDC4A60" w14:textId="5012E864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6,022,580,000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6D1E077C" w14:textId="01F1AAD9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6,993,307,027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4120C3F" w14:textId="79AEB381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6,993,307,027</w:t>
            </w:r>
          </w:p>
        </w:tc>
      </w:tr>
      <w:tr w:rsidR="00110F8C" w:rsidRPr="00110F8C" w14:paraId="5E67C541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2EAE51" w14:textId="1E9CAEE4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國立成功大學校務基金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27E236B7" w14:textId="50F659E4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11,464,986,000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2C59C36D" w14:textId="51C7FAB1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13,160,374,710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AAB083D" w14:textId="32436916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13,160,374,710</w:t>
            </w:r>
          </w:p>
        </w:tc>
      </w:tr>
      <w:tr w:rsidR="00110F8C" w:rsidRPr="00110F8C" w14:paraId="4DE3ACE4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073830" w14:textId="3434373C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國立中央大學校務基金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060360A8" w14:textId="64238B47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5,018,913,000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4A9FD0FE" w14:textId="05EFF46B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5,640,901,105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0217072" w14:textId="15254632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5,640,901,105</w:t>
            </w:r>
          </w:p>
        </w:tc>
      </w:tr>
      <w:tr w:rsidR="00110F8C" w:rsidRPr="00110F8C" w14:paraId="608C8885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6C7AD3" w14:textId="6E726301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國立中山大學校務基金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06B0BBE2" w14:textId="4C7C082D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4,902,624,000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45248EAA" w14:textId="730C2C16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5,344,775,560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681E720" w14:textId="7F8F00B4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5,344,775,560</w:t>
            </w:r>
          </w:p>
        </w:tc>
      </w:tr>
      <w:tr w:rsidR="00110F8C" w:rsidRPr="00110F8C" w14:paraId="671F6316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5E449D" w14:textId="020CABEB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國立中正大學校務基金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5D7AFCE5" w14:textId="1EE0D0D5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2,965,133,000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5244D06E" w14:textId="035768CF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3,210,571,376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4FCF3BD" w14:textId="38BE07A1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3,210,571,376</w:t>
            </w:r>
          </w:p>
        </w:tc>
      </w:tr>
      <w:tr w:rsidR="00110F8C" w:rsidRPr="00110F8C" w14:paraId="7FD0A5FE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29437F" w14:textId="4B568309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國立臺灣海洋大學校務基金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5C0F2651" w14:textId="05DD5ADF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3,094,061,000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4C3DE0B2" w14:textId="01CB437B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3,473,470,366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CE1DC62" w14:textId="08DEFE32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3,473,470,366</w:t>
            </w:r>
          </w:p>
        </w:tc>
      </w:tr>
      <w:tr w:rsidR="00110F8C" w:rsidRPr="00110F8C" w14:paraId="1B9EA5DD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7CEE00" w14:textId="61C08650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國立東華大學校務基金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0DC318B2" w14:textId="0BB2DC60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2,817,692,000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10971BF7" w14:textId="57B717E3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3,106,340,776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0189F29" w14:textId="231CFF07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3,106,340,776</w:t>
            </w:r>
          </w:p>
        </w:tc>
      </w:tr>
      <w:tr w:rsidR="00110F8C" w:rsidRPr="00110F8C" w14:paraId="3ACA26DB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4DCB14" w14:textId="0AD0CD5E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國立暨南國際大學校務基金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33749628" w14:textId="384DDD8E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1,586,991,000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1AB158D8" w14:textId="17D21605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1,659,414,182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0AA27EB" w14:textId="27241193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1,659,414,182</w:t>
            </w:r>
          </w:p>
        </w:tc>
      </w:tr>
      <w:tr w:rsidR="00110F8C" w:rsidRPr="00110F8C" w14:paraId="57A8F5BD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417A25" w14:textId="1F72CFA9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北大學校務基金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02F7CE70" w14:textId="2B90DA07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1,961,101,000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77B74EDD" w14:textId="4B66745C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2,246,114,716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E596C9F" w14:textId="4A812D38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2,246,114,716</w:t>
            </w:r>
          </w:p>
        </w:tc>
      </w:tr>
      <w:tr w:rsidR="00110F8C" w:rsidRPr="00110F8C" w14:paraId="41B16729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E835AC" w14:textId="60C40A04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國立嘉義大學校務基金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725FAB13" w14:textId="0A796E2E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2,726,341,000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5B32DC74" w14:textId="4B891686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2,917,419,823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940455A" w14:textId="46658656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2,917,419,823</w:t>
            </w:r>
          </w:p>
        </w:tc>
      </w:tr>
      <w:tr w:rsidR="00110F8C" w:rsidRPr="00110F8C" w14:paraId="34C01C4E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CF6516" w14:textId="67185DC9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國立高雄大學校務基金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2865EAFD" w14:textId="76B4B1F9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1,256,932,000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68F4B843" w14:textId="1DB6AFB2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1,264,159,480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F4DBFB4" w14:textId="17E5FF5C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1,264,159,480</w:t>
            </w:r>
          </w:p>
        </w:tc>
      </w:tr>
      <w:tr w:rsidR="00110F8C" w:rsidRPr="00110F8C" w14:paraId="58050FFF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0AB3DA" w14:textId="1E7B3114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東大學校務基金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3AA29207" w14:textId="3855BAF4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1,341,545,000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09C8FC99" w14:textId="1DCBC838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1,443,051,158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E8F3C31" w14:textId="2612487E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1,443,051,158</w:t>
            </w:r>
          </w:p>
        </w:tc>
      </w:tr>
      <w:tr w:rsidR="00110F8C" w:rsidRPr="00110F8C" w14:paraId="57953DE9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438E90" w14:textId="5E2ABEA6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國立宜蘭大學校務基金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1BC11DDB" w14:textId="452F63E2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1,365,873,000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5AA3117B" w14:textId="1429760A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1,464,542,976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CE27AFE" w14:textId="053233F4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1,464,542,976</w:t>
            </w:r>
          </w:p>
        </w:tc>
      </w:tr>
      <w:tr w:rsidR="00110F8C" w:rsidRPr="00110F8C" w14:paraId="0CF62D9C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74F31B" w14:textId="660C5875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國立聯合大學校務基金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089F1606" w14:textId="7AA1EC47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1,478,140,000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5A1C9508" w14:textId="5C68163F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1,524,309,971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58E3E3B" w14:textId="12516C71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1,524,309,971</w:t>
            </w:r>
          </w:p>
        </w:tc>
      </w:tr>
      <w:tr w:rsidR="00110F8C" w:rsidRPr="00110F8C" w14:paraId="09F0D1E2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407AC9" w14:textId="07A08FA5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南大學校務基金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53B344F0" w14:textId="6FA2FB4E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1,405,871,000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1F6895D0" w14:textId="59E1C116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1,519,387,268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A481240" w14:textId="14763DD6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1,519,387,268</w:t>
            </w:r>
          </w:p>
        </w:tc>
      </w:tr>
      <w:tr w:rsidR="00110F8C" w:rsidRPr="00110F8C" w14:paraId="71F6496E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45986A" w14:textId="32BDE144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國立金門大學校務基金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50F511F1" w14:textId="7EB2094C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805,998,000</w:t>
            </w:r>
          </w:p>
        </w:tc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14:paraId="64BE38EB" w14:textId="319E371A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797,992,836</w:t>
            </w:r>
          </w:p>
        </w:tc>
        <w:tc>
          <w:tcPr>
            <w:tcW w:w="2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09A7E90" w14:textId="39BFEFAA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797,992,836</w:t>
            </w:r>
          </w:p>
        </w:tc>
      </w:tr>
      <w:tr w:rsidR="00110F8C" w:rsidRPr="00110F8C" w14:paraId="6178421C" w14:textId="77777777" w:rsidTr="003E1811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06BE930" w14:textId="37A0740E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國立屏東大學校務基金</w:t>
            </w:r>
          </w:p>
        </w:tc>
        <w:tc>
          <w:tcPr>
            <w:tcW w:w="2269" w:type="dxa"/>
            <w:tcBorders>
              <w:top w:val="nil"/>
              <w:bottom w:val="single" w:sz="8" w:space="0" w:color="auto"/>
            </w:tcBorders>
            <w:vAlign w:val="center"/>
          </w:tcPr>
          <w:p w14:paraId="16DDA364" w14:textId="05D7DE20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1,893,879,000</w:t>
            </w:r>
          </w:p>
        </w:tc>
        <w:tc>
          <w:tcPr>
            <w:tcW w:w="2269" w:type="dxa"/>
            <w:tcBorders>
              <w:top w:val="nil"/>
              <w:bottom w:val="single" w:sz="8" w:space="0" w:color="auto"/>
            </w:tcBorders>
            <w:vAlign w:val="center"/>
          </w:tcPr>
          <w:p w14:paraId="4FD1FBB5" w14:textId="23132C50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2,001,838,389</w:t>
            </w:r>
          </w:p>
        </w:tc>
        <w:tc>
          <w:tcPr>
            <w:tcW w:w="2275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5B23A6D" w14:textId="27E4A0B4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2,001,838,389</w:t>
            </w:r>
          </w:p>
        </w:tc>
      </w:tr>
    </w:tbl>
    <w:p w14:paraId="5D8D1632" w14:textId="77777777" w:rsidR="002D3D6A" w:rsidRPr="00110F8C" w:rsidRDefault="002D3D6A" w:rsidP="00FA7CFA">
      <w:pPr>
        <w:tabs>
          <w:tab w:val="center" w:pos="4920"/>
        </w:tabs>
        <w:snapToGrid w:val="0"/>
        <w:ind w:leftChars="-5" w:left="-12" w:firstLineChars="0" w:firstLine="0"/>
        <w:jc w:val="left"/>
        <w:rPr>
          <w:b/>
          <w:spacing w:val="-20"/>
          <w:sz w:val="40"/>
          <w:szCs w:val="40"/>
        </w:rPr>
      </w:pPr>
      <w:r w:rsidRPr="00110F8C">
        <w:rPr>
          <w:rFonts w:hint="eastAsia"/>
          <w:b/>
          <w:spacing w:val="-20"/>
          <w:sz w:val="40"/>
          <w:szCs w:val="40"/>
        </w:rPr>
        <w:lastRenderedPageBreak/>
        <w:t>定數額表</w:t>
      </w:r>
    </w:p>
    <w:p w14:paraId="089956D5" w14:textId="741E6522" w:rsidR="000F352F" w:rsidRPr="00110F8C" w:rsidRDefault="005047CA" w:rsidP="00FA7CFA">
      <w:pPr>
        <w:tabs>
          <w:tab w:val="center" w:pos="4920"/>
        </w:tabs>
        <w:snapToGrid w:val="0"/>
        <w:ind w:leftChars="-5" w:left="-12" w:firstLineChars="0" w:firstLine="0"/>
        <w:jc w:val="left"/>
        <w:rPr>
          <w:rFonts w:hAnsi="Times New Roman" w:cs="Times New Roman"/>
          <w:bCs/>
          <w:sz w:val="28"/>
          <w:szCs w:val="20"/>
        </w:rPr>
      </w:pPr>
      <w:r w:rsidRPr="00110F8C">
        <w:rPr>
          <w:rFonts w:hint="eastAsia"/>
          <w:b/>
          <w:sz w:val="36"/>
          <w:u w:val="single"/>
        </w:rPr>
        <w:t>收</w:t>
      </w:r>
      <w:r w:rsidR="002D3D6A" w:rsidRPr="00110F8C">
        <w:rPr>
          <w:rFonts w:hint="eastAsia"/>
          <w:b/>
          <w:sz w:val="36"/>
          <w:u w:val="single"/>
        </w:rPr>
        <w:t>支餘</w:t>
      </w:r>
      <w:proofErr w:type="gramStart"/>
      <w:r w:rsidR="002D3D6A" w:rsidRPr="00110F8C">
        <w:rPr>
          <w:rFonts w:hint="eastAsia"/>
          <w:b/>
          <w:sz w:val="36"/>
          <w:u w:val="single"/>
        </w:rPr>
        <w:t>絀</w:t>
      </w:r>
      <w:proofErr w:type="gramEnd"/>
      <w:r w:rsidR="002D3D6A" w:rsidRPr="00110F8C">
        <w:rPr>
          <w:rFonts w:hint="eastAsia"/>
          <w:b/>
          <w:sz w:val="36"/>
          <w:u w:val="single"/>
        </w:rPr>
        <w:t>審定數額綜計表－作業基金</w:t>
      </w:r>
      <w:r w:rsidR="00425DBA" w:rsidRPr="00110F8C">
        <w:rPr>
          <w:rFonts w:hAnsi="Times New Roman" w:cs="Times New Roman" w:hint="eastAsia"/>
          <w:b/>
          <w:sz w:val="32"/>
          <w:szCs w:val="20"/>
          <w:u w:val="single"/>
        </w:rPr>
        <w:t xml:space="preserve">　</w:t>
      </w:r>
      <w:r w:rsidR="0057652E" w:rsidRPr="00110F8C">
        <w:rPr>
          <w:rFonts w:hint="eastAsia"/>
          <w:bCs/>
          <w:sz w:val="36"/>
          <w:szCs w:val="36"/>
        </w:rPr>
        <w:t>（</w:t>
      </w:r>
      <w:r w:rsidR="004103B9" w:rsidRPr="00110F8C">
        <w:rPr>
          <w:rFonts w:hint="eastAsia"/>
          <w:bCs/>
          <w:sz w:val="36"/>
          <w:szCs w:val="36"/>
        </w:rPr>
        <w:t>基金別</w:t>
      </w:r>
      <w:r w:rsidR="0057652E" w:rsidRPr="00110F8C">
        <w:rPr>
          <w:rFonts w:hint="eastAsia"/>
          <w:bCs/>
          <w:sz w:val="36"/>
          <w:szCs w:val="36"/>
        </w:rPr>
        <w:t>）</w:t>
      </w:r>
    </w:p>
    <w:p w14:paraId="7DA4D49C" w14:textId="77777777" w:rsidR="000F352F" w:rsidRPr="00110F8C" w:rsidRDefault="000F352F" w:rsidP="00433900">
      <w:pPr>
        <w:tabs>
          <w:tab w:val="right" w:pos="10163"/>
        </w:tabs>
        <w:ind w:firstLineChars="0" w:firstLine="0"/>
        <w:rPr>
          <w:rFonts w:hAnsi="Times New Roman" w:cs="Times New Roman"/>
          <w:szCs w:val="20"/>
        </w:rPr>
      </w:pPr>
      <w:r w:rsidRPr="00110F8C">
        <w:rPr>
          <w:rFonts w:hAnsi="Times New Roman" w:cs="Times New Roman"/>
          <w:szCs w:val="20"/>
        </w:rPr>
        <w:tab/>
      </w:r>
      <w:r w:rsidRPr="00110F8C">
        <w:rPr>
          <w:rFonts w:hAnsi="Times New Roman" w:cs="Times New Roman" w:hint="eastAsia"/>
          <w:spacing w:val="-20"/>
          <w:szCs w:val="20"/>
        </w:rPr>
        <w:t>單位：新臺幣元</w:t>
      </w:r>
    </w:p>
    <w:tbl>
      <w:tblPr>
        <w:tblW w:w="1021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08"/>
        <w:gridCol w:w="2108"/>
        <w:gridCol w:w="846"/>
        <w:gridCol w:w="2108"/>
        <w:gridCol w:w="2108"/>
        <w:gridCol w:w="941"/>
      </w:tblGrid>
      <w:tr w:rsidR="00110F8C" w:rsidRPr="00110F8C" w14:paraId="78A72D92" w14:textId="77777777" w:rsidTr="0057652E">
        <w:trPr>
          <w:cantSplit/>
          <w:trHeight w:hRule="exact" w:val="300"/>
        </w:trPr>
        <w:tc>
          <w:tcPr>
            <w:tcW w:w="5062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77D5D75" w14:textId="77777777" w:rsidR="005047CA" w:rsidRPr="00110F8C" w:rsidRDefault="005047CA" w:rsidP="00CD52EF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決算審定數與預算數比較</w:t>
            </w:r>
          </w:p>
        </w:tc>
        <w:tc>
          <w:tcPr>
            <w:tcW w:w="5157" w:type="dxa"/>
            <w:gridSpan w:val="3"/>
            <w:tcBorders>
              <w:top w:val="single" w:sz="8" w:space="0" w:color="auto"/>
            </w:tcBorders>
            <w:vAlign w:val="center"/>
          </w:tcPr>
          <w:p w14:paraId="5F7723D9" w14:textId="77777777" w:rsidR="005047CA" w:rsidRPr="00110F8C" w:rsidRDefault="005047CA" w:rsidP="00150C2A">
            <w:pPr>
              <w:adjustRightInd w:val="0"/>
              <w:snapToGrid w:val="0"/>
              <w:spacing w:line="220" w:lineRule="exact"/>
              <w:ind w:leftChars="10" w:left="24" w:right="2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決算審定數與決算數比較</w:t>
            </w:r>
          </w:p>
        </w:tc>
      </w:tr>
      <w:tr w:rsidR="00110F8C" w:rsidRPr="00110F8C" w14:paraId="0243C5E5" w14:textId="77777777" w:rsidTr="0057652E">
        <w:trPr>
          <w:cantSplit/>
          <w:trHeight w:hRule="exact" w:val="300"/>
        </w:trPr>
        <w:tc>
          <w:tcPr>
            <w:tcW w:w="210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08C2FE7" w14:textId="77777777" w:rsidR="005047CA" w:rsidRPr="00110F8C" w:rsidRDefault="005047CA" w:rsidP="00CD52EF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0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D16801E" w14:textId="77777777" w:rsidR="005047CA" w:rsidRPr="00110F8C" w:rsidRDefault="005047CA" w:rsidP="00CD52EF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減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33DD883" w14:textId="77777777" w:rsidR="005047CA" w:rsidRPr="00110F8C" w:rsidRDefault="005047CA" w:rsidP="00CD52EF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％</w:t>
            </w:r>
          </w:p>
        </w:tc>
        <w:tc>
          <w:tcPr>
            <w:tcW w:w="2108" w:type="dxa"/>
            <w:tcBorders>
              <w:bottom w:val="single" w:sz="8" w:space="0" w:color="auto"/>
            </w:tcBorders>
            <w:vAlign w:val="center"/>
          </w:tcPr>
          <w:p w14:paraId="36A7FCB9" w14:textId="77777777" w:rsidR="005047CA" w:rsidRPr="00110F8C" w:rsidRDefault="005047CA" w:rsidP="00CD52EF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08" w:type="dxa"/>
            <w:tcBorders>
              <w:bottom w:val="single" w:sz="8" w:space="0" w:color="auto"/>
            </w:tcBorders>
            <w:vAlign w:val="center"/>
          </w:tcPr>
          <w:p w14:paraId="65970498" w14:textId="77777777" w:rsidR="005047CA" w:rsidRPr="00110F8C" w:rsidRDefault="005047CA" w:rsidP="00CD52EF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減</w:t>
            </w:r>
          </w:p>
        </w:tc>
        <w:tc>
          <w:tcPr>
            <w:tcW w:w="941" w:type="dxa"/>
            <w:tcBorders>
              <w:bottom w:val="single" w:sz="8" w:space="0" w:color="auto"/>
            </w:tcBorders>
            <w:vAlign w:val="center"/>
          </w:tcPr>
          <w:p w14:paraId="6D982EAE" w14:textId="77777777" w:rsidR="005047CA" w:rsidRPr="00110F8C" w:rsidRDefault="005047CA" w:rsidP="00CD52EF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％</w:t>
            </w:r>
          </w:p>
        </w:tc>
      </w:tr>
      <w:tr w:rsidR="00110F8C" w:rsidRPr="00110F8C" w14:paraId="5549C784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0B9F41" w14:textId="1F76DA7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598,557,142,661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9823E" w14:textId="2DBA1A2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65838" w14:textId="0FE6D90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24.58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3320F" w14:textId="3610C3A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461DB" w14:textId="1166C28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27,230,301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2B0AC9" w14:textId="345E2A1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- 0.00</w:t>
            </w:r>
          </w:p>
        </w:tc>
      </w:tr>
      <w:tr w:rsidR="00110F8C" w:rsidRPr="00110F8C" w14:paraId="75571BC6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77EE98" w14:textId="02E62C3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14,160,032,772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8F651" w14:textId="30346D7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E44A4" w14:textId="78B43BA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46.48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BF86F" w14:textId="03816D2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67E4A" w14:textId="75846D8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D786B1" w14:textId="4CF0E15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0A96625E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D17537" w14:textId="1AE84D8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14,160,032,772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A833D" w14:textId="7E582AC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9A735" w14:textId="1F64369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46.48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0733E" w14:textId="1D86BFF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20D4F" w14:textId="3A6DD16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4545DF" w14:textId="1E99033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6AFD4C72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486845" w14:textId="664543D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18,548,089,974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4FAC7" w14:textId="0B58630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58AB9" w14:textId="2767071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26.13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79A4C" w14:textId="79B51D9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72D34" w14:textId="2E125EB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0DE453" w14:textId="2BE5621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01E26C6B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6AA661" w14:textId="62DFDC4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18,547,627,488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D9F8C" w14:textId="7760409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E7C34" w14:textId="28CCF4F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26.15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F8F29" w14:textId="4762B81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4018C" w14:textId="39B5764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AC0FAF" w14:textId="38C6244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4CA2CC11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65EF0E" w14:textId="7F31FFD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462,486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0D00A" w14:textId="3ABEA76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A0C51" w14:textId="2BD17F2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0.94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73C7E" w14:textId="2E8040E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88909" w14:textId="02CC0E8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9E0140" w14:textId="09A9430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30BFD13E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7B7D86" w14:textId="6202A76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3,713,816,240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B2CE2" w14:textId="394BA49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5C494" w14:textId="6F0E2CC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8.67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31982" w14:textId="3564733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695D3" w14:textId="5C70AB0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EE9465" w14:textId="0005D9D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74BF7248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CAF63D" w14:textId="70F25B3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3,437,453,933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55D47" w14:textId="1D436A1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81B7A" w14:textId="4C6AC3F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8.30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2D103" w14:textId="12E31B4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95B0C" w14:textId="7D59136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B6B80B" w14:textId="2307CB4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A64D7F5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9030C2" w14:textId="0ECF922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164,888,446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B8561" w14:textId="1BD2A3D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89A4E" w14:textId="4A9A734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25.78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4616C" w14:textId="3591C6A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A6A30" w14:textId="1D0811E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989A50" w14:textId="4DFB448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16B24392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BDDD99" w14:textId="75C1B18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111,473,861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AF958" w14:textId="76A389C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C78BC" w14:textId="437E431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14.24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0C758" w14:textId="2F4C05F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C6F55" w14:textId="5C69D70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D7ED2B" w14:textId="00F18BD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CB14BFF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D6ED50" w14:textId="10F439A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20,565,782,661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AF586" w14:textId="4D3A872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9D8E4" w14:textId="1FF53EC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7.63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27A0B" w14:textId="4BC9898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0E251" w14:textId="0B20C5E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9733F5" w14:textId="4EED2BD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3FD1FCF6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BD3135" w14:textId="6C1E84C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2,036,395,310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5813D" w14:textId="409F15B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BE9D6" w14:textId="3F194CA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9.40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68725" w14:textId="77C13BA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B4619" w14:textId="43507D4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CCF4A3" w14:textId="0E934AB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3654382D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E24AD9" w14:textId="68B65E8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332,418,308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E4CBD" w14:textId="0216484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2A357" w14:textId="1CD3864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6.20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0E852" w14:textId="1D502B1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D4F9C" w14:textId="4BACE58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F3C188" w14:textId="5C0FB08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CA82A5F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FBF1E9" w14:textId="3AA38F7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1,226,335,193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C5022" w14:textId="0401669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B160B" w14:textId="12A22D2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13.78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9A133" w14:textId="167E997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A0F73" w14:textId="23547BD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CF7429" w14:textId="6A569BE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8B1F10F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6E8AC7" w14:textId="0A558C6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970,727,027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ECF54" w14:textId="3C5E896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4BDF4" w14:textId="1449155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16.12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81DD3" w14:textId="4BDCA80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CD582" w14:textId="728564C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67BC5C" w14:textId="02A72A5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6F56B10E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79ABE9" w14:textId="200F13D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1,695,388,710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4CCDA" w14:textId="50397B2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3C4C7" w14:textId="7A5C95C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14.79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0CA42" w14:textId="772B668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BEFCA" w14:textId="28F2FEC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5AD97F" w14:textId="6D86BA7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6AB51343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D350B5" w14:textId="1BDC193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621,988,105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C1BE1" w14:textId="34B6213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63E69" w14:textId="188ED8D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12.39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1A6A" w14:textId="1CF5ED7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306F0" w14:textId="4A49CA8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5DE207" w14:textId="7D0184F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A9C161C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B0E0AF" w14:textId="2C101F5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442,151,560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87043" w14:textId="0E04CA8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7C09C" w14:textId="0A77F1F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9.02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50DB2" w14:textId="7C93963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B243A" w14:textId="7174B26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29B89D" w14:textId="1BF0122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1E48B76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08F70E" w14:textId="304E0F0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245,438,376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AA77C" w14:textId="37B5865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7F9E5" w14:textId="72729D0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8.28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A825C" w14:textId="7691E5A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7D7CA" w14:textId="3504A13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0E4E74" w14:textId="1EBE930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48EBB78E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C7071B" w14:textId="05CA33D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379,409,366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87D76" w14:textId="2E795AB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1EBDC" w14:textId="4CB62FF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12.26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24883" w14:textId="113E6E1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4B183" w14:textId="7230CFF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91AEC64" w14:textId="32A7774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4F6C8090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EDACC3" w14:textId="1CB33D2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288,648,776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97713" w14:textId="061050D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A039F" w14:textId="7CB4B04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10.24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9BDEF" w14:textId="743C463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84521" w14:textId="1E131BE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60CB85" w14:textId="702A661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0A292A75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8CE696" w14:textId="51DD78F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72,423,182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6CCE8" w14:textId="5186FA4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F8D8A" w14:textId="24E6650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4.56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5B5E3" w14:textId="7F8E184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F7545" w14:textId="5D7D15F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E2AD8F" w14:textId="74D4D6C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254570E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4E865F" w14:textId="633DB5E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285,013,716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5C95F" w14:textId="657799A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B19B4" w14:textId="57D09CD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14.53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5E036" w14:textId="21109BE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75EF2" w14:textId="7B618B1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E22FE6" w14:textId="01D0E9E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4715860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9C9F63" w14:textId="7671703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191,078,823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B50A4" w14:textId="4BA296A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1557B" w14:textId="6D6E688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7.01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9287A" w14:textId="0A65B47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28D2A" w14:textId="63A43DC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AE4A9D" w14:textId="38ADCD2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100069EE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585815" w14:textId="0322A08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7,227,480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7E52F" w14:textId="5BAA943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027D2" w14:textId="7A8B5CF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0.58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484C5" w14:textId="34287FC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65F78" w14:textId="4C0D120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4959A1" w14:textId="7395B09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73146DE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EC8D46" w14:textId="30277F5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101,506,158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4B103" w14:textId="0E433EC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7A039" w14:textId="4472F53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7.57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A8644" w14:textId="0FB0182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DDD8F" w14:textId="5FAC364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B97E5B" w14:textId="219FAE4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044B41A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789C60" w14:textId="76C4095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98,669,976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3CDBE" w14:textId="03B7DF3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8B4B6" w14:textId="40801D0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7.22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976EB" w14:textId="5BCA7A1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3F62E" w14:textId="740DDF6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681043" w14:textId="521F5F0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3583BD2A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BE3A84" w14:textId="782C8F3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46,169,971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7912E" w14:textId="1A5B13F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9402A" w14:textId="51CC8A9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3.12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F7CC6" w14:textId="6F78699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298E4" w14:textId="245D9E8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6017F4" w14:textId="6B0490C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4C645B08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FCBFB7" w14:textId="20D4DA9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113,516,268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37F96" w14:textId="2D62C8F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2687E" w14:textId="39CF7C3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8.07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FA328" w14:textId="45BD9E0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31943" w14:textId="2AEB490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0CF01D" w14:textId="4392EFC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38548B3F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F4618E" w14:textId="4C07989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F7161" w14:textId="1ECBD13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8,005,164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D8C8C" w14:textId="7E53301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- 0.99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5CFCC" w14:textId="777E96B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17F07" w14:textId="2C6451B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33190A" w14:textId="364E443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38CA42FD" w14:textId="77777777" w:rsidTr="003E1811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E6EB80C" w14:textId="2FDD681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107,959,389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9754C4" w14:textId="7B852F4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9BA3B8" w14:textId="2BA345A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5.70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E48C61" w14:textId="7219610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A4A77" w14:textId="246DE75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E37ABE4" w14:textId="511B203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4278B2CF" w14:textId="454AAF8E" w:rsidR="000756E2" w:rsidRPr="00110F8C" w:rsidRDefault="000756E2" w:rsidP="00876045">
      <w:pPr>
        <w:tabs>
          <w:tab w:val="center" w:pos="4920"/>
        </w:tabs>
        <w:snapToGrid w:val="0"/>
        <w:ind w:rightChars="-6" w:right="-14" w:firstLineChars="0" w:firstLine="0"/>
        <w:jc w:val="right"/>
        <w:rPr>
          <w:rFonts w:hAnsi="Times New Roman" w:cs="Times New Roman"/>
          <w:b/>
          <w:sz w:val="32"/>
          <w:szCs w:val="20"/>
          <w:u w:val="single"/>
        </w:rPr>
      </w:pPr>
      <w:r w:rsidRPr="00110F8C">
        <w:rPr>
          <w:rFonts w:hAnsi="Times New Roman" w:cs="Times New Roman" w:hint="eastAsia"/>
          <w:b/>
          <w:spacing w:val="-20"/>
          <w:sz w:val="32"/>
          <w:szCs w:val="32"/>
          <w:u w:val="single"/>
        </w:rPr>
        <w:lastRenderedPageBreak/>
        <w:t xml:space="preserve">　</w:t>
      </w:r>
      <w:r w:rsidRPr="00110F8C">
        <w:rPr>
          <w:rFonts w:hAnsi="Times New Roman" w:cs="Times New Roman" w:hint="eastAsia"/>
          <w:b/>
          <w:sz w:val="36"/>
          <w:szCs w:val="36"/>
          <w:u w:val="single"/>
        </w:rPr>
        <w:t>壹、</w:t>
      </w:r>
      <w:r w:rsidRPr="00110F8C">
        <w:rPr>
          <w:rFonts w:hint="eastAsia"/>
          <w:b/>
          <w:sz w:val="36"/>
          <w:szCs w:val="36"/>
          <w:u w:val="single"/>
        </w:rPr>
        <w:t>中華民國</w:t>
      </w:r>
      <w:proofErr w:type="gramStart"/>
      <w:r w:rsidR="004B4287" w:rsidRPr="00110F8C">
        <w:rPr>
          <w:rFonts w:hint="eastAsia"/>
          <w:b/>
          <w:sz w:val="36"/>
          <w:szCs w:val="36"/>
          <w:u w:val="single"/>
        </w:rPr>
        <w:t>11</w:t>
      </w:r>
      <w:r w:rsidR="00CC77A9" w:rsidRPr="00110F8C">
        <w:rPr>
          <w:rFonts w:hint="eastAsia"/>
          <w:b/>
          <w:sz w:val="36"/>
          <w:szCs w:val="36"/>
          <w:u w:val="single"/>
        </w:rPr>
        <w:t>4</w:t>
      </w:r>
      <w:proofErr w:type="gramEnd"/>
      <w:r w:rsidRPr="00110F8C">
        <w:rPr>
          <w:rFonts w:hint="eastAsia"/>
          <w:b/>
          <w:sz w:val="36"/>
          <w:szCs w:val="36"/>
          <w:u w:val="single"/>
        </w:rPr>
        <w:t>年度中央政府非營業特種基金</w:t>
      </w:r>
    </w:p>
    <w:p w14:paraId="2B70934E" w14:textId="77777777" w:rsidR="000756E2" w:rsidRPr="00C60552" w:rsidRDefault="000756E2" w:rsidP="000756E2">
      <w:pPr>
        <w:tabs>
          <w:tab w:val="right" w:pos="9912"/>
        </w:tabs>
        <w:ind w:firstLineChars="0" w:firstLine="0"/>
        <w:rPr>
          <w:rFonts w:hAnsi="Times New Roman" w:cs="Times New Roman"/>
          <w:bCs/>
          <w:szCs w:val="20"/>
        </w:rPr>
      </w:pPr>
      <w:r w:rsidRPr="00110F8C">
        <w:rPr>
          <w:rFonts w:hAnsi="Times New Roman" w:cs="Times New Roman" w:hint="eastAsia"/>
          <w:b/>
        </w:rPr>
        <w:t>收入部分</w:t>
      </w:r>
      <w:r w:rsidRPr="00110F8C">
        <w:rPr>
          <w:rFonts w:hAnsi="Times New Roman" w:cs="Times New Roman"/>
          <w:b/>
          <w:szCs w:val="20"/>
        </w:rPr>
        <w:tab/>
      </w:r>
    </w:p>
    <w:tbl>
      <w:tblPr>
        <w:tblW w:w="10219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2272"/>
        <w:gridCol w:w="2272"/>
        <w:gridCol w:w="2273"/>
      </w:tblGrid>
      <w:tr w:rsidR="00110F8C" w:rsidRPr="00110F8C" w14:paraId="4984A493" w14:textId="77777777" w:rsidTr="0057652E">
        <w:trPr>
          <w:cantSplit/>
          <w:trHeight w:hRule="exact" w:val="284"/>
        </w:trPr>
        <w:tc>
          <w:tcPr>
            <w:tcW w:w="3402" w:type="dxa"/>
            <w:vMerge w:val="restart"/>
            <w:tcBorders>
              <w:top w:val="single" w:sz="8" w:space="0" w:color="auto"/>
            </w:tcBorders>
            <w:vAlign w:val="center"/>
          </w:tcPr>
          <w:p w14:paraId="18CFE497" w14:textId="77777777" w:rsidR="000756E2" w:rsidRPr="00110F8C" w:rsidRDefault="000756E2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基金名稱</w:t>
            </w:r>
          </w:p>
        </w:tc>
        <w:tc>
          <w:tcPr>
            <w:tcW w:w="6817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32BE" w14:textId="77777777" w:rsidR="000756E2" w:rsidRPr="00110F8C" w:rsidRDefault="000756E2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業務及業務外</w:t>
            </w:r>
            <w:r w:rsidR="00820C84" w:rsidRPr="00110F8C">
              <w:rPr>
                <w:rFonts w:hAnsi="Times New Roman" w:cs="Times New Roman" w:hint="eastAsia"/>
                <w:sz w:val="22"/>
                <w:szCs w:val="20"/>
              </w:rPr>
              <w:t>收入</w:t>
            </w:r>
          </w:p>
        </w:tc>
      </w:tr>
      <w:tr w:rsidR="00110F8C" w:rsidRPr="00110F8C" w14:paraId="1FFC7180" w14:textId="77777777" w:rsidTr="0057652E">
        <w:trPr>
          <w:cantSplit/>
          <w:trHeight w:hRule="exact" w:val="284"/>
        </w:trPr>
        <w:tc>
          <w:tcPr>
            <w:tcW w:w="3402" w:type="dxa"/>
            <w:vMerge/>
            <w:tcBorders>
              <w:bottom w:val="single" w:sz="8" w:space="0" w:color="auto"/>
            </w:tcBorders>
            <w:vAlign w:val="center"/>
          </w:tcPr>
          <w:p w14:paraId="00AA777E" w14:textId="77777777" w:rsidR="000756E2" w:rsidRPr="00110F8C" w:rsidRDefault="000756E2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6D951" w14:textId="77777777" w:rsidR="000756E2" w:rsidRPr="00110F8C" w:rsidRDefault="000756E2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預算數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BBC946" w14:textId="77777777" w:rsidR="000756E2" w:rsidRPr="00110F8C" w:rsidRDefault="000756E2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決算數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256765" w14:textId="77777777" w:rsidR="000756E2" w:rsidRPr="00110F8C" w:rsidRDefault="000756E2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決算審定數</w:t>
            </w:r>
          </w:p>
        </w:tc>
      </w:tr>
      <w:tr w:rsidR="00110F8C" w:rsidRPr="00110F8C" w14:paraId="59A35056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9AECE1" w14:textId="09148AB0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國立陽明交通大學校務基金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7C7E421C" w14:textId="3C40B644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11,097,468,000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12BB2C3A" w14:textId="3EB01C94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11,822,346,444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19C70E2" w14:textId="4D0739E4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11,822,346,444</w:t>
            </w:r>
          </w:p>
        </w:tc>
      </w:tr>
      <w:tr w:rsidR="00110F8C" w:rsidRPr="00110F8C" w14:paraId="1AF4B776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4DE2F5" w14:textId="0708EAD6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國立臺灣師範大學校務基金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6C08CA89" w14:textId="21741FB9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7,862,750,000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284EDB70" w14:textId="1C34F87C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8,243,956,808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445204A" w14:textId="66749CF7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8,243,956,808</w:t>
            </w:r>
          </w:p>
        </w:tc>
      </w:tr>
      <w:tr w:rsidR="00110F8C" w:rsidRPr="00110F8C" w14:paraId="7950EAE7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2EF805" w14:textId="52A2E6A2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國立彰化師範大學校務基金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59ED9C99" w14:textId="534F0F1A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1,865,301,000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0B9D900C" w14:textId="66285B1E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2,077,639,392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6ABD681" w14:textId="6E0A99CA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2,077,639,392</w:t>
            </w:r>
          </w:p>
        </w:tc>
      </w:tr>
      <w:tr w:rsidR="00110F8C" w:rsidRPr="00110F8C" w14:paraId="6E75A24B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508A2B" w14:textId="2F8C9B84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國立高雄師範大學校務基金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1CD15CFA" w14:textId="43979E50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1,585,791,000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26E8B5FE" w14:textId="05936823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1,748,960,498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89A9C94" w14:textId="69628071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1,748,960,498</w:t>
            </w:r>
          </w:p>
        </w:tc>
      </w:tr>
      <w:tr w:rsidR="00110F8C" w:rsidRPr="00110F8C" w14:paraId="2D9EC00F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E010DB" w14:textId="2E0646BE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北教育大學校務基金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7BF373E7" w14:textId="5A9DB7F0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1,500,328,000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45B256A9" w14:textId="5AF60340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1,652,010,124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5B3610B" w14:textId="103CE1F1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1,652,010,124</w:t>
            </w:r>
          </w:p>
        </w:tc>
      </w:tr>
      <w:tr w:rsidR="00110F8C" w:rsidRPr="00110F8C" w14:paraId="04A20C0C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3AC9DA" w14:textId="0A9C486D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中教育大學校務基金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705E9831" w14:textId="4F3A4BDD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1,595,959,000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7801947F" w14:textId="03703901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1,793,971,481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FAAC059" w14:textId="6B34204B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1,793,971,481</w:t>
            </w:r>
          </w:p>
        </w:tc>
      </w:tr>
      <w:tr w:rsidR="00110F8C" w:rsidRPr="00110F8C" w14:paraId="38C9AE4E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B4E99F" w14:textId="692FA858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北藝術大學校務基金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52735A9E" w14:textId="102ED3FF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1,035,782,000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2E6841C8" w14:textId="3D7B06DB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1,000,309,815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0B05C16" w14:textId="5509B080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1,000,309,815</w:t>
            </w:r>
          </w:p>
        </w:tc>
      </w:tr>
      <w:tr w:rsidR="00110F8C" w:rsidRPr="00110F8C" w14:paraId="29428B04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30B8FC" w14:textId="207BBCFF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國立臺灣藝術大學校務基金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64355C6F" w14:textId="761B495F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1,202,918,000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6E27F3B3" w14:textId="575A4ED0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1,277,660,812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DBD1104" w14:textId="75837987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1,277,660,812</w:t>
            </w:r>
          </w:p>
        </w:tc>
      </w:tr>
      <w:tr w:rsidR="00110F8C" w:rsidRPr="00110F8C" w14:paraId="188F9EE7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DBD3A5" w14:textId="74E2C15C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南藝術大學校務基金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24534DD0" w14:textId="7F7F9DCE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609,328,000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2ADCFB8E" w14:textId="741F2356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621,934,738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AAB4C00" w14:textId="1166FA67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621,934,738</w:t>
            </w:r>
          </w:p>
        </w:tc>
      </w:tr>
      <w:tr w:rsidR="00110F8C" w:rsidRPr="00110F8C" w14:paraId="25600126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CFC3FB" w14:textId="1AC6BEB6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國立空中大學校務基金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359E59A3" w14:textId="59B451C8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723,791,000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16E199CF" w14:textId="54FAFD1F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783,809,181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7D65AA3" w14:textId="55FC52A1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783,809,181</w:t>
            </w:r>
          </w:p>
        </w:tc>
      </w:tr>
      <w:tr w:rsidR="00110F8C" w:rsidRPr="00110F8C" w14:paraId="410A72C1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18D1CA" w14:textId="0BF85CDF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國立臺灣科技大學校務基金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26351B0F" w14:textId="6E7E59DB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4,326,169,000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5E5BDED9" w14:textId="380E54F7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4,539,637,706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58100DB" w14:textId="2740935D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4,539,637,706</w:t>
            </w:r>
          </w:p>
        </w:tc>
      </w:tr>
      <w:tr w:rsidR="00110F8C" w:rsidRPr="00110F8C" w14:paraId="0171F52B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E11B7F" w14:textId="00D175E6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北科技大學校務基金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7EE8B89D" w14:textId="18A29F4B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3,962,190,000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40FF6B4D" w14:textId="07EB9920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4,059,349,697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1C44403" w14:textId="583BBADB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4,059,349,697</w:t>
            </w:r>
          </w:p>
        </w:tc>
      </w:tr>
      <w:tr w:rsidR="00110F8C" w:rsidRPr="00110F8C" w14:paraId="34DC7F2F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D73071" w14:textId="7E321B3D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國立雲林科技大學校務基金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596A0CE8" w14:textId="6BBE9083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2,900,874,000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547E0BEA" w14:textId="03B02EF7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3,107,388,345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29BFA43" w14:textId="29419D47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3,107,388,345</w:t>
            </w:r>
          </w:p>
        </w:tc>
      </w:tr>
      <w:tr w:rsidR="00110F8C" w:rsidRPr="00110F8C" w14:paraId="44119E62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07F350" w14:textId="1DA31C51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國立虎尾科技大學校務基金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6E0E083F" w14:textId="64F405B0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2,223,113,000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2B5F3DF7" w14:textId="7633EBE5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2,295,544,690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FD907EA" w14:textId="782DA011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2,295,544,690</w:t>
            </w:r>
          </w:p>
        </w:tc>
      </w:tr>
      <w:tr w:rsidR="00110F8C" w:rsidRPr="00110F8C" w14:paraId="4337A311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F5F189" w14:textId="0C3EF590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國立屏東科技大學校務基金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6040101A" w14:textId="25F81F8A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2,852,583,000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14B68EB0" w14:textId="0FF825D0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3,076,825,524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A8CB63A" w14:textId="5774A7D4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3,076,825,524</w:t>
            </w:r>
          </w:p>
        </w:tc>
      </w:tr>
      <w:tr w:rsidR="00110F8C" w:rsidRPr="00110F8C" w14:paraId="60240E02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778E67" w14:textId="2930698F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國立澎湖科技大學校務基金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2D9EED58" w14:textId="7BB953BD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602,244,000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45042056" w14:textId="7C8DE2D4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594,234,194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A595523" w14:textId="47B4E63A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594,234,194</w:t>
            </w:r>
          </w:p>
        </w:tc>
      </w:tr>
      <w:tr w:rsidR="00110F8C" w:rsidRPr="00110F8C" w14:paraId="2B827ECC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3A4AF3" w14:textId="0E08969C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國立勤益科技大學校務基金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715A3F84" w14:textId="1A7D8700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1,858,485,000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2E4392BB" w14:textId="03181C0B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1,985,227,513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160D970" w14:textId="2ECF0883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1,985,227,513</w:t>
            </w:r>
          </w:p>
        </w:tc>
      </w:tr>
      <w:tr w:rsidR="00110F8C" w:rsidRPr="00110F8C" w14:paraId="686FFAC7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471B2C" w14:textId="4F39DE1C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北護理健康大學校務基金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6AEA3043" w14:textId="588A712D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1,047,564,000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354A6CE8" w14:textId="653AB914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1,112,208,854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340CFC9" w14:textId="29CF6FEB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1,112,208,854</w:t>
            </w:r>
          </w:p>
        </w:tc>
      </w:tr>
      <w:tr w:rsidR="00110F8C" w:rsidRPr="00110F8C" w14:paraId="4FD11E35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F49D4E" w14:textId="7EC3234D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國立高雄餐旅大學校務基金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0543913B" w14:textId="64B4C1E3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825,149,000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0C273A63" w14:textId="75B7B745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867,041,601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7F7930C" w14:textId="7F996C78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867,041,601</w:t>
            </w:r>
          </w:p>
        </w:tc>
      </w:tr>
      <w:tr w:rsidR="00110F8C" w:rsidRPr="00110F8C" w14:paraId="65F0D4DA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80B1D8" w14:textId="7B483BDB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中科技大學校務基金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78337618" w14:textId="18F9E6C0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2,043,188,000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6946739F" w14:textId="57A41C48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2,096,808,613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ECE932C" w14:textId="544CFB1B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2,096,808,613</w:t>
            </w:r>
          </w:p>
        </w:tc>
      </w:tr>
      <w:tr w:rsidR="00110F8C" w:rsidRPr="00110F8C" w14:paraId="11CDCA4E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228F2D" w14:textId="38A8574C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北商業大學校務基金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3FDBA556" w14:textId="3E688612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1,297,273,000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6862B4F9" w14:textId="623DDBC8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1,407,204,145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DC5A167" w14:textId="0911202E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1,407,204,145</w:t>
            </w:r>
          </w:p>
        </w:tc>
      </w:tr>
      <w:tr w:rsidR="00110F8C" w:rsidRPr="00110F8C" w14:paraId="3EE3150E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D6DCAB" w14:textId="38759C73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國立高雄科技大學校務基金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33DC46CB" w14:textId="7DEE0E6F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7,260,479,000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249495D7" w14:textId="6A16887B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6,306,566,985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3452681" w14:textId="04FB402B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6,306,566,985</w:t>
            </w:r>
          </w:p>
        </w:tc>
      </w:tr>
      <w:tr w:rsidR="00110F8C" w:rsidRPr="00110F8C" w14:paraId="273F083E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AB8D09" w14:textId="48E906E6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國立體育大學校務基金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584E48AB" w14:textId="6FEB830B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841,910,000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4E469D04" w14:textId="19079B23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983,746,103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6027494" w14:textId="0822B5FB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983,746,103</w:t>
            </w:r>
          </w:p>
        </w:tc>
      </w:tr>
      <w:tr w:rsidR="00110F8C" w:rsidRPr="00110F8C" w14:paraId="18ABCBAA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2BE806" w14:textId="077A9F63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國立臺灣體育運動大學校務基金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0770FC2F" w14:textId="007C4599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745,794,000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14874DED" w14:textId="5D9D4D48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806,395,540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5C52F14" w14:textId="0EE4BFCE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806,395,540</w:t>
            </w:r>
          </w:p>
        </w:tc>
      </w:tr>
      <w:tr w:rsidR="00110F8C" w:rsidRPr="00110F8C" w14:paraId="564C33A9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B0F17B" w14:textId="650F497D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國立臺灣戲曲學院校務基金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4C2CC26A" w14:textId="075DB6E8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609,818,000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6C2B4854" w14:textId="4B206CD6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594,655,796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382A6F7" w14:textId="24569E83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594,655,796</w:t>
            </w:r>
          </w:p>
        </w:tc>
      </w:tr>
      <w:tr w:rsidR="00110F8C" w:rsidRPr="00110F8C" w14:paraId="6C3FBD10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66C3BE" w14:textId="64226517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南護理專科學校校務基金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357038B3" w14:textId="213C3405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368,605,000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2D3BFB5A" w14:textId="46CC51DD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410,665,948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1267ABE" w14:textId="2AD8CDC8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410,665,948</w:t>
            </w:r>
          </w:p>
        </w:tc>
      </w:tr>
      <w:tr w:rsidR="00110F8C" w:rsidRPr="00110F8C" w14:paraId="66244B65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44FA55" w14:textId="19FCBAFB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pacing w:val="-14"/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東專科學校校務基金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454481E5" w14:textId="78E27608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476,636,000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7038010F" w14:textId="313F1F55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447,392,315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F8D989B" w14:textId="22A3769E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447,392,315</w:t>
            </w:r>
          </w:p>
        </w:tc>
      </w:tr>
      <w:tr w:rsidR="00110F8C" w:rsidRPr="00110F8C" w14:paraId="28B7BF1F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6D60C6" w14:textId="2C9EE931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國立臺灣大學附設醫院作業基金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142641CE" w14:textId="4903BE92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57,736,124,000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1AB74651" w14:textId="7947B644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62,828,649,740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4115A09" w14:textId="58EC2614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62,828,649,740</w:t>
            </w:r>
          </w:p>
        </w:tc>
      </w:tr>
      <w:tr w:rsidR="00110F8C" w:rsidRPr="00110F8C" w14:paraId="0E5D1E5D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2BD66A" w14:textId="2857F08D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國立成功大學附設醫院作業基金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28CD654B" w14:textId="4ED0D959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16,947,050,000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6AB3BE58" w14:textId="52531EB9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19,067,182,758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C9A167B" w14:textId="5FCA6141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19,067,182,758</w:t>
            </w:r>
          </w:p>
        </w:tc>
      </w:tr>
      <w:tr w:rsidR="00110F8C" w:rsidRPr="00110F8C" w14:paraId="08789149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6299AC" w14:textId="51F304F4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pacing w:val="-4"/>
                <w:sz w:val="22"/>
                <w:highlight w:val="yellow"/>
              </w:rPr>
            </w:pPr>
            <w:r w:rsidRPr="00110F8C">
              <w:rPr>
                <w:rFonts w:hint="eastAsia"/>
                <w:spacing w:val="-4"/>
                <w:sz w:val="20"/>
              </w:rPr>
              <w:t>國立陽明交通大學附設醫院作業基金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52AE24B0" w14:textId="4FE08288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4,121,207,000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center"/>
          </w:tcPr>
          <w:p w14:paraId="7DC25F88" w14:textId="58A3D525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4,507,816,840</w:t>
            </w:r>
          </w:p>
        </w:tc>
        <w:tc>
          <w:tcPr>
            <w:tcW w:w="22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D7DE51" w14:textId="271CE1FF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4,507,816,840</w:t>
            </w:r>
          </w:p>
        </w:tc>
      </w:tr>
      <w:tr w:rsidR="00110F8C" w:rsidRPr="00110F8C" w14:paraId="294A516A" w14:textId="77777777" w:rsidTr="00C60552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46A586B" w14:textId="3DB990A6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教育部所屬機構作業基金</w:t>
            </w:r>
          </w:p>
        </w:tc>
        <w:tc>
          <w:tcPr>
            <w:tcW w:w="2272" w:type="dxa"/>
            <w:tcBorders>
              <w:top w:val="nil"/>
              <w:bottom w:val="single" w:sz="8" w:space="0" w:color="auto"/>
            </w:tcBorders>
            <w:vAlign w:val="center"/>
          </w:tcPr>
          <w:p w14:paraId="4ECEAB81" w14:textId="7745D975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2,331,768,000</w:t>
            </w:r>
          </w:p>
        </w:tc>
        <w:tc>
          <w:tcPr>
            <w:tcW w:w="2272" w:type="dxa"/>
            <w:tcBorders>
              <w:top w:val="nil"/>
              <w:bottom w:val="single" w:sz="8" w:space="0" w:color="auto"/>
            </w:tcBorders>
            <w:vAlign w:val="center"/>
          </w:tcPr>
          <w:p w14:paraId="69965B43" w14:textId="17CCE4EC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2,612,656,269</w:t>
            </w:r>
          </w:p>
        </w:tc>
        <w:tc>
          <w:tcPr>
            <w:tcW w:w="2273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8380CA8" w14:textId="30971F85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2,612,656,269</w:t>
            </w:r>
          </w:p>
        </w:tc>
      </w:tr>
    </w:tbl>
    <w:p w14:paraId="6D857070" w14:textId="2BDD4D22" w:rsidR="000756E2" w:rsidRPr="00110F8C" w:rsidRDefault="004103B9" w:rsidP="000756E2">
      <w:pPr>
        <w:tabs>
          <w:tab w:val="center" w:pos="4920"/>
        </w:tabs>
        <w:snapToGrid w:val="0"/>
        <w:ind w:firstLineChars="0" w:firstLine="0"/>
        <w:jc w:val="left"/>
        <w:rPr>
          <w:rFonts w:hAnsi="Times New Roman" w:cs="Times New Roman"/>
          <w:bCs/>
          <w:sz w:val="36"/>
          <w:szCs w:val="36"/>
        </w:rPr>
      </w:pPr>
      <w:r w:rsidRPr="00110F8C">
        <w:rPr>
          <w:rFonts w:hint="eastAsia"/>
          <w:b/>
          <w:sz w:val="36"/>
          <w:u w:val="single"/>
        </w:rPr>
        <w:lastRenderedPageBreak/>
        <w:t>收支餘</w:t>
      </w:r>
      <w:proofErr w:type="gramStart"/>
      <w:r w:rsidRPr="00110F8C">
        <w:rPr>
          <w:rFonts w:hint="eastAsia"/>
          <w:b/>
          <w:sz w:val="36"/>
          <w:u w:val="single"/>
        </w:rPr>
        <w:t>絀</w:t>
      </w:r>
      <w:proofErr w:type="gramEnd"/>
      <w:r w:rsidRPr="00110F8C">
        <w:rPr>
          <w:rFonts w:hint="eastAsia"/>
          <w:b/>
          <w:sz w:val="36"/>
          <w:u w:val="single"/>
        </w:rPr>
        <w:t>審定數額綜計表－作業基金</w:t>
      </w:r>
      <w:r w:rsidRPr="00110F8C">
        <w:rPr>
          <w:rFonts w:hAnsi="Times New Roman" w:cs="Times New Roman" w:hint="eastAsia"/>
          <w:b/>
          <w:sz w:val="32"/>
          <w:szCs w:val="20"/>
          <w:u w:val="single"/>
        </w:rPr>
        <w:t xml:space="preserve">　</w:t>
      </w:r>
      <w:r w:rsidR="0057652E" w:rsidRPr="00110F8C">
        <w:rPr>
          <w:rFonts w:hint="eastAsia"/>
          <w:bCs/>
          <w:sz w:val="36"/>
          <w:szCs w:val="36"/>
        </w:rPr>
        <w:t>（</w:t>
      </w:r>
      <w:r w:rsidRPr="00110F8C">
        <w:rPr>
          <w:rFonts w:hint="eastAsia"/>
          <w:bCs/>
          <w:sz w:val="36"/>
          <w:szCs w:val="36"/>
        </w:rPr>
        <w:t>基金別</w:t>
      </w:r>
      <w:r w:rsidR="0057652E" w:rsidRPr="00110F8C">
        <w:rPr>
          <w:rFonts w:hint="eastAsia"/>
          <w:bCs/>
          <w:sz w:val="36"/>
          <w:szCs w:val="36"/>
        </w:rPr>
        <w:t>）</w:t>
      </w:r>
      <w:r w:rsidR="004F096F" w:rsidRPr="00110F8C">
        <w:rPr>
          <w:rFonts w:hAnsi="Times New Roman" w:cs="Times New Roman" w:hint="eastAsia"/>
          <w:sz w:val="36"/>
          <w:szCs w:val="36"/>
        </w:rPr>
        <w:t>（續）</w:t>
      </w:r>
    </w:p>
    <w:p w14:paraId="333762B6" w14:textId="77777777" w:rsidR="00433900" w:rsidRPr="00110F8C" w:rsidRDefault="00433900" w:rsidP="00433900">
      <w:pPr>
        <w:tabs>
          <w:tab w:val="right" w:pos="10163"/>
        </w:tabs>
        <w:ind w:firstLineChars="0" w:firstLine="0"/>
        <w:rPr>
          <w:rFonts w:hAnsi="Times New Roman" w:cs="Times New Roman"/>
          <w:szCs w:val="20"/>
        </w:rPr>
      </w:pPr>
      <w:r w:rsidRPr="00110F8C">
        <w:rPr>
          <w:rFonts w:hAnsi="Times New Roman" w:cs="Times New Roman"/>
          <w:szCs w:val="20"/>
        </w:rPr>
        <w:tab/>
      </w:r>
      <w:r w:rsidRPr="00110F8C">
        <w:rPr>
          <w:rFonts w:hAnsi="Times New Roman" w:cs="Times New Roman" w:hint="eastAsia"/>
          <w:spacing w:val="-20"/>
          <w:szCs w:val="20"/>
        </w:rPr>
        <w:t>單位：新臺幣元</w:t>
      </w:r>
    </w:p>
    <w:tbl>
      <w:tblPr>
        <w:tblW w:w="102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2116"/>
        <w:gridCol w:w="854"/>
        <w:gridCol w:w="2129"/>
        <w:gridCol w:w="2127"/>
        <w:gridCol w:w="853"/>
      </w:tblGrid>
      <w:tr w:rsidR="00110F8C" w:rsidRPr="00110F8C" w14:paraId="1EAA6614" w14:textId="77777777" w:rsidTr="00FA7CFA">
        <w:trPr>
          <w:cantSplit/>
          <w:trHeight w:hRule="exact" w:val="284"/>
        </w:trPr>
        <w:tc>
          <w:tcPr>
            <w:tcW w:w="5096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ED2BADA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決算審定數與預算數比較</w:t>
            </w:r>
          </w:p>
        </w:tc>
        <w:tc>
          <w:tcPr>
            <w:tcW w:w="5109" w:type="dxa"/>
            <w:gridSpan w:val="3"/>
            <w:tcBorders>
              <w:top w:val="single" w:sz="8" w:space="0" w:color="auto"/>
            </w:tcBorders>
            <w:vAlign w:val="center"/>
          </w:tcPr>
          <w:p w14:paraId="25573C20" w14:textId="77777777" w:rsidR="00433900" w:rsidRPr="00110F8C" w:rsidRDefault="00433900" w:rsidP="00150C2A">
            <w:pPr>
              <w:adjustRightInd w:val="0"/>
              <w:snapToGrid w:val="0"/>
              <w:spacing w:line="220" w:lineRule="exact"/>
              <w:ind w:leftChars="10" w:left="24" w:rightChars="-5" w:right="-12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決算審定數與決算數比較</w:t>
            </w:r>
          </w:p>
        </w:tc>
      </w:tr>
      <w:tr w:rsidR="00110F8C" w:rsidRPr="00110F8C" w14:paraId="302088DB" w14:textId="77777777" w:rsidTr="00FA7CFA">
        <w:trPr>
          <w:cantSplit/>
          <w:trHeight w:hRule="exact" w:val="284"/>
        </w:trPr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A1AC790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1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0669EED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減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BEBCC1B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％</w:t>
            </w:r>
          </w:p>
        </w:tc>
        <w:tc>
          <w:tcPr>
            <w:tcW w:w="2129" w:type="dxa"/>
            <w:tcBorders>
              <w:bottom w:val="single" w:sz="8" w:space="0" w:color="auto"/>
            </w:tcBorders>
            <w:vAlign w:val="center"/>
          </w:tcPr>
          <w:p w14:paraId="6001F1C3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27" w:type="dxa"/>
            <w:tcBorders>
              <w:bottom w:val="single" w:sz="8" w:space="0" w:color="auto"/>
            </w:tcBorders>
            <w:vAlign w:val="center"/>
          </w:tcPr>
          <w:p w14:paraId="45A4AA65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減</w:t>
            </w:r>
          </w:p>
        </w:tc>
        <w:tc>
          <w:tcPr>
            <w:tcW w:w="853" w:type="dxa"/>
            <w:tcBorders>
              <w:bottom w:val="single" w:sz="8" w:space="0" w:color="auto"/>
            </w:tcBorders>
            <w:vAlign w:val="center"/>
          </w:tcPr>
          <w:p w14:paraId="5929B563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％</w:t>
            </w:r>
          </w:p>
        </w:tc>
      </w:tr>
      <w:tr w:rsidR="00110F8C" w:rsidRPr="00110F8C" w14:paraId="6052835B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2F16FE" w14:textId="27B3213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724,878,444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1FB86" w14:textId="264011E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AF0DC" w14:textId="5ECD245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6.53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71612" w14:textId="01D4059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66477" w14:textId="64D29F1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48FE59" w14:textId="40A0651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6FF81538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8630E5" w14:textId="539939A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381,206,808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E9E2E" w14:textId="54E9339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70E25" w14:textId="4C40C57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4.85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68D8F" w14:textId="42E4991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1AB45" w14:textId="56781C9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046DE1" w14:textId="232BA19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467D71C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53064C" w14:textId="1BC1031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212,338,392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55C50" w14:textId="59CC65C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34693" w14:textId="7A3646B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11.38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74340" w14:textId="6178AD0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BE3E3" w14:textId="46095AD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125C32" w14:textId="3669E66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169C8389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B42B0F" w14:textId="44CD716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163,169,498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4A8C7" w14:textId="3F4EA66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BBB53" w14:textId="3730C10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10.29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E419B" w14:textId="71C06B5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7CB39" w14:textId="5BE5F8C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6C238B" w14:textId="6227E27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0C2D0FFD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6ED1F3" w14:textId="29670F0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151,682,124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90D13" w14:textId="3505343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77BC7" w14:textId="3CDDAE4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10.11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44E18" w14:textId="6266D1A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4CF86" w14:textId="605E263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DA3B98" w14:textId="15B2E39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3786F26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CB0140" w14:textId="14D5690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198,012,481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BD1C4" w14:textId="48C0DFC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AF3B1" w14:textId="5010BBC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12.41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39C94" w14:textId="0C2C6EF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AAAFD" w14:textId="26A9431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6E81DA" w14:textId="1B1CEE3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E4834B0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4CCE4F" w14:textId="1CA3153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38DCE" w14:textId="0674915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35,472,185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40143" w14:textId="3788EC0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- 3.42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1309F" w14:textId="2CF924E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30FF8" w14:textId="2BA6770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184628" w14:textId="7AAE2FA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7A1DA6C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1A1AB5" w14:textId="063BEDE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74,742,812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F5245" w14:textId="4F1D25B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3E39B" w14:textId="5220B10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6.21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F702C" w14:textId="5DBE32B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F3108" w14:textId="5EB2D33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48F312" w14:textId="5BDC649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3B2F222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4535C2" w14:textId="36D8832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12,606,738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C02C3" w14:textId="7F6F767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2978F" w14:textId="1597B71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2.07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CFC93" w14:textId="4AD4CF6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27303" w14:textId="4D99944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630B3C" w14:textId="0BD7DD5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6163B6A6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FFED6D" w14:textId="29ED7FA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60,018,181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437B9" w14:textId="31745A0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ABF32" w14:textId="3E57FE0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8.29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DF44" w14:textId="6A5303F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32884" w14:textId="15BD5EF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66309C" w14:textId="6D386C9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388150D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62E063" w14:textId="41A3EF8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213,468,706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706E2" w14:textId="343A11B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012E6" w14:textId="6786B66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4.93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1D2B4" w14:textId="15F5996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D125E" w14:textId="7064A7A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F664DC" w14:textId="6C029F3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19AD18C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9C785A" w14:textId="7E368BE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97,159,697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1EC5C" w14:textId="2853B7B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57331" w14:textId="77C2AC9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2.45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0FC9D" w14:textId="7B8446F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7D665" w14:textId="1A4CD64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08C5D8" w14:textId="7D78BA6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0596FFD6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65DF25" w14:textId="7E2D4CA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206,514,345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E6EDF" w14:textId="75D12C4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05874" w14:textId="18B2508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7.12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DFBEF" w14:textId="17EB476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6D698" w14:textId="0FD3BE5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0345BB" w14:textId="4928C0D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6BEDCD30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E1739C" w14:textId="0206081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72,431,690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CEA5C" w14:textId="69EA29B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7983A" w14:textId="1831616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3.26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7A384" w14:textId="1F9D4DA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8CC81" w14:textId="515C89A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5A4AA0" w14:textId="0AD0CC1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F12B9E7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E5AE50" w14:textId="3674B99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224,242,524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D00EA" w14:textId="1887A40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8E048" w14:textId="3D004B6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7.86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10ABD" w14:textId="368E378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5D3AB" w14:textId="2827CC5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562D40" w14:textId="62474CD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08EA78CB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72C1F7" w14:textId="0C15A03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7DBB3" w14:textId="505B4DD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8,009,806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439FE" w14:textId="00CEC37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- 1.33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1A88E" w14:textId="1E229A0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C1CE9" w14:textId="1CF0694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8E01DE" w14:textId="6AB28FB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693906E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28C0BD" w14:textId="26637F2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126,742,513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6E6F5" w14:textId="7EE0B1C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705BE" w14:textId="11943AE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6.82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42177" w14:textId="74493AD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4AB18" w14:textId="69C6D15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14A1E5" w14:textId="33B2379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07E9F77E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189552" w14:textId="4487F95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64,644,854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51798" w14:textId="1F8760F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713E3" w14:textId="0E5EC6B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6.17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2B413" w14:textId="46C81FD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2F0C1" w14:textId="1504223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AAEA44" w14:textId="783A804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E4D4A6A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C84682" w14:textId="1650E1E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41,892,601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5C9BC" w14:textId="0536101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90957" w14:textId="7724512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5.08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8127D" w14:textId="20CB79F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A34FA" w14:textId="087CC43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4F466B" w14:textId="1E3B892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20B38CB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2CB2A7" w14:textId="7EE4ECF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53,620,613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E8AF6" w14:textId="078EE80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5AE20" w14:textId="15CE75C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2.62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5C24B" w14:textId="768C00C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B615B" w14:textId="33674BE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B2BD0B" w14:textId="7349C64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B7F7195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8EAFDF" w14:textId="1CEA189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109,931,145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DB59B" w14:textId="2EEA377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CF2F9" w14:textId="37E3B5B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8.47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1F102" w14:textId="07A6666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79631" w14:textId="425498F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89C60B" w14:textId="2FC8B14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069F6A03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3535F2" w14:textId="477CCF0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3766E" w14:textId="14C4566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953,912,015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33AEA" w14:textId="6508D04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- 13.14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824DB" w14:textId="1302349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ADD85" w14:textId="267652D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C109BE" w14:textId="5513AD8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06EB70AD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B29A1B" w14:textId="72E1BC3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141,836,103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ECD4E" w14:textId="4530E74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71ED3" w14:textId="0F7D3E0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16.85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6574D" w14:textId="04399A9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FE5DC" w14:textId="0A0CF6C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020E4D" w14:textId="69261DA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3909EDF8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4E4204" w14:textId="7706785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60,601,540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74A88" w14:textId="027B198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2E3EE" w14:textId="044DD0B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8.13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ECE7E" w14:textId="6E32BC4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4AEF9" w14:textId="1CF4205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697714" w14:textId="44B5544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464D56C3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FB034F" w14:textId="7D39D63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ABAB9" w14:textId="770B0F9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15,162,204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A40EC" w14:textId="1ECEB4B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- 2.49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95EEC" w14:textId="7526511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B5EA0" w14:textId="2E11210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E9E044" w14:textId="4FBF817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2863BDA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064A50" w14:textId="58E1363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42,060,948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D9FE1" w14:textId="42D2848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B32C9" w14:textId="1ED9BD7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11.41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81DC3" w14:textId="22D8672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AAC63" w14:textId="3ED63F0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C43732" w14:textId="727F44A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3B94C58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B2E700" w14:textId="1DAA901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4A571" w14:textId="2A68105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29,243,685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BD3F6" w14:textId="5C90790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- 6.14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F8492" w14:textId="7D54BDB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DA6C9" w14:textId="1E69B79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244D60" w14:textId="15D9DB0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1C7CD5A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B2982C" w14:textId="58B6591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5,092,525,740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49F68" w14:textId="3B3A2C2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4474C" w14:textId="1B2269B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8.82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02BBD" w14:textId="7BB1481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AD889" w14:textId="3598CCA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81E8AB" w14:textId="06AF45F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367CACE6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1DB863" w14:textId="668FD74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2,120,132,758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75467" w14:textId="104277E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DD439" w14:textId="1B40EB3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12.51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3829F" w14:textId="2F71555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6E787" w14:textId="7C03301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0CF0C0" w14:textId="52C884D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0F630E8D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01C167" w14:textId="1FC0417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386,609,840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5820F" w14:textId="5B9B943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B33AC" w14:textId="32A8D67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9.38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A0621" w14:textId="7498490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A061D" w14:textId="66370E4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99767A" w14:textId="44CC020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16752908" w14:textId="77777777" w:rsidTr="00C60552">
        <w:trPr>
          <w:cantSplit/>
          <w:trHeight w:val="405"/>
        </w:trPr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631DDCF" w14:textId="454C07A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280,888,269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173CF2" w14:textId="3292D1F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89D538" w14:textId="66B8ED3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12.05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C5C638" w14:textId="254557D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523C5E" w14:textId="0D0F800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5E2BCE2" w14:textId="595589D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3B9911B7" w14:textId="2E3E71AE" w:rsidR="000756E2" w:rsidRPr="00110F8C" w:rsidRDefault="000756E2" w:rsidP="00876045">
      <w:pPr>
        <w:tabs>
          <w:tab w:val="center" w:pos="4920"/>
        </w:tabs>
        <w:snapToGrid w:val="0"/>
        <w:ind w:rightChars="-6" w:right="-14" w:firstLineChars="0" w:firstLine="0"/>
        <w:jc w:val="right"/>
        <w:rPr>
          <w:rFonts w:hAnsi="Times New Roman" w:cs="Times New Roman"/>
          <w:b/>
          <w:sz w:val="32"/>
          <w:szCs w:val="20"/>
          <w:u w:val="single"/>
        </w:rPr>
      </w:pPr>
      <w:r w:rsidRPr="00110F8C">
        <w:rPr>
          <w:rFonts w:hAnsi="Times New Roman" w:cs="Times New Roman" w:hint="eastAsia"/>
          <w:b/>
          <w:spacing w:val="-20"/>
          <w:sz w:val="32"/>
          <w:szCs w:val="32"/>
          <w:u w:val="single"/>
        </w:rPr>
        <w:lastRenderedPageBreak/>
        <w:t xml:space="preserve">　</w:t>
      </w:r>
      <w:r w:rsidRPr="00110F8C">
        <w:rPr>
          <w:rFonts w:hAnsi="Times New Roman" w:cs="Times New Roman" w:hint="eastAsia"/>
          <w:b/>
          <w:sz w:val="36"/>
          <w:szCs w:val="36"/>
          <w:u w:val="single"/>
        </w:rPr>
        <w:t>壹、</w:t>
      </w:r>
      <w:r w:rsidRPr="00110F8C">
        <w:rPr>
          <w:rFonts w:hint="eastAsia"/>
          <w:b/>
          <w:sz w:val="36"/>
          <w:szCs w:val="36"/>
          <w:u w:val="single"/>
        </w:rPr>
        <w:t>中華民國</w:t>
      </w:r>
      <w:proofErr w:type="gramStart"/>
      <w:r w:rsidR="004B4287" w:rsidRPr="00110F8C">
        <w:rPr>
          <w:rFonts w:hint="eastAsia"/>
          <w:b/>
          <w:sz w:val="36"/>
          <w:szCs w:val="36"/>
          <w:u w:val="single"/>
        </w:rPr>
        <w:t>11</w:t>
      </w:r>
      <w:r w:rsidR="00591D83" w:rsidRPr="00110F8C">
        <w:rPr>
          <w:rFonts w:hint="eastAsia"/>
          <w:b/>
          <w:sz w:val="36"/>
          <w:szCs w:val="36"/>
          <w:u w:val="single"/>
        </w:rPr>
        <w:t>4</w:t>
      </w:r>
      <w:proofErr w:type="gramEnd"/>
      <w:r w:rsidRPr="00110F8C">
        <w:rPr>
          <w:rFonts w:hint="eastAsia"/>
          <w:b/>
          <w:sz w:val="36"/>
          <w:szCs w:val="36"/>
          <w:u w:val="single"/>
        </w:rPr>
        <w:t>年度中央政府非營業特種基金</w:t>
      </w:r>
    </w:p>
    <w:p w14:paraId="7A497F74" w14:textId="77777777" w:rsidR="000756E2" w:rsidRPr="00110F8C" w:rsidRDefault="000756E2" w:rsidP="000756E2">
      <w:pPr>
        <w:tabs>
          <w:tab w:val="right" w:pos="9912"/>
        </w:tabs>
        <w:ind w:firstLineChars="0" w:firstLine="0"/>
        <w:rPr>
          <w:rFonts w:hAnsi="Times New Roman" w:cs="Times New Roman"/>
          <w:b/>
          <w:szCs w:val="20"/>
        </w:rPr>
      </w:pPr>
      <w:r w:rsidRPr="00110F8C">
        <w:rPr>
          <w:rFonts w:hAnsi="Times New Roman" w:cs="Times New Roman" w:hint="eastAsia"/>
          <w:b/>
        </w:rPr>
        <w:t>收入部分</w:t>
      </w:r>
      <w:r w:rsidRPr="00110F8C">
        <w:rPr>
          <w:rFonts w:hAnsi="Times New Roman" w:cs="Times New Roman"/>
          <w:b/>
          <w:szCs w:val="20"/>
        </w:rPr>
        <w:tab/>
      </w:r>
    </w:p>
    <w:tbl>
      <w:tblPr>
        <w:tblW w:w="10193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3"/>
        <w:gridCol w:w="2266"/>
        <w:gridCol w:w="2266"/>
        <w:gridCol w:w="2268"/>
      </w:tblGrid>
      <w:tr w:rsidR="00110F8C" w:rsidRPr="00110F8C" w14:paraId="16954D21" w14:textId="77777777" w:rsidTr="003C7217">
        <w:trPr>
          <w:cantSplit/>
          <w:trHeight w:hRule="exact" w:val="255"/>
        </w:trPr>
        <w:tc>
          <w:tcPr>
            <w:tcW w:w="3393" w:type="dxa"/>
            <w:vMerge w:val="restart"/>
            <w:tcBorders>
              <w:top w:val="single" w:sz="8" w:space="0" w:color="auto"/>
            </w:tcBorders>
            <w:vAlign w:val="center"/>
          </w:tcPr>
          <w:p w14:paraId="70AB8D82" w14:textId="77777777" w:rsidR="000756E2" w:rsidRPr="00110F8C" w:rsidRDefault="000756E2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基金名稱</w:t>
            </w:r>
          </w:p>
        </w:tc>
        <w:tc>
          <w:tcPr>
            <w:tcW w:w="6800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A48C" w14:textId="77777777" w:rsidR="000756E2" w:rsidRPr="00110F8C" w:rsidRDefault="000756E2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業務及業務外</w:t>
            </w:r>
            <w:r w:rsidR="00820C84" w:rsidRPr="00110F8C">
              <w:rPr>
                <w:rFonts w:hAnsi="Times New Roman" w:cs="Times New Roman" w:hint="eastAsia"/>
                <w:sz w:val="22"/>
                <w:szCs w:val="20"/>
              </w:rPr>
              <w:t>收入</w:t>
            </w:r>
          </w:p>
        </w:tc>
      </w:tr>
      <w:tr w:rsidR="00110F8C" w:rsidRPr="00110F8C" w14:paraId="7C38B672" w14:textId="77777777" w:rsidTr="003C7217">
        <w:trPr>
          <w:cantSplit/>
          <w:trHeight w:hRule="exact" w:val="255"/>
        </w:trPr>
        <w:tc>
          <w:tcPr>
            <w:tcW w:w="3393" w:type="dxa"/>
            <w:vMerge/>
            <w:tcBorders>
              <w:bottom w:val="single" w:sz="8" w:space="0" w:color="auto"/>
            </w:tcBorders>
            <w:vAlign w:val="center"/>
          </w:tcPr>
          <w:p w14:paraId="78BC9C4A" w14:textId="77777777" w:rsidR="000756E2" w:rsidRPr="00110F8C" w:rsidRDefault="000756E2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C4BF04" w14:textId="77777777" w:rsidR="000756E2" w:rsidRPr="00110F8C" w:rsidRDefault="000756E2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預算數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E103B2" w14:textId="77777777" w:rsidR="000756E2" w:rsidRPr="00110F8C" w:rsidRDefault="000756E2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57BE9E" w14:textId="77777777" w:rsidR="000756E2" w:rsidRPr="00110F8C" w:rsidRDefault="000756E2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決算審定數</w:t>
            </w:r>
          </w:p>
        </w:tc>
      </w:tr>
      <w:tr w:rsidR="00110F8C" w:rsidRPr="00110F8C" w14:paraId="77866897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BC27C8" w14:textId="17AD1D6E" w:rsidR="00CC77A9" w:rsidRPr="00110F8C" w:rsidRDefault="00CC77A9" w:rsidP="00CC77A9">
            <w:pPr>
              <w:ind w:leftChars="100" w:left="240" w:firstLineChars="5" w:firstLine="10"/>
              <w:jc w:val="distribute"/>
              <w:rPr>
                <w:sz w:val="20"/>
              </w:rPr>
            </w:pPr>
            <w:r w:rsidRPr="00110F8C">
              <w:rPr>
                <w:rFonts w:hint="eastAsia"/>
                <w:sz w:val="20"/>
              </w:rPr>
              <w:t>國立高級中等學校校務基金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1B4EDA95" w14:textId="1B538691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36,883,527,000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3B243F13" w14:textId="2F2DCA84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37,922,689,662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8949789" w14:textId="5D071428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37,922,689,662</w:t>
            </w:r>
          </w:p>
        </w:tc>
      </w:tr>
      <w:tr w:rsidR="00110F8C" w:rsidRPr="00110F8C" w14:paraId="687C7456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675293" w14:textId="52F70249" w:rsidR="00CC77A9" w:rsidRPr="00110F8C" w:rsidRDefault="00CC77A9" w:rsidP="00CC77A9">
            <w:pPr>
              <w:ind w:leftChars="-7" w:left="-17" w:firstLineChars="12" w:firstLine="24"/>
              <w:jc w:val="distribute"/>
              <w:rPr>
                <w:sz w:val="22"/>
              </w:rPr>
            </w:pPr>
            <w:r w:rsidRPr="00110F8C">
              <w:rPr>
                <w:rFonts w:hint="eastAsia"/>
                <w:b/>
                <w:sz w:val="20"/>
              </w:rPr>
              <w:t>法務部主管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68D7DCFE" w14:textId="71C886F8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1,152,581,000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3C45E566" w14:textId="46C7D191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1,079,831,249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07E4DD3" w14:textId="21458634" w:rsidR="00CC77A9" w:rsidRPr="00110F8C" w:rsidRDefault="00CC77A9" w:rsidP="00CC77A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1,079,831,249</w:t>
            </w:r>
          </w:p>
        </w:tc>
      </w:tr>
      <w:tr w:rsidR="00110F8C" w:rsidRPr="00110F8C" w14:paraId="5CBB7D19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87FB89" w14:textId="0923CF67" w:rsidR="00591D83" w:rsidRPr="00110F8C" w:rsidRDefault="00591D83" w:rsidP="00591D8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法務部矯正機關作業基金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40C966A6" w14:textId="4141A77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1,152,581,000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0973CAC5" w14:textId="5650194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1,079,831,249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A36A096" w14:textId="1C949D7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1,079,831,249</w:t>
            </w:r>
          </w:p>
        </w:tc>
      </w:tr>
      <w:tr w:rsidR="00110F8C" w:rsidRPr="00110F8C" w14:paraId="1DD7A7C1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BB036C" w14:textId="7A29011C" w:rsidR="00591D83" w:rsidRPr="00110F8C" w:rsidRDefault="00591D83" w:rsidP="00591D83">
            <w:pPr>
              <w:ind w:leftChars="-7" w:left="-17" w:firstLineChars="12" w:firstLine="24"/>
              <w:jc w:val="distribute"/>
              <w:rPr>
                <w:sz w:val="20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經濟部主管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647F09D1" w14:textId="29E8544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18,309,204,000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78A890FB" w14:textId="75B26FF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22,337,926,149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5CEE943" w14:textId="4A4AAD4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22,337,926,149</w:t>
            </w:r>
          </w:p>
        </w:tc>
      </w:tr>
      <w:tr w:rsidR="00110F8C" w:rsidRPr="00110F8C" w14:paraId="78100991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4B46B1" w14:textId="232EF11F" w:rsidR="00591D83" w:rsidRPr="00110F8C" w:rsidRDefault="00591D83" w:rsidP="00591D83">
            <w:pPr>
              <w:ind w:leftChars="100" w:left="240" w:firstLineChars="5" w:firstLine="10"/>
              <w:jc w:val="distribute"/>
              <w:rPr>
                <w:sz w:val="20"/>
                <w:highlight w:val="yellow"/>
              </w:rPr>
            </w:pPr>
            <w:r w:rsidRPr="00110F8C">
              <w:rPr>
                <w:rFonts w:hint="eastAsia"/>
                <w:sz w:val="20"/>
              </w:rPr>
              <w:t>經濟作業基金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63E3DB40" w14:textId="0DBB030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8,710,663,000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375F1645" w14:textId="71336A9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12,550,205,084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5E61DBF" w14:textId="0F8341F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12,550,205,084</w:t>
            </w:r>
          </w:p>
        </w:tc>
      </w:tr>
      <w:tr w:rsidR="00110F8C" w:rsidRPr="00110F8C" w14:paraId="3A67F946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4BF012" w14:textId="68C912D5" w:rsidR="00591D83" w:rsidRPr="00110F8C" w:rsidRDefault="00591D83" w:rsidP="00591D83">
            <w:pPr>
              <w:ind w:leftChars="100" w:left="240" w:firstLineChars="5" w:firstLine="10"/>
              <w:jc w:val="distribute"/>
              <w:rPr>
                <w:sz w:val="20"/>
                <w:highlight w:val="yellow"/>
              </w:rPr>
            </w:pPr>
            <w:r w:rsidRPr="00110F8C">
              <w:rPr>
                <w:rFonts w:hint="eastAsia"/>
                <w:sz w:val="20"/>
              </w:rPr>
              <w:t>水資源作業基金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6E45A7B2" w14:textId="6E6B08A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9,598,541,000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013F4A9C" w14:textId="6E7783B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9,787,721,065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41DE85C" w14:textId="25529FA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9,787,721,065</w:t>
            </w:r>
          </w:p>
        </w:tc>
      </w:tr>
      <w:tr w:rsidR="00110F8C" w:rsidRPr="00110F8C" w14:paraId="0DACF9B3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7D1BAE" w14:textId="340FBA2E" w:rsidR="00591D83" w:rsidRPr="00110F8C" w:rsidRDefault="00591D83" w:rsidP="00591D83">
            <w:pPr>
              <w:ind w:leftChars="-7" w:left="-17" w:firstLineChars="12" w:firstLine="24"/>
              <w:jc w:val="distribute"/>
              <w:rPr>
                <w:sz w:val="22"/>
              </w:rPr>
            </w:pPr>
            <w:r w:rsidRPr="00110F8C">
              <w:rPr>
                <w:rFonts w:hint="eastAsia"/>
                <w:b/>
                <w:sz w:val="20"/>
              </w:rPr>
              <w:t>交通部主管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779BB3F4" w14:textId="7305D77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76,031,496,000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2B539E5D" w14:textId="1B38313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89,472,702,350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1EF200A" w14:textId="134543B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89,472,702,350</w:t>
            </w:r>
          </w:p>
        </w:tc>
      </w:tr>
      <w:tr w:rsidR="00110F8C" w:rsidRPr="00110F8C" w14:paraId="30248EBF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F4083E" w14:textId="6C6E9519" w:rsidR="00591D83" w:rsidRPr="00110F8C" w:rsidRDefault="00591D83" w:rsidP="00591D8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交通作業基金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0FECFF8E" w14:textId="34B1FC0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76,031,496,000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12149393" w14:textId="725DBB6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89,472,702,350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A6E2F97" w14:textId="0C2FCED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89,472,702,350</w:t>
            </w:r>
          </w:p>
        </w:tc>
      </w:tr>
      <w:tr w:rsidR="00110F8C" w:rsidRPr="00110F8C" w14:paraId="3DD5837C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84F587" w14:textId="0AEBEE7A" w:rsidR="00591D83" w:rsidRPr="00110F8C" w:rsidRDefault="00591D83" w:rsidP="00591D83">
            <w:pPr>
              <w:ind w:leftChars="-7" w:left="-17" w:firstLineChars="12" w:firstLine="24"/>
              <w:jc w:val="distribute"/>
              <w:rPr>
                <w:sz w:val="22"/>
              </w:rPr>
            </w:pPr>
            <w:r w:rsidRPr="00110F8C">
              <w:rPr>
                <w:rFonts w:hint="eastAsia"/>
                <w:b/>
                <w:sz w:val="20"/>
              </w:rPr>
              <w:t>國軍退除役官兵輔導委員會主管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58CC021A" w14:textId="0AF250C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87,736,151,000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257972EB" w14:textId="1C85644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96,021,378,951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F3A622F" w14:textId="6FCA2BF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96,021,403,179</w:t>
            </w:r>
          </w:p>
        </w:tc>
      </w:tr>
      <w:tr w:rsidR="00110F8C" w:rsidRPr="00110F8C" w14:paraId="52A03CEE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2200CA" w14:textId="73B0170D" w:rsidR="00591D83" w:rsidRPr="00110F8C" w:rsidRDefault="00591D83" w:rsidP="00591D8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國軍退除役官兵安置基金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0A852FEF" w14:textId="0C194E2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2,944,162,000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328CA28A" w14:textId="0D10212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3,730,968,446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844633F" w14:textId="5D67A33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3,730,992,674</w:t>
            </w:r>
          </w:p>
        </w:tc>
      </w:tr>
      <w:tr w:rsidR="00110F8C" w:rsidRPr="00110F8C" w14:paraId="58D8AC30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4E5684" w14:textId="290EB5F6" w:rsidR="00591D83" w:rsidRPr="00110F8C" w:rsidRDefault="00591D83" w:rsidP="00591D8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榮民醫療作業基金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205A00EA" w14:textId="0882D0A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84,791,989,000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37E1C742" w14:textId="7D084B6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92,290,410,505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BA5F5EE" w14:textId="7A70BEC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92,290,410,505</w:t>
            </w:r>
          </w:p>
        </w:tc>
      </w:tr>
      <w:tr w:rsidR="00110F8C" w:rsidRPr="00110F8C" w14:paraId="1BA01C58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5289AE" w14:textId="04B7E9EE" w:rsidR="00591D83" w:rsidRPr="00110F8C" w:rsidRDefault="00591D83" w:rsidP="00591D83">
            <w:pPr>
              <w:ind w:leftChars="-7" w:left="-17" w:firstLineChars="12" w:firstLine="24"/>
              <w:jc w:val="distribute"/>
              <w:rPr>
                <w:sz w:val="22"/>
              </w:rPr>
            </w:pPr>
            <w:r w:rsidRPr="00110F8C">
              <w:rPr>
                <w:rFonts w:hint="eastAsia"/>
                <w:b/>
                <w:sz w:val="20"/>
              </w:rPr>
              <w:t>國家科學及技術委員會主管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78787C53" w14:textId="5E80FC7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24,635,698,000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41466B1F" w14:textId="26CBCFF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25,530,411,976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5885E8D" w14:textId="3B43AF2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25,530,411,976</w:t>
            </w:r>
          </w:p>
        </w:tc>
      </w:tr>
      <w:tr w:rsidR="00110F8C" w:rsidRPr="00110F8C" w14:paraId="0A54645E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D2CE5E" w14:textId="1693C246" w:rsidR="00591D83" w:rsidRPr="00110F8C" w:rsidRDefault="00591D83" w:rsidP="00591D8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科學園區管理局作業基金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4F43C11E" w14:textId="3A19567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24,635,698,000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755474FC" w14:textId="20C85EA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25,530,411,976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418E6A0" w14:textId="7672A4B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25,530,411,976</w:t>
            </w:r>
          </w:p>
        </w:tc>
      </w:tr>
      <w:tr w:rsidR="00110F8C" w:rsidRPr="00110F8C" w14:paraId="3F1667AE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9B0E43" w14:textId="295BF446" w:rsidR="00591D83" w:rsidRPr="00110F8C" w:rsidRDefault="00591D83" w:rsidP="00591D83">
            <w:pPr>
              <w:ind w:leftChars="-7" w:left="-17" w:firstLineChars="12" w:firstLine="24"/>
              <w:jc w:val="distribute"/>
              <w:rPr>
                <w:sz w:val="22"/>
              </w:rPr>
            </w:pPr>
            <w:r w:rsidRPr="00110F8C">
              <w:rPr>
                <w:rFonts w:hint="eastAsia"/>
                <w:b/>
                <w:sz w:val="20"/>
              </w:rPr>
              <w:t>農業部主管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717F0F4E" w14:textId="0F83BC0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11,380,347,000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327B23EA" w14:textId="0460AA5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11,498,082,196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91D9629" w14:textId="46AE441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11,498,082,196</w:t>
            </w:r>
          </w:p>
        </w:tc>
      </w:tr>
      <w:tr w:rsidR="00110F8C" w:rsidRPr="00110F8C" w14:paraId="54500E57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944E4F" w14:textId="0CFF76C8" w:rsidR="00591D83" w:rsidRPr="00110F8C" w:rsidRDefault="00591D83" w:rsidP="00591D83">
            <w:pPr>
              <w:ind w:leftChars="100" w:left="240" w:firstLineChars="5" w:firstLine="10"/>
              <w:jc w:val="distribute"/>
              <w:rPr>
                <w:sz w:val="20"/>
              </w:rPr>
            </w:pPr>
            <w:r w:rsidRPr="00110F8C">
              <w:rPr>
                <w:rFonts w:hint="eastAsia"/>
                <w:sz w:val="20"/>
              </w:rPr>
              <w:t>農業作業基金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298D0D35" w14:textId="4A50259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550,432,000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2340824C" w14:textId="5588355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557,678,674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CD3617E" w14:textId="04B01E2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557,678,674</w:t>
            </w:r>
          </w:p>
        </w:tc>
      </w:tr>
      <w:tr w:rsidR="00110F8C" w:rsidRPr="00110F8C" w14:paraId="08270C98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430B48" w14:textId="4CB2D658" w:rsidR="00591D83" w:rsidRPr="00110F8C" w:rsidRDefault="00591D83" w:rsidP="00591D83">
            <w:pPr>
              <w:ind w:leftChars="100" w:left="240" w:firstLineChars="5" w:firstLine="10"/>
              <w:jc w:val="distribute"/>
              <w:rPr>
                <w:sz w:val="22"/>
                <w:szCs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農田水利事業作業基金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0D147D4F" w14:textId="4984068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10,829,915,000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6618035C" w14:textId="6D3DF7F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10,940,403,522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245BB16" w14:textId="1D528E2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10,940,403,522</w:t>
            </w:r>
          </w:p>
        </w:tc>
      </w:tr>
      <w:tr w:rsidR="00110F8C" w:rsidRPr="00110F8C" w14:paraId="3EABEA7D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1ACF46" w14:textId="29A2D751" w:rsidR="00591D83" w:rsidRPr="00110F8C" w:rsidRDefault="00591D83" w:rsidP="00591D83">
            <w:pPr>
              <w:ind w:leftChars="-7" w:left="-17" w:firstLineChars="12" w:firstLine="24"/>
              <w:jc w:val="distribute"/>
              <w:rPr>
                <w:sz w:val="22"/>
                <w:szCs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勞動部主管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688EA923" w14:textId="55A2EC5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743,573,822,000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43FB9575" w14:textId="141FE41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1,071,265,272,486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5A17901" w14:textId="281CD73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1,071,265,272,486</w:t>
            </w:r>
          </w:p>
        </w:tc>
      </w:tr>
      <w:tr w:rsidR="00110F8C" w:rsidRPr="00110F8C" w14:paraId="16D8C687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4F900E" w14:textId="21F27D52" w:rsidR="00591D83" w:rsidRPr="00110F8C" w:rsidRDefault="00591D83" w:rsidP="00591D83">
            <w:pPr>
              <w:ind w:leftChars="100" w:left="240" w:firstLineChars="5" w:firstLine="10"/>
              <w:jc w:val="distribute"/>
              <w:rPr>
                <w:sz w:val="22"/>
                <w:szCs w:val="22"/>
              </w:rPr>
            </w:pPr>
            <w:r w:rsidRPr="00110F8C">
              <w:rPr>
                <w:rFonts w:hint="eastAsia"/>
                <w:sz w:val="20"/>
              </w:rPr>
              <w:t>勞工保險局作業基金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5B565056" w14:textId="2465D2A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743,573,822,000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1954D89F" w14:textId="6D45219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1,071,265,272,486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7071C62" w14:textId="29F0F14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1,071,265,272,486</w:t>
            </w:r>
          </w:p>
        </w:tc>
      </w:tr>
      <w:tr w:rsidR="00110F8C" w:rsidRPr="00110F8C" w14:paraId="281C814A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44E43D" w14:textId="4C559E7F" w:rsidR="00591D83" w:rsidRPr="00110F8C" w:rsidRDefault="00591D83" w:rsidP="00591D83">
            <w:pPr>
              <w:ind w:leftChars="-7" w:left="-17" w:firstLineChars="12" w:firstLine="24"/>
              <w:jc w:val="distribute"/>
              <w:rPr>
                <w:sz w:val="22"/>
                <w:szCs w:val="22"/>
              </w:rPr>
            </w:pPr>
            <w:r w:rsidRPr="00110F8C">
              <w:rPr>
                <w:rFonts w:hint="eastAsia"/>
                <w:b/>
                <w:sz w:val="20"/>
              </w:rPr>
              <w:t>衛生福利部主管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0EF4BEAC" w14:textId="11A5B46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1,051,021,325,000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5E437D09" w14:textId="77EB6C9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1,238,171,598,652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E20B715" w14:textId="37A8DE8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1,238,144,344,123</w:t>
            </w:r>
          </w:p>
        </w:tc>
      </w:tr>
      <w:tr w:rsidR="00110F8C" w:rsidRPr="00110F8C" w14:paraId="5B933E95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98B37F" w14:textId="58EA9578" w:rsidR="00591D83" w:rsidRPr="00110F8C" w:rsidRDefault="00591D83" w:rsidP="00591D83">
            <w:pPr>
              <w:ind w:leftChars="100" w:left="240" w:firstLineChars="5" w:firstLine="10"/>
              <w:jc w:val="distribute"/>
              <w:rPr>
                <w:sz w:val="22"/>
                <w:szCs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醫療藥品基金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452AF125" w14:textId="661F22C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47,168,146,000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1B71E266" w14:textId="6CC504C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51,299,386,828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B07213E" w14:textId="0E5537D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51,299,386,828</w:t>
            </w:r>
          </w:p>
        </w:tc>
      </w:tr>
      <w:tr w:rsidR="00110F8C" w:rsidRPr="00110F8C" w14:paraId="4DB2E8FC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D4CC18" w14:textId="06492949" w:rsidR="00591D83" w:rsidRPr="00110F8C" w:rsidRDefault="00591D83" w:rsidP="00591D83">
            <w:pPr>
              <w:ind w:leftChars="100" w:left="240" w:firstLineChars="5" w:firstLine="10"/>
              <w:jc w:val="distribute"/>
              <w:rPr>
                <w:sz w:val="22"/>
                <w:szCs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管制藥品製藥工廠作業基金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10A69920" w14:textId="3DFB094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972,858,000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624D2362" w14:textId="26454F2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995,848,348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45360BC" w14:textId="6CA0BE0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995,848,348</w:t>
            </w:r>
          </w:p>
        </w:tc>
      </w:tr>
      <w:tr w:rsidR="00110F8C" w:rsidRPr="00110F8C" w14:paraId="3AF4A5ED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A0D978" w14:textId="0424621A" w:rsidR="00591D83" w:rsidRPr="00110F8C" w:rsidRDefault="00591D83" w:rsidP="00591D83">
            <w:pPr>
              <w:ind w:leftChars="100" w:left="240" w:firstLineChars="5" w:firstLine="10"/>
              <w:jc w:val="distribute"/>
              <w:rPr>
                <w:sz w:val="20"/>
              </w:rPr>
            </w:pPr>
            <w:r w:rsidRPr="00110F8C">
              <w:rPr>
                <w:rFonts w:hint="eastAsia"/>
                <w:sz w:val="20"/>
              </w:rPr>
              <w:t>全民健康保險基金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2CC3CD33" w14:textId="44B0E8A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871,105,876,000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6EA3F9FD" w14:textId="0EFBFC7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888,469,303,437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3BA3E4C" w14:textId="486679B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888,442,048,908</w:t>
            </w:r>
          </w:p>
        </w:tc>
      </w:tr>
      <w:tr w:rsidR="00110F8C" w:rsidRPr="00110F8C" w14:paraId="4F446155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8E5767" w14:textId="137E0B33" w:rsidR="00591D83" w:rsidRPr="00110F8C" w:rsidRDefault="00591D83" w:rsidP="00591D83">
            <w:pPr>
              <w:ind w:leftChars="100" w:left="240" w:firstLineChars="5" w:firstLine="10"/>
              <w:jc w:val="distribute"/>
              <w:rPr>
                <w:sz w:val="22"/>
                <w:szCs w:val="22"/>
              </w:rPr>
            </w:pPr>
            <w:r w:rsidRPr="00110F8C">
              <w:rPr>
                <w:rFonts w:hint="eastAsia"/>
                <w:sz w:val="20"/>
              </w:rPr>
              <w:t>國民年金保險基金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2DBBF03F" w14:textId="327F5FD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131,774,445,000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1DFC74F5" w14:textId="1815AE6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297,407,060,039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91FAD32" w14:textId="3CB299A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297,407,060,039</w:t>
            </w:r>
          </w:p>
        </w:tc>
      </w:tr>
      <w:tr w:rsidR="00110F8C" w:rsidRPr="00110F8C" w14:paraId="4CCEA196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56D1A0" w14:textId="58B0D2A6" w:rsidR="00591D83" w:rsidRPr="00110F8C" w:rsidRDefault="00591D83" w:rsidP="00591D83">
            <w:pPr>
              <w:ind w:leftChars="-7" w:left="-17" w:firstLineChars="12" w:firstLine="24"/>
              <w:jc w:val="distribute"/>
              <w:rPr>
                <w:sz w:val="22"/>
                <w:szCs w:val="22"/>
              </w:rPr>
            </w:pPr>
            <w:r w:rsidRPr="00110F8C">
              <w:rPr>
                <w:rFonts w:hint="eastAsia"/>
                <w:b/>
                <w:sz w:val="20"/>
              </w:rPr>
              <w:t>文化部主管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56B48F23" w14:textId="581187E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915,204,000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67E40B67" w14:textId="3BC6D1F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813,866,088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2965884" w14:textId="6AB6B6C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813,866,088</w:t>
            </w:r>
          </w:p>
        </w:tc>
      </w:tr>
      <w:tr w:rsidR="00110F8C" w:rsidRPr="00110F8C" w14:paraId="2E169836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19C4F8" w14:textId="4087B5D6" w:rsidR="00591D83" w:rsidRPr="00110F8C" w:rsidRDefault="00591D83" w:rsidP="00591D83">
            <w:pPr>
              <w:ind w:leftChars="100" w:left="240" w:firstLineChars="5" w:firstLine="10"/>
              <w:jc w:val="distribute"/>
              <w:rPr>
                <w:sz w:val="22"/>
                <w:szCs w:val="22"/>
              </w:rPr>
            </w:pPr>
            <w:r w:rsidRPr="00110F8C">
              <w:rPr>
                <w:rFonts w:hint="eastAsia"/>
                <w:sz w:val="20"/>
              </w:rPr>
              <w:t>國立文化機構作業基金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2DA630E4" w14:textId="6FCC754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915,204,000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5BAE69A7" w14:textId="7401E02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813,866,088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D1808CE" w14:textId="4C006C5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813,866,088</w:t>
            </w:r>
          </w:p>
        </w:tc>
      </w:tr>
      <w:tr w:rsidR="00110F8C" w:rsidRPr="00110F8C" w14:paraId="53C038BD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DA0D22" w14:textId="1017562B" w:rsidR="00591D83" w:rsidRPr="00110F8C" w:rsidRDefault="00591D83" w:rsidP="00591D83">
            <w:pPr>
              <w:ind w:leftChars="-7" w:left="-17" w:firstLineChars="12" w:firstLine="24"/>
              <w:jc w:val="distribute"/>
              <w:rPr>
                <w:sz w:val="22"/>
                <w:szCs w:val="22"/>
              </w:rPr>
            </w:pPr>
            <w:r w:rsidRPr="00110F8C">
              <w:rPr>
                <w:rFonts w:hint="eastAsia"/>
                <w:b/>
                <w:sz w:val="20"/>
              </w:rPr>
              <w:t>國立故宮博物院主管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4F36B00F" w14:textId="09E4314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477,629,000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000D2012" w14:textId="188A628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447,630,919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94063E" w14:textId="52C8AA2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447,630,919</w:t>
            </w:r>
          </w:p>
        </w:tc>
      </w:tr>
      <w:tr w:rsidR="00110F8C" w:rsidRPr="00110F8C" w14:paraId="59AB5E0C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4D8558" w14:textId="30444AFF" w:rsidR="00591D83" w:rsidRPr="00110F8C" w:rsidRDefault="00591D83" w:rsidP="00591D83">
            <w:pPr>
              <w:ind w:leftChars="100" w:left="240" w:firstLineChars="5" w:firstLine="10"/>
              <w:jc w:val="distribute"/>
              <w:rPr>
                <w:b/>
                <w:sz w:val="22"/>
                <w:szCs w:val="22"/>
              </w:rPr>
            </w:pPr>
            <w:r w:rsidRPr="00110F8C">
              <w:rPr>
                <w:rFonts w:hint="eastAsia"/>
                <w:sz w:val="20"/>
              </w:rPr>
              <w:t>故宮文物藝術發展基金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09014AB4" w14:textId="59D0DB8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477,629,000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119B84AE" w14:textId="29E7C8A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447,630,919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63DBDE9" w14:textId="41AA510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447,630,919</w:t>
            </w:r>
          </w:p>
        </w:tc>
      </w:tr>
      <w:tr w:rsidR="00110F8C" w:rsidRPr="00110F8C" w14:paraId="69758A13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43DA5D" w14:textId="32DC50A4" w:rsidR="00591D83" w:rsidRPr="00110F8C" w:rsidRDefault="00591D83" w:rsidP="00591D83">
            <w:pPr>
              <w:ind w:leftChars="-7" w:left="-17" w:firstLineChars="12" w:firstLine="24"/>
              <w:jc w:val="distribute"/>
              <w:rPr>
                <w:sz w:val="22"/>
                <w:szCs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原住民族委員會主管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2C1CD9C2" w14:textId="22CB3D0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5,993,937,000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69DAB540" w14:textId="64E9FA9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6,231,045,591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66846EC" w14:textId="40A0D2F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6,231,045,591</w:t>
            </w:r>
          </w:p>
        </w:tc>
      </w:tr>
      <w:tr w:rsidR="00110F8C" w:rsidRPr="00110F8C" w14:paraId="772E476D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3ED989" w14:textId="08F65591" w:rsidR="00591D83" w:rsidRPr="00110F8C" w:rsidRDefault="00591D83" w:rsidP="00591D83">
            <w:pPr>
              <w:ind w:leftChars="100" w:left="240" w:firstLineChars="5" w:firstLine="10"/>
              <w:jc w:val="distribute"/>
              <w:rPr>
                <w:sz w:val="22"/>
                <w:szCs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原住民族綜合發展基金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4F2C466B" w14:textId="719D7AB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5,993,937,000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7096550E" w14:textId="1D63526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6,231,045,591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249E04A" w14:textId="0D44D3A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6,231,045,591</w:t>
            </w:r>
          </w:p>
        </w:tc>
      </w:tr>
      <w:tr w:rsidR="00110F8C" w:rsidRPr="00110F8C" w14:paraId="0252C45C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772AEA" w14:textId="2E0787DE" w:rsidR="00591D83" w:rsidRPr="00110F8C" w:rsidRDefault="00591D83" w:rsidP="00591D83">
            <w:pPr>
              <w:ind w:leftChars="-7" w:left="-17" w:firstLineChars="12" w:firstLine="24"/>
              <w:jc w:val="distribute"/>
              <w:rPr>
                <w:sz w:val="22"/>
                <w:szCs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考試院考選部主管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07B638D7" w14:textId="5834150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600,678,000</w:t>
            </w:r>
          </w:p>
        </w:tc>
        <w:tc>
          <w:tcPr>
            <w:tcW w:w="2266" w:type="dxa"/>
            <w:tcBorders>
              <w:top w:val="nil"/>
              <w:bottom w:val="nil"/>
            </w:tcBorders>
            <w:vAlign w:val="center"/>
          </w:tcPr>
          <w:p w14:paraId="74AF3DCF" w14:textId="77F8092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554,976,708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1E326C3" w14:textId="4B32A8F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554,976,708</w:t>
            </w:r>
          </w:p>
        </w:tc>
      </w:tr>
      <w:tr w:rsidR="00110F8C" w:rsidRPr="00110F8C" w14:paraId="55FD28D6" w14:textId="77777777" w:rsidTr="003E1811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C43B5C5" w14:textId="7D1108E4" w:rsidR="00591D83" w:rsidRPr="00110F8C" w:rsidRDefault="00591D83" w:rsidP="00591D83">
            <w:pPr>
              <w:ind w:leftChars="100" w:left="240" w:firstLineChars="5" w:firstLine="10"/>
              <w:jc w:val="distribute"/>
              <w:rPr>
                <w:sz w:val="22"/>
                <w:szCs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考選業務基金</w:t>
            </w:r>
          </w:p>
        </w:tc>
        <w:tc>
          <w:tcPr>
            <w:tcW w:w="2266" w:type="dxa"/>
            <w:tcBorders>
              <w:top w:val="nil"/>
              <w:bottom w:val="single" w:sz="8" w:space="0" w:color="auto"/>
            </w:tcBorders>
            <w:vAlign w:val="center"/>
          </w:tcPr>
          <w:p w14:paraId="0CA127D2" w14:textId="095A9C9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600,678,000</w:t>
            </w:r>
          </w:p>
        </w:tc>
        <w:tc>
          <w:tcPr>
            <w:tcW w:w="2266" w:type="dxa"/>
            <w:tcBorders>
              <w:top w:val="nil"/>
              <w:bottom w:val="single" w:sz="8" w:space="0" w:color="auto"/>
            </w:tcBorders>
            <w:vAlign w:val="center"/>
          </w:tcPr>
          <w:p w14:paraId="1D816CA5" w14:textId="6196115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554,976,708</w:t>
            </w:r>
          </w:p>
        </w:tc>
        <w:tc>
          <w:tcPr>
            <w:tcW w:w="2268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931C91E" w14:textId="0621A94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110F8C"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554,976,708</w:t>
            </w:r>
          </w:p>
        </w:tc>
      </w:tr>
    </w:tbl>
    <w:p w14:paraId="6D98D16F" w14:textId="1BE8C033" w:rsidR="000756E2" w:rsidRPr="00110F8C" w:rsidRDefault="004103B9" w:rsidP="000756E2">
      <w:pPr>
        <w:tabs>
          <w:tab w:val="center" w:pos="4920"/>
        </w:tabs>
        <w:snapToGrid w:val="0"/>
        <w:ind w:firstLineChars="0" w:firstLine="0"/>
        <w:jc w:val="left"/>
        <w:rPr>
          <w:rFonts w:hAnsi="Times New Roman" w:cs="Times New Roman"/>
          <w:bCs/>
          <w:sz w:val="28"/>
          <w:szCs w:val="20"/>
        </w:rPr>
      </w:pPr>
      <w:r w:rsidRPr="00110F8C">
        <w:rPr>
          <w:rFonts w:hint="eastAsia"/>
          <w:b/>
          <w:sz w:val="36"/>
          <w:u w:val="single"/>
        </w:rPr>
        <w:lastRenderedPageBreak/>
        <w:t>收支餘</w:t>
      </w:r>
      <w:proofErr w:type="gramStart"/>
      <w:r w:rsidRPr="00110F8C">
        <w:rPr>
          <w:rFonts w:hint="eastAsia"/>
          <w:b/>
          <w:sz w:val="36"/>
          <w:u w:val="single"/>
        </w:rPr>
        <w:t>絀</w:t>
      </w:r>
      <w:proofErr w:type="gramEnd"/>
      <w:r w:rsidRPr="00110F8C">
        <w:rPr>
          <w:rFonts w:hint="eastAsia"/>
          <w:b/>
          <w:sz w:val="36"/>
          <w:u w:val="single"/>
        </w:rPr>
        <w:t>審定數額綜計表－作業基金</w:t>
      </w:r>
      <w:r w:rsidRPr="00110F8C">
        <w:rPr>
          <w:rFonts w:hAnsi="Times New Roman" w:cs="Times New Roman" w:hint="eastAsia"/>
          <w:b/>
          <w:sz w:val="32"/>
          <w:szCs w:val="20"/>
          <w:u w:val="single"/>
        </w:rPr>
        <w:t xml:space="preserve">　</w:t>
      </w:r>
      <w:r w:rsidR="0057652E" w:rsidRPr="00110F8C">
        <w:rPr>
          <w:rFonts w:hint="eastAsia"/>
          <w:bCs/>
          <w:sz w:val="36"/>
          <w:szCs w:val="36"/>
        </w:rPr>
        <w:t>（</w:t>
      </w:r>
      <w:r w:rsidRPr="00110F8C">
        <w:rPr>
          <w:rFonts w:hint="eastAsia"/>
          <w:bCs/>
          <w:sz w:val="36"/>
          <w:szCs w:val="36"/>
        </w:rPr>
        <w:t>基金別</w:t>
      </w:r>
      <w:r w:rsidR="0057652E" w:rsidRPr="00110F8C">
        <w:rPr>
          <w:rFonts w:hint="eastAsia"/>
          <w:bCs/>
          <w:sz w:val="36"/>
          <w:szCs w:val="36"/>
        </w:rPr>
        <w:t>）</w:t>
      </w:r>
      <w:r w:rsidR="004F096F" w:rsidRPr="00110F8C">
        <w:rPr>
          <w:rFonts w:hAnsi="Times New Roman" w:cs="Times New Roman" w:hint="eastAsia"/>
          <w:sz w:val="36"/>
          <w:szCs w:val="36"/>
        </w:rPr>
        <w:t>（續）</w:t>
      </w:r>
    </w:p>
    <w:p w14:paraId="1AA77B00" w14:textId="77777777" w:rsidR="00433900" w:rsidRPr="00110F8C" w:rsidRDefault="00433900" w:rsidP="00433900">
      <w:pPr>
        <w:tabs>
          <w:tab w:val="right" w:pos="10163"/>
        </w:tabs>
        <w:ind w:firstLineChars="0" w:firstLine="0"/>
        <w:rPr>
          <w:rFonts w:hAnsi="Times New Roman" w:cs="Times New Roman"/>
          <w:szCs w:val="20"/>
        </w:rPr>
      </w:pPr>
      <w:r w:rsidRPr="00110F8C">
        <w:rPr>
          <w:rFonts w:hAnsi="Times New Roman" w:cs="Times New Roman"/>
          <w:szCs w:val="20"/>
        </w:rPr>
        <w:tab/>
      </w:r>
      <w:r w:rsidRPr="00110F8C">
        <w:rPr>
          <w:rFonts w:hAnsi="Times New Roman" w:cs="Times New Roman" w:hint="eastAsia"/>
          <w:spacing w:val="-20"/>
          <w:szCs w:val="20"/>
        </w:rPr>
        <w:t>單位：新臺幣元</w:t>
      </w:r>
    </w:p>
    <w:tbl>
      <w:tblPr>
        <w:tblW w:w="102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06"/>
        <w:gridCol w:w="2108"/>
        <w:gridCol w:w="837"/>
        <w:gridCol w:w="2117"/>
        <w:gridCol w:w="2106"/>
        <w:gridCol w:w="931"/>
      </w:tblGrid>
      <w:tr w:rsidR="00110F8C" w:rsidRPr="00110F8C" w14:paraId="4A721392" w14:textId="77777777" w:rsidTr="0057652E">
        <w:trPr>
          <w:cantSplit/>
          <w:trHeight w:hRule="exact" w:val="257"/>
        </w:trPr>
        <w:tc>
          <w:tcPr>
            <w:tcW w:w="5051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626633A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決算審定數與預算數比較</w:t>
            </w:r>
          </w:p>
        </w:tc>
        <w:tc>
          <w:tcPr>
            <w:tcW w:w="5154" w:type="dxa"/>
            <w:gridSpan w:val="3"/>
            <w:tcBorders>
              <w:top w:val="single" w:sz="8" w:space="0" w:color="auto"/>
            </w:tcBorders>
            <w:vAlign w:val="center"/>
          </w:tcPr>
          <w:p w14:paraId="29B972B3" w14:textId="77777777" w:rsidR="00433900" w:rsidRPr="00110F8C" w:rsidRDefault="00433900" w:rsidP="00150C2A">
            <w:pPr>
              <w:adjustRightInd w:val="0"/>
              <w:snapToGrid w:val="0"/>
              <w:spacing w:line="220" w:lineRule="exact"/>
              <w:ind w:leftChars="10" w:left="24" w:rightChars="-5" w:right="-12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決算審定數與決算數比較</w:t>
            </w:r>
          </w:p>
        </w:tc>
      </w:tr>
      <w:tr w:rsidR="00110F8C" w:rsidRPr="00110F8C" w14:paraId="40A8D700" w14:textId="77777777" w:rsidTr="0057652E">
        <w:trPr>
          <w:cantSplit/>
          <w:trHeight w:hRule="exact" w:val="257"/>
        </w:trPr>
        <w:tc>
          <w:tcPr>
            <w:tcW w:w="210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5659A03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0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5D233FD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減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C215504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％</w:t>
            </w:r>
          </w:p>
        </w:tc>
        <w:tc>
          <w:tcPr>
            <w:tcW w:w="2117" w:type="dxa"/>
            <w:tcBorders>
              <w:bottom w:val="single" w:sz="8" w:space="0" w:color="auto"/>
            </w:tcBorders>
            <w:vAlign w:val="center"/>
          </w:tcPr>
          <w:p w14:paraId="45C747B4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06" w:type="dxa"/>
            <w:tcBorders>
              <w:bottom w:val="single" w:sz="8" w:space="0" w:color="auto"/>
            </w:tcBorders>
            <w:vAlign w:val="center"/>
          </w:tcPr>
          <w:p w14:paraId="0916A8A6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減</w:t>
            </w:r>
          </w:p>
        </w:tc>
        <w:tc>
          <w:tcPr>
            <w:tcW w:w="931" w:type="dxa"/>
            <w:tcBorders>
              <w:bottom w:val="single" w:sz="8" w:space="0" w:color="auto"/>
            </w:tcBorders>
            <w:vAlign w:val="center"/>
          </w:tcPr>
          <w:p w14:paraId="45509D21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％</w:t>
            </w:r>
          </w:p>
        </w:tc>
      </w:tr>
      <w:tr w:rsidR="00110F8C" w:rsidRPr="00110F8C" w14:paraId="20408570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4CF6F0" w14:textId="0981E6E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1,039,162,662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A2A28" w14:textId="5929276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0199F" w14:textId="4422DF8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2.82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3C179" w14:textId="554A21C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2418E" w14:textId="20ED408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B9D581" w14:textId="32B22FF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6E30F8B4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4BEFC7" w14:textId="5C2CC70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A9A2F" w14:textId="41E6F25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72,749,751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9BE57" w14:textId="009B2FE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- 6.31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7CB1A" w14:textId="4AA4C49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76077" w14:textId="59134E6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4C7BAB" w14:textId="2194486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2AB1B0B3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C20A53" w14:textId="4C0062B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2FDFA" w14:textId="0253032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72,749,751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621E8" w14:textId="21B67EF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- 6.31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FA310" w14:textId="097F14F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F783A" w14:textId="6E9C70B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4413A1" w14:textId="7167F34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6EE2E5ED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D4991E" w14:textId="7015F76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4,028,722,149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308C9" w14:textId="08BE7AE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4EEA5" w14:textId="60996DF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22.00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411CC" w14:textId="7A95343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BA1A3" w14:textId="4A47454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54E505" w14:textId="0387F1B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762B0B15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9BB1A2" w14:textId="4D58B05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3,839,542,084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A4322" w14:textId="734D950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E3A6E" w14:textId="7A705E2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44.08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467F4" w14:textId="14FD2DB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4B4E2" w14:textId="4BEBA5D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AC399C" w14:textId="74DEC4B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3883AE49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5516BE" w14:textId="67365EE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189,180,065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66971" w14:textId="6FF863D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7D59C" w14:textId="4219228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1.97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ABF67" w14:textId="5126538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DA450" w14:textId="3A10EA8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D57F5C" w14:textId="13A8D56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FD5F683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C1F366" w14:textId="74E6AB1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13,441,206,350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35177" w14:textId="131F738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93206" w14:textId="565EA71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17.68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0EA52" w14:textId="3399CCE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A12F9" w14:textId="71ADA72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A6A35D" w14:textId="490EA30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2B6B69EA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5EBD42" w14:textId="73FCA59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13,441,206,350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F5342" w14:textId="14A4F89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9F35A" w14:textId="20BA3BF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17.68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99E83" w14:textId="1388603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2C0C3" w14:textId="6131CCC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69C305" w14:textId="2C9DD6E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6A01781B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CAFA57" w14:textId="14271E0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8,285,252,179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2CE9F" w14:textId="22BEC0C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D7CA2" w14:textId="3BE9DED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9.44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328A6" w14:textId="2090608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24,228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B1AF5" w14:textId="232D846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D5FAC0" w14:textId="58D1C7C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0.00</w:t>
            </w:r>
          </w:p>
        </w:tc>
      </w:tr>
      <w:tr w:rsidR="00110F8C" w:rsidRPr="00110F8C" w14:paraId="380F1D8B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E29B9A" w14:textId="5FD55D6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786,830,674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82ACE" w14:textId="58DF1DD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EDBBB" w14:textId="6CD5C0B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z w:val="20"/>
              </w:rPr>
              <w:t>26.73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1065ED" w14:textId="6994CC1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24,228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342DD" w14:textId="434FC6B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C8E53C" w14:textId="1264248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z w:val="20"/>
              </w:rPr>
              <w:t>0.00</w:t>
            </w:r>
          </w:p>
        </w:tc>
      </w:tr>
      <w:tr w:rsidR="00110F8C" w:rsidRPr="00110F8C" w14:paraId="479525A2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ED22F5" w14:textId="0F4457A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7,498,421,505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2D317" w14:textId="14D4BF7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8FB23" w14:textId="03E54BC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z w:val="20"/>
              </w:rPr>
              <w:t>8.84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74920" w14:textId="03E4390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D418C" w14:textId="63FB88D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684111" w14:textId="60A6FB3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4C767B5D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D18674" w14:textId="22456BE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894,713,976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FD85F" w14:textId="0DBEA3F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C923F" w14:textId="2F0F613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3.63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35DA4" w14:textId="2C46906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C45DA" w14:textId="7EE8408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C09DE6" w14:textId="3C46628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7AEFDC19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699446" w14:textId="39FDD91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894,713,976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A33EB" w14:textId="1EC73EF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6AD30" w14:textId="3ABE760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3.63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EFD14" w14:textId="1AB4277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FBEA9" w14:textId="6AE6D47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C21D6E" w14:textId="7EC9003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1BD55B2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DBB4CC" w14:textId="68ECFDB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117,735,196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3F0EB" w14:textId="6C6D6A0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E360B" w14:textId="0791808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1.03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C398E" w14:textId="4E7DBDB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8FCA4" w14:textId="0F10137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20E350" w14:textId="5F8A9C9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02B68941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8D5B36" w14:textId="7D5D105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7,246,674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126C0" w14:textId="4DAE6B3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8383E" w14:textId="49370E2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1.32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2679B" w14:textId="3DD8DBE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D9149" w14:textId="103C893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0B472F" w14:textId="61BA770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660C5F57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BC386A" w14:textId="1514183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110,488,522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CFE05" w14:textId="4D76787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9E98B" w14:textId="6F1A14B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1.02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170A1" w14:textId="375C9C2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AC97F" w14:textId="7564FF0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E0F464" w14:textId="76CB0C2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19D645DF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B28398" w14:textId="078FB71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327,691,450,486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F22C6" w14:textId="438BA66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60DDA" w14:textId="251E5CD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44.07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E2ADB" w14:textId="7DC4AEE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ED20D" w14:textId="5BD571C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2D02EE" w14:textId="62222CE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2E6C45F5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433495" w14:textId="4445E4D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327,691,450,486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5174A" w14:textId="7FD3925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B3F95" w14:textId="46C35B5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44.07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31ED5" w14:textId="5B7D6E01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293D8" w14:textId="632AC4C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8E7D5E" w14:textId="6523BEB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23BFAB2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C4946F" w14:textId="774E2C5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187,123,019,123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F244B" w14:textId="30A191F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00D0A" w14:textId="190CFB6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17.80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11086" w14:textId="1601F30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3C0FE" w14:textId="737CFB1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27,254,529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8FA1B8" w14:textId="1F1A905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- 0.00</w:t>
            </w:r>
          </w:p>
        </w:tc>
      </w:tr>
      <w:tr w:rsidR="00110F8C" w:rsidRPr="00110F8C" w14:paraId="1A152EA2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0D3309" w14:textId="429C170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4,131,240,828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BDF32" w14:textId="1763AED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E75FA" w14:textId="6BE224D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8.76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0D88E" w14:textId="5C87485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0862A" w14:textId="0B37B35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87FD82" w14:textId="3CF8F23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66B85DA4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AABE7D" w14:textId="5E7C0AD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22,990,348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A9FBE" w14:textId="70418DC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F302A" w14:textId="3AEDAF4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2.36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78391" w14:textId="1F4336A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F1004" w14:textId="00D930B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764817" w14:textId="60054EB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0C7ED1A8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ED3AC3" w14:textId="7A71CBC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17,336,172,908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4310B" w14:textId="6B5FFCF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A438C" w14:textId="7065A02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1.99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E0F74" w14:textId="6A2F3E2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39474" w14:textId="3444CE6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27,254,529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D312A4" w14:textId="26B23BD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- 0.00</w:t>
            </w:r>
          </w:p>
        </w:tc>
      </w:tr>
      <w:tr w:rsidR="00110F8C" w:rsidRPr="00110F8C" w14:paraId="2A453483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3DD6B8" w14:textId="29C61C5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165,632,615,039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355FD" w14:textId="66E9E7D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6C292" w14:textId="27FC03C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125.69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33807" w14:textId="1FFC274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927FA" w14:textId="3835BB8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8F8DF0" w14:textId="4B3FFD3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813A8AF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FC570A" w14:textId="0B70CFF8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3DF1E" w14:textId="1A172FD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101,337,912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35C7C" w14:textId="467E730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- 11.07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FF20B" w14:textId="2E70A8F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5402D" w14:textId="3CD75C4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1BD051" w14:textId="0417790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19249A3F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3B4C0B" w14:textId="22C0A59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10F3F" w14:textId="7BB2104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101,337,912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2C824" w14:textId="1D4334A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- 11.07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4E86B" w14:textId="6ECB055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51475" w14:textId="54FED29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0EA033" w14:textId="39B602E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372067F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3E34EF" w14:textId="51B0E062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18AB1" w14:textId="6535946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29,998,081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28849" w14:textId="0AB30DF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- 6.28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32625" w14:textId="4064141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B3A2C" w14:textId="2B8DB65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7396EF" w14:textId="14FF708F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47EDF46A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700E67" w14:textId="2C70F43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55E35" w14:textId="4D542D0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29,998,081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BFA76" w14:textId="5C99B3B6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- 6.28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4473A" w14:textId="29E2834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D450D" w14:textId="491364C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5EDA6A" w14:textId="3DE2E58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DC438AE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C67388" w14:textId="5610ED6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237,108,591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AE6E5" w14:textId="6380276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8CBC3" w14:textId="2411D33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3.96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DD951" w14:textId="6131F96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704B1" w14:textId="2F1A735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CBD557" w14:textId="1989B89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0E8BEBD5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BF4F64" w14:textId="536D077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237,108,591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5838D" w14:textId="66ED1BC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471FE" w14:textId="479147FC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3.96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5F8D7" w14:textId="6C2E654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8023B" w14:textId="0EBDADD5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1A7F21" w14:textId="4B319F1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DAB2BF2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E311DD" w14:textId="00F52BC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109B4" w14:textId="7488BB34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45,701,292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DFDA2" w14:textId="79DA2E2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- 7.61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7EF04" w14:textId="23B3BA4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94B03" w14:textId="41252C4D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6F94C6" w14:textId="7CE9E5CB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21E22E3F" w14:textId="77777777" w:rsidTr="003E1811">
        <w:trPr>
          <w:cantSplit/>
          <w:trHeight w:val="406"/>
        </w:trPr>
        <w:tc>
          <w:tcPr>
            <w:tcW w:w="2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AC1CFB7" w14:textId="064D2219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4A4911" w14:textId="235DFF60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45,701,292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E1E3BF" w14:textId="64DDDC83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- 7.61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EAF6AB" w14:textId="6B7BC51A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05E79E" w14:textId="308F7F5E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2938F02" w14:textId="4492F4B7" w:rsidR="00591D83" w:rsidRPr="00110F8C" w:rsidRDefault="00591D83" w:rsidP="00591D8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7D14FDBA" w14:textId="52179AD1" w:rsidR="004F096F" w:rsidRPr="00110F8C" w:rsidRDefault="004F096F" w:rsidP="0057652E">
      <w:pPr>
        <w:tabs>
          <w:tab w:val="center" w:pos="4920"/>
        </w:tabs>
        <w:snapToGrid w:val="0"/>
        <w:ind w:rightChars="5" w:right="12" w:firstLineChars="0" w:firstLine="0"/>
        <w:jc w:val="right"/>
        <w:rPr>
          <w:rFonts w:hAnsi="Times New Roman" w:cs="Times New Roman"/>
          <w:b/>
          <w:sz w:val="32"/>
          <w:szCs w:val="20"/>
          <w:u w:val="single"/>
        </w:rPr>
      </w:pPr>
      <w:r w:rsidRPr="00110F8C">
        <w:rPr>
          <w:rFonts w:hAnsi="Times New Roman" w:cs="Times New Roman" w:hint="eastAsia"/>
          <w:b/>
          <w:spacing w:val="-20"/>
          <w:sz w:val="32"/>
          <w:szCs w:val="32"/>
          <w:u w:val="single"/>
        </w:rPr>
        <w:lastRenderedPageBreak/>
        <w:t xml:space="preserve">　</w:t>
      </w:r>
      <w:r w:rsidRPr="00110F8C">
        <w:rPr>
          <w:rFonts w:hAnsi="Times New Roman" w:cs="Times New Roman" w:hint="eastAsia"/>
          <w:b/>
          <w:sz w:val="36"/>
          <w:szCs w:val="36"/>
          <w:u w:val="single"/>
        </w:rPr>
        <w:t>壹、</w:t>
      </w:r>
      <w:r w:rsidRPr="00110F8C">
        <w:rPr>
          <w:rFonts w:hint="eastAsia"/>
          <w:b/>
          <w:sz w:val="36"/>
          <w:szCs w:val="36"/>
          <w:u w:val="single"/>
        </w:rPr>
        <w:t>中華民國</w:t>
      </w:r>
      <w:proofErr w:type="gramStart"/>
      <w:r w:rsidR="001E34B9" w:rsidRPr="00110F8C">
        <w:rPr>
          <w:rFonts w:hint="eastAsia"/>
          <w:b/>
          <w:sz w:val="36"/>
          <w:szCs w:val="36"/>
          <w:u w:val="single"/>
        </w:rPr>
        <w:t>11</w:t>
      </w:r>
      <w:r w:rsidR="00591D83" w:rsidRPr="00110F8C">
        <w:rPr>
          <w:rFonts w:hint="eastAsia"/>
          <w:b/>
          <w:sz w:val="36"/>
          <w:szCs w:val="36"/>
          <w:u w:val="single"/>
        </w:rPr>
        <w:t>4</w:t>
      </w:r>
      <w:proofErr w:type="gramEnd"/>
      <w:r w:rsidRPr="00110F8C">
        <w:rPr>
          <w:rFonts w:hint="eastAsia"/>
          <w:b/>
          <w:sz w:val="36"/>
          <w:szCs w:val="36"/>
          <w:u w:val="single"/>
        </w:rPr>
        <w:t>年度中央政府非營業特種基金</w:t>
      </w:r>
    </w:p>
    <w:p w14:paraId="2956B66B" w14:textId="77777777" w:rsidR="004F096F" w:rsidRPr="00C60552" w:rsidRDefault="00CC1B1B" w:rsidP="004F096F">
      <w:pPr>
        <w:tabs>
          <w:tab w:val="right" w:pos="9912"/>
        </w:tabs>
        <w:ind w:firstLineChars="0" w:firstLine="0"/>
        <w:rPr>
          <w:rFonts w:hAnsi="Times New Roman" w:cs="Times New Roman"/>
          <w:bCs/>
          <w:szCs w:val="20"/>
        </w:rPr>
      </w:pPr>
      <w:r w:rsidRPr="00110F8C">
        <w:rPr>
          <w:rFonts w:hAnsi="Times New Roman" w:cs="Times New Roman" w:hint="eastAsia"/>
          <w:b/>
        </w:rPr>
        <w:t>支出</w:t>
      </w:r>
      <w:r w:rsidR="004F096F" w:rsidRPr="00110F8C">
        <w:rPr>
          <w:rFonts w:hAnsi="Times New Roman" w:cs="Times New Roman" w:hint="eastAsia"/>
          <w:b/>
        </w:rPr>
        <w:t>部分</w:t>
      </w:r>
      <w:r w:rsidR="004F096F" w:rsidRPr="00110F8C">
        <w:rPr>
          <w:rFonts w:hAnsi="Times New Roman" w:cs="Times New Roman"/>
          <w:b/>
          <w:szCs w:val="20"/>
        </w:rPr>
        <w:tab/>
      </w:r>
    </w:p>
    <w:tbl>
      <w:tblPr>
        <w:tblW w:w="10188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3"/>
        <w:gridCol w:w="2275"/>
        <w:gridCol w:w="2275"/>
        <w:gridCol w:w="2275"/>
      </w:tblGrid>
      <w:tr w:rsidR="00110F8C" w:rsidRPr="00110F8C" w14:paraId="696FE9B8" w14:textId="77777777" w:rsidTr="00993375">
        <w:trPr>
          <w:cantSplit/>
          <w:trHeight w:hRule="exact" w:val="301"/>
        </w:trPr>
        <w:tc>
          <w:tcPr>
            <w:tcW w:w="3363" w:type="dxa"/>
            <w:vMerge w:val="restart"/>
            <w:tcBorders>
              <w:top w:val="single" w:sz="8" w:space="0" w:color="auto"/>
            </w:tcBorders>
            <w:vAlign w:val="center"/>
          </w:tcPr>
          <w:p w14:paraId="7EA0E56F" w14:textId="77777777" w:rsidR="004F096F" w:rsidRPr="00110F8C" w:rsidRDefault="004F096F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基金名稱</w:t>
            </w:r>
          </w:p>
        </w:tc>
        <w:tc>
          <w:tcPr>
            <w:tcW w:w="6825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C6DC" w14:textId="77777777" w:rsidR="004F096F" w:rsidRPr="00110F8C" w:rsidRDefault="004F096F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業務及業務外</w:t>
            </w:r>
            <w:r w:rsidR="0043184F" w:rsidRPr="00110F8C">
              <w:rPr>
                <w:rFonts w:hAnsi="Times New Roman" w:cs="Times New Roman" w:hint="eastAsia"/>
                <w:sz w:val="22"/>
                <w:szCs w:val="20"/>
              </w:rPr>
              <w:t>支出</w:t>
            </w:r>
          </w:p>
        </w:tc>
      </w:tr>
      <w:tr w:rsidR="00110F8C" w:rsidRPr="00110F8C" w14:paraId="4A80E382" w14:textId="77777777" w:rsidTr="00993375">
        <w:trPr>
          <w:cantSplit/>
          <w:trHeight w:hRule="exact" w:val="301"/>
        </w:trPr>
        <w:tc>
          <w:tcPr>
            <w:tcW w:w="3363" w:type="dxa"/>
            <w:vMerge/>
            <w:tcBorders>
              <w:bottom w:val="single" w:sz="8" w:space="0" w:color="auto"/>
            </w:tcBorders>
            <w:vAlign w:val="center"/>
          </w:tcPr>
          <w:p w14:paraId="0566252B" w14:textId="77777777" w:rsidR="004F096F" w:rsidRPr="00110F8C" w:rsidRDefault="004F096F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AC969F" w14:textId="77777777" w:rsidR="004F096F" w:rsidRPr="00110F8C" w:rsidRDefault="004F096F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預算數</w:t>
            </w:r>
          </w:p>
        </w:tc>
        <w:tc>
          <w:tcPr>
            <w:tcW w:w="227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1B2DDA" w14:textId="77777777" w:rsidR="004F096F" w:rsidRPr="00110F8C" w:rsidRDefault="004F096F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決算數</w:t>
            </w:r>
          </w:p>
        </w:tc>
        <w:tc>
          <w:tcPr>
            <w:tcW w:w="227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BAC0BD" w14:textId="77777777" w:rsidR="004F096F" w:rsidRPr="00110F8C" w:rsidRDefault="004F096F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決算審定數</w:t>
            </w:r>
          </w:p>
        </w:tc>
      </w:tr>
      <w:tr w:rsidR="00110F8C" w:rsidRPr="00110F8C" w14:paraId="53758ABB" w14:textId="77777777" w:rsidTr="00C60552">
        <w:trPr>
          <w:cantSplit/>
          <w:trHeight w:val="403"/>
        </w:trPr>
        <w:tc>
          <w:tcPr>
            <w:tcW w:w="33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DA4CBB1" w14:textId="001B1F36" w:rsidR="005D5CF3" w:rsidRPr="00110F8C" w:rsidRDefault="005D5CF3" w:rsidP="005D5CF3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合計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71A7F" w14:textId="417F0B2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2,372,886,887,000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041C4" w14:textId="3944380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2,912,349,252,536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7EEEC" w14:textId="7D6CDE3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2,912,322,728,786</w:t>
            </w:r>
          </w:p>
        </w:tc>
      </w:tr>
      <w:tr w:rsidR="00110F8C" w:rsidRPr="00110F8C" w14:paraId="57F01299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580E36" w14:textId="587874FE" w:rsidR="005D5CF3" w:rsidRPr="00110F8C" w:rsidRDefault="005D5CF3" w:rsidP="005D5CF3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行政院主管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60522" w14:textId="3CE029D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5,859,282,000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FC92F" w14:textId="1F18FBB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6,135,155,807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5F620" w14:textId="3A93E09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6,135,155,807</w:t>
            </w:r>
          </w:p>
        </w:tc>
      </w:tr>
      <w:tr w:rsidR="00110F8C" w:rsidRPr="00110F8C" w14:paraId="3BAD67A4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0663C8" w14:textId="57892D45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行政院國家發展基金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EAE3A" w14:textId="29F1CE1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5,859,282,000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E8DE3" w14:textId="0A56C0D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6,135,155,807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5F464" w14:textId="7C955B3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6,135,155,807</w:t>
            </w:r>
          </w:p>
        </w:tc>
      </w:tr>
      <w:tr w:rsidR="00110F8C" w:rsidRPr="00110F8C" w14:paraId="6AF69865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6DDD46" w14:textId="06A1119C" w:rsidR="005D5CF3" w:rsidRPr="00110F8C" w:rsidRDefault="005D5CF3" w:rsidP="005D5CF3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內政部主管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E7230" w14:textId="19BC8D6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67,826,000,000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F7845" w14:textId="3DAB50F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66,296,403,063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5F14A" w14:textId="6E7F005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66,296,403,063</w:t>
            </w:r>
          </w:p>
        </w:tc>
      </w:tr>
      <w:tr w:rsidR="00110F8C" w:rsidRPr="00110F8C" w14:paraId="0CC2678B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4145EB" w14:textId="64EFC821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營建建設基金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3F927" w14:textId="71C058A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67,812,012,000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A0A29" w14:textId="712AC99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66,286,292,277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49B31" w14:textId="3199FAD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66,286,292,277</w:t>
            </w:r>
          </w:p>
        </w:tc>
      </w:tr>
      <w:tr w:rsidR="00110F8C" w:rsidRPr="00110F8C" w14:paraId="598BEF2D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0AF094" w14:textId="534DF8FB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實施平均地權基金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C1044" w14:textId="4F76B92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13,988,000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8EAE0" w14:textId="28ED3B8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10,110,786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77BF9" w14:textId="2D75AA5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10,110,786</w:t>
            </w:r>
          </w:p>
        </w:tc>
      </w:tr>
      <w:tr w:rsidR="00110F8C" w:rsidRPr="00110F8C" w14:paraId="09B4410C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636484" w14:textId="6946D150" w:rsidR="005D5CF3" w:rsidRPr="00110F8C" w:rsidRDefault="005D5CF3" w:rsidP="005D5CF3">
            <w:pPr>
              <w:ind w:leftChars="-7" w:left="-17" w:firstLineChars="12" w:firstLine="24"/>
              <w:jc w:val="distribute"/>
              <w:rPr>
                <w:b/>
                <w:sz w:val="22"/>
              </w:rPr>
            </w:pPr>
            <w:r w:rsidRPr="00110F8C">
              <w:rPr>
                <w:rFonts w:hint="eastAsia"/>
                <w:b/>
                <w:sz w:val="20"/>
              </w:rPr>
              <w:t>國防部主管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40D9F" w14:textId="16684BA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41,316,032,000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B554B" w14:textId="77EA84A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43,890,641,591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3F17D" w14:textId="578B581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43,890,641,591</w:t>
            </w:r>
          </w:p>
        </w:tc>
      </w:tr>
      <w:tr w:rsidR="00110F8C" w:rsidRPr="00110F8C" w14:paraId="7335C389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302DEB" w14:textId="559342D4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國軍生產及服務作業基金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E71ED" w14:textId="325CEC6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39,988,849,000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57DF8" w14:textId="3E08926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42,437,211,844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E6A03" w14:textId="04FE396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42,437,211,844</w:t>
            </w:r>
          </w:p>
        </w:tc>
      </w:tr>
      <w:tr w:rsidR="00110F8C" w:rsidRPr="00110F8C" w14:paraId="160E9FDC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9B65CA" w14:textId="02B78358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國軍老舊眷村改建基金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CDC83" w14:textId="69AF8D6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466,494,000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4573E" w14:textId="690F011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534,389,151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3D491" w14:textId="5C9BF72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534,389,151</w:t>
            </w:r>
          </w:p>
        </w:tc>
      </w:tr>
      <w:tr w:rsidR="00110F8C" w:rsidRPr="00110F8C" w14:paraId="43FB9393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A1D85B" w14:textId="22F54CCD" w:rsidR="005D5CF3" w:rsidRPr="00110F8C" w:rsidRDefault="005D5CF3" w:rsidP="00150C2A">
            <w:pPr>
              <w:ind w:leftChars="100" w:left="240" w:rightChars="11" w:right="26" w:firstLineChars="5" w:firstLine="8"/>
              <w:jc w:val="distribute"/>
              <w:rPr>
                <w:sz w:val="20"/>
              </w:rPr>
            </w:pPr>
            <w:r w:rsidRPr="00110F8C">
              <w:rPr>
                <w:rFonts w:hint="eastAsia"/>
                <w:spacing w:val="-16"/>
                <w:sz w:val="20"/>
              </w:rPr>
              <w:t>國防醫學院</w:t>
            </w:r>
            <w:r w:rsidRPr="00110F8C">
              <w:rPr>
                <w:spacing w:val="-16"/>
                <w:sz w:val="20"/>
              </w:rPr>
              <w:t>(國防醫學大學)軍事教育基金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5D13B" w14:textId="53461CC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860,689,000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8AACA" w14:textId="6A424DA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919,040,596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CBF82" w14:textId="057E713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919,040,596</w:t>
            </w:r>
          </w:p>
        </w:tc>
      </w:tr>
      <w:tr w:rsidR="00110F8C" w:rsidRPr="00110F8C" w14:paraId="65BDCB0A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1784F3" w14:textId="70B59C0F" w:rsidR="005D5CF3" w:rsidRPr="00110F8C" w:rsidRDefault="005D5CF3" w:rsidP="005D5CF3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教育部主管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449CE" w14:textId="7FE428D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276,304,306,000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00A0C" w14:textId="77D18A0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288,803,125,314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E60A1" w14:textId="1B8ADBB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288,803,125,314</w:t>
            </w:r>
          </w:p>
        </w:tc>
      </w:tr>
      <w:tr w:rsidR="00110F8C" w:rsidRPr="00110F8C" w14:paraId="020F73DC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233492" w14:textId="60B2EE6D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國立臺灣大學校務基金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49B23" w14:textId="1D521AA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21,733,518,000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035E0" w14:textId="4B31030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23,476,701,929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FBA01" w14:textId="1C1D27B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23,476,701,929</w:t>
            </w:r>
          </w:p>
        </w:tc>
      </w:tr>
      <w:tr w:rsidR="00110F8C" w:rsidRPr="00110F8C" w14:paraId="7D25A278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DC7AF1" w14:textId="33DCE5D5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國立政治大學校務基金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535FD" w14:textId="120140F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5,395,262,000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4EB80" w14:textId="1FF60EC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5,567,721,216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B5701" w14:textId="77DC948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5,567,721,216</w:t>
            </w:r>
          </w:p>
        </w:tc>
      </w:tr>
      <w:tr w:rsidR="00110F8C" w:rsidRPr="00110F8C" w14:paraId="7A903E03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D6BF05" w14:textId="5F1F2762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國立清華大學校務基金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AEC2B" w14:textId="4EAE05E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9,173,442,000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32728" w14:textId="2E88AFC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10,081,551,120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1F4FC" w14:textId="4578C47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10,081,551,120</w:t>
            </w:r>
          </w:p>
        </w:tc>
      </w:tr>
      <w:tr w:rsidR="00110F8C" w:rsidRPr="00110F8C" w14:paraId="2289BF12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A7EA76" w14:textId="12915DFC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國立中興大學校務基金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A5D99" w14:textId="727029D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6,528,427,000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5A147" w14:textId="5427540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7,172,615,345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913CF" w14:textId="5878DC3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7,172,615,345</w:t>
            </w:r>
          </w:p>
        </w:tc>
      </w:tr>
      <w:tr w:rsidR="00110F8C" w:rsidRPr="00110F8C" w14:paraId="5BFD55F6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73EB56" w14:textId="602E0059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國立成功大學校務基金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7F4E6" w14:textId="0EE3079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11,649,301,000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AC6F1" w14:textId="25E1A2B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13,186,307,065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EC58C" w14:textId="4E04B61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13,186,307,065</w:t>
            </w:r>
          </w:p>
        </w:tc>
      </w:tr>
      <w:tr w:rsidR="00110F8C" w:rsidRPr="00110F8C" w14:paraId="4C69AD5E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D7B0DC" w14:textId="73F2128F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國立中央大學校務基金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8B062" w14:textId="71A3B62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5,237,746,000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34585" w14:textId="46D8F4C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5,850,938,363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EAF59" w14:textId="3B56368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5,850,938,363</w:t>
            </w:r>
          </w:p>
        </w:tc>
      </w:tr>
      <w:tr w:rsidR="00110F8C" w:rsidRPr="00110F8C" w14:paraId="4E43E6F7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2CC64B" w14:textId="00600AA0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國立中山大學校務基金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FE83E" w14:textId="772970E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5,049,361,000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D4075" w14:textId="677AB4D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5,470,559,752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E893E" w14:textId="6528240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5,470,559,752</w:t>
            </w:r>
          </w:p>
        </w:tc>
      </w:tr>
      <w:tr w:rsidR="00110F8C" w:rsidRPr="00110F8C" w14:paraId="5F08EF18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006A99" w14:textId="55318F39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國立中正大學校務基金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63365" w14:textId="69FFB7C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3,264,099,000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E6BEE" w14:textId="7D07B86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3,505,831,294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F52D2" w14:textId="6336940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3,505,831,294</w:t>
            </w:r>
          </w:p>
        </w:tc>
      </w:tr>
      <w:tr w:rsidR="00110F8C" w:rsidRPr="00110F8C" w14:paraId="10D108A9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C95D62" w14:textId="13C544D2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國立臺灣海洋大學校務基金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0677E" w14:textId="7CA6512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3,258,910,000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F4662" w14:textId="36FDD1E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3,607,733,347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BEFF2" w14:textId="71894B6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3,607,733,347</w:t>
            </w:r>
          </w:p>
        </w:tc>
      </w:tr>
      <w:tr w:rsidR="00110F8C" w:rsidRPr="00110F8C" w14:paraId="4875A193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45E4AE" w14:textId="14D21900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國立東華大學校務基金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2C446" w14:textId="292575F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2,974,573,000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07BD5" w14:textId="4254199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3,225,634,552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B8261" w14:textId="0E94BAF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3,225,634,552</w:t>
            </w:r>
          </w:p>
        </w:tc>
      </w:tr>
      <w:tr w:rsidR="00110F8C" w:rsidRPr="00110F8C" w14:paraId="2128BEE9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C4522D" w14:textId="7F1BD545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國立暨南國際大學校務基金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17703" w14:textId="65B94D2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1,681,157,000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FB928" w14:textId="5AEFCB7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1,671,365,920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F122B" w14:textId="7B9610E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1,671,365,920</w:t>
            </w:r>
          </w:p>
        </w:tc>
      </w:tr>
      <w:tr w:rsidR="00110F8C" w:rsidRPr="00110F8C" w14:paraId="78E6705A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30A878" w14:textId="3A47A2EA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北大學校務基金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BC36E" w14:textId="50999FD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2,034,348,000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549DE" w14:textId="5DD1F8C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2,244,551,213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FD40A" w14:textId="06A92B8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2,244,551,213</w:t>
            </w:r>
          </w:p>
        </w:tc>
      </w:tr>
      <w:tr w:rsidR="00110F8C" w:rsidRPr="00110F8C" w14:paraId="03CB9699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711C0A" w14:textId="4913D1A2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國立嘉義大學校務基金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D8279" w14:textId="17576D4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2,844,632,000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349CE" w14:textId="0782E01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2,953,535,731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32267" w14:textId="129D5A3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2,953,535,731</w:t>
            </w:r>
          </w:p>
        </w:tc>
      </w:tr>
      <w:tr w:rsidR="00110F8C" w:rsidRPr="00110F8C" w14:paraId="5A2345DD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5D2281" w14:textId="3BD0AD32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國立高雄大學校務基金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18E2B" w14:textId="6A6C814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1,373,755,000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8099E" w14:textId="40B0BEA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1,335,826,663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5F84D" w14:textId="055AAFD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1,335,826,663</w:t>
            </w:r>
          </w:p>
        </w:tc>
      </w:tr>
      <w:tr w:rsidR="00110F8C" w:rsidRPr="00110F8C" w14:paraId="2F8216F4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3C095A" w14:textId="3753C406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東大學校務基金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F8D60" w14:textId="7E0AD7B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1,534,053,000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F60E2" w14:textId="69FC8AF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1,578,216,050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4A31B" w14:textId="6839EC9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1,578,216,050</w:t>
            </w:r>
          </w:p>
        </w:tc>
      </w:tr>
      <w:tr w:rsidR="00110F8C" w:rsidRPr="00110F8C" w14:paraId="065285CC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B767CF" w14:textId="7A6B3602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國立宜蘭大學校務基金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62986" w14:textId="42454D5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1,440,190,000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3AB6E" w14:textId="51A4763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1,489,195,311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48C2D" w14:textId="22504D0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1,489,195,311</w:t>
            </w:r>
          </w:p>
        </w:tc>
      </w:tr>
      <w:tr w:rsidR="00110F8C" w:rsidRPr="00110F8C" w14:paraId="6384309B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E3A8B8" w14:textId="5E97F65F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國立聯合大學校務基金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C6ADF" w14:textId="3042157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1,571,601,000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CA02F" w14:textId="50A891E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1,564,973,374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A2D9A" w14:textId="110E169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1,564,973,374</w:t>
            </w:r>
          </w:p>
        </w:tc>
      </w:tr>
      <w:tr w:rsidR="00110F8C" w:rsidRPr="00110F8C" w14:paraId="122DBCC9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4984F8" w14:textId="5016D455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南大學校務基金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F160D" w14:textId="046DA4C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1,483,888,000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DE983" w14:textId="76A2E1D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1,485,298,490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3F294" w14:textId="76BB9F1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1,485,298,490</w:t>
            </w:r>
          </w:p>
        </w:tc>
      </w:tr>
      <w:tr w:rsidR="00110F8C" w:rsidRPr="00110F8C" w14:paraId="65474BB7" w14:textId="77777777" w:rsidTr="00C60552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82462B" w14:textId="2E5A37BD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國立金門大學校務基金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AA216" w14:textId="48CA386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818,184,000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8DDE3" w14:textId="651FA6C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806,563,367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53AA3" w14:textId="180A26A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806,563,367</w:t>
            </w:r>
          </w:p>
        </w:tc>
      </w:tr>
      <w:tr w:rsidR="00110F8C" w:rsidRPr="00110F8C" w14:paraId="327F9383" w14:textId="77777777" w:rsidTr="00C60552">
        <w:trPr>
          <w:cantSplit/>
          <w:trHeight w:val="425"/>
        </w:trPr>
        <w:tc>
          <w:tcPr>
            <w:tcW w:w="33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3096C6" w14:textId="360165FA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國立屏東大學校務基金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152E55" w14:textId="29DE506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2,029,254,000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9F24DB" w14:textId="450CC2C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2,011,860,908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55C551" w14:textId="09EC071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2,011,860,908</w:t>
            </w:r>
          </w:p>
        </w:tc>
      </w:tr>
    </w:tbl>
    <w:p w14:paraId="634ACF52" w14:textId="77777777" w:rsidR="004F096F" w:rsidRPr="00110F8C" w:rsidRDefault="004F096F" w:rsidP="00EE6BC6">
      <w:pPr>
        <w:pStyle w:val="3T0301110P"/>
        <w:spacing w:line="20" w:lineRule="exact"/>
        <w:ind w:left="0" w:firstLineChars="0" w:firstLine="0"/>
        <w:rPr>
          <w:b/>
          <w:color w:val="auto"/>
          <w:spacing w:val="-20"/>
          <w:sz w:val="2"/>
          <w:szCs w:val="20"/>
        </w:rPr>
      </w:pPr>
    </w:p>
    <w:p w14:paraId="4800689C" w14:textId="6EB4324A" w:rsidR="004F096F" w:rsidRPr="00110F8C" w:rsidRDefault="004103B9" w:rsidP="001C5CBE">
      <w:pPr>
        <w:tabs>
          <w:tab w:val="center" w:pos="4920"/>
        </w:tabs>
        <w:snapToGrid w:val="0"/>
        <w:ind w:firstLineChars="0" w:firstLine="0"/>
        <w:jc w:val="left"/>
        <w:rPr>
          <w:rFonts w:hAnsi="Times New Roman" w:cs="Times New Roman"/>
          <w:bCs/>
          <w:sz w:val="28"/>
          <w:szCs w:val="20"/>
        </w:rPr>
      </w:pPr>
      <w:r w:rsidRPr="00110F8C">
        <w:rPr>
          <w:rFonts w:hint="eastAsia"/>
          <w:b/>
          <w:sz w:val="36"/>
          <w:u w:val="single"/>
        </w:rPr>
        <w:t>收支餘</w:t>
      </w:r>
      <w:proofErr w:type="gramStart"/>
      <w:r w:rsidRPr="00110F8C">
        <w:rPr>
          <w:rFonts w:hint="eastAsia"/>
          <w:b/>
          <w:sz w:val="36"/>
          <w:u w:val="single"/>
        </w:rPr>
        <w:t>絀</w:t>
      </w:r>
      <w:proofErr w:type="gramEnd"/>
      <w:r w:rsidRPr="00110F8C">
        <w:rPr>
          <w:rFonts w:hint="eastAsia"/>
          <w:b/>
          <w:sz w:val="36"/>
          <w:u w:val="single"/>
        </w:rPr>
        <w:t>審定數額綜計表－作業基金</w:t>
      </w:r>
      <w:r w:rsidRPr="00110F8C">
        <w:rPr>
          <w:rFonts w:hAnsi="Times New Roman" w:cs="Times New Roman" w:hint="eastAsia"/>
          <w:b/>
          <w:sz w:val="32"/>
          <w:szCs w:val="20"/>
          <w:u w:val="single"/>
        </w:rPr>
        <w:t xml:space="preserve">　</w:t>
      </w:r>
      <w:r w:rsidR="0057652E" w:rsidRPr="00110F8C">
        <w:rPr>
          <w:rFonts w:hint="eastAsia"/>
          <w:bCs/>
          <w:sz w:val="36"/>
          <w:szCs w:val="36"/>
        </w:rPr>
        <w:t>（</w:t>
      </w:r>
      <w:r w:rsidRPr="00110F8C">
        <w:rPr>
          <w:rFonts w:hint="eastAsia"/>
          <w:bCs/>
          <w:sz w:val="36"/>
          <w:szCs w:val="36"/>
        </w:rPr>
        <w:t>基金別</w:t>
      </w:r>
      <w:r w:rsidR="0057652E" w:rsidRPr="00110F8C">
        <w:rPr>
          <w:rFonts w:hint="eastAsia"/>
          <w:bCs/>
          <w:sz w:val="36"/>
          <w:szCs w:val="36"/>
        </w:rPr>
        <w:t>）</w:t>
      </w:r>
      <w:r w:rsidR="004F096F" w:rsidRPr="00110F8C">
        <w:rPr>
          <w:rFonts w:hAnsi="Times New Roman" w:cs="Times New Roman" w:hint="eastAsia"/>
          <w:sz w:val="36"/>
          <w:szCs w:val="36"/>
        </w:rPr>
        <w:t>（續）</w:t>
      </w:r>
    </w:p>
    <w:p w14:paraId="52BA111F" w14:textId="77777777" w:rsidR="00433900" w:rsidRPr="00110F8C" w:rsidRDefault="00433900" w:rsidP="00150C2A">
      <w:pPr>
        <w:tabs>
          <w:tab w:val="right" w:pos="10163"/>
        </w:tabs>
        <w:ind w:firstLineChars="0" w:firstLine="0"/>
        <w:rPr>
          <w:rFonts w:hAnsi="Times New Roman" w:cs="Times New Roman"/>
          <w:szCs w:val="20"/>
        </w:rPr>
      </w:pPr>
      <w:r w:rsidRPr="00110F8C">
        <w:rPr>
          <w:rFonts w:hAnsi="Times New Roman" w:cs="Times New Roman"/>
          <w:szCs w:val="20"/>
        </w:rPr>
        <w:tab/>
      </w:r>
      <w:r w:rsidRPr="00110F8C">
        <w:rPr>
          <w:rFonts w:hAnsi="Times New Roman" w:cs="Times New Roman" w:hint="eastAsia"/>
          <w:spacing w:val="-20"/>
          <w:szCs w:val="20"/>
        </w:rPr>
        <w:t>單位：新臺幣元</w:t>
      </w:r>
    </w:p>
    <w:tbl>
      <w:tblPr>
        <w:tblW w:w="1020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9"/>
        <w:gridCol w:w="2129"/>
        <w:gridCol w:w="846"/>
        <w:gridCol w:w="2136"/>
        <w:gridCol w:w="2126"/>
        <w:gridCol w:w="834"/>
      </w:tblGrid>
      <w:tr w:rsidR="00110F8C" w:rsidRPr="00110F8C" w14:paraId="7EDFB7B2" w14:textId="77777777" w:rsidTr="0057652E">
        <w:trPr>
          <w:cantSplit/>
          <w:trHeight w:hRule="exact" w:val="301"/>
        </w:trPr>
        <w:tc>
          <w:tcPr>
            <w:tcW w:w="5104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72FB40B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決算審定數與預算數比較</w:t>
            </w:r>
          </w:p>
        </w:tc>
        <w:tc>
          <w:tcPr>
            <w:tcW w:w="5096" w:type="dxa"/>
            <w:gridSpan w:val="3"/>
            <w:tcBorders>
              <w:top w:val="single" w:sz="8" w:space="0" w:color="auto"/>
            </w:tcBorders>
            <w:vAlign w:val="center"/>
          </w:tcPr>
          <w:p w14:paraId="0C1AE569" w14:textId="77777777" w:rsidR="00433900" w:rsidRPr="00110F8C" w:rsidRDefault="00433900" w:rsidP="00150C2A">
            <w:pPr>
              <w:adjustRightInd w:val="0"/>
              <w:snapToGrid w:val="0"/>
              <w:spacing w:line="220" w:lineRule="exact"/>
              <w:ind w:leftChars="10" w:left="24" w:rightChars="-8" w:right="-19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決算審定數與決算數比較</w:t>
            </w:r>
          </w:p>
        </w:tc>
      </w:tr>
      <w:tr w:rsidR="00110F8C" w:rsidRPr="00110F8C" w14:paraId="6B01FD93" w14:textId="77777777" w:rsidTr="0057652E">
        <w:trPr>
          <w:cantSplit/>
          <w:trHeight w:hRule="exact" w:val="301"/>
        </w:trPr>
        <w:tc>
          <w:tcPr>
            <w:tcW w:w="212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7971D99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B577330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減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4EAD4E6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％</w:t>
            </w:r>
          </w:p>
        </w:tc>
        <w:tc>
          <w:tcPr>
            <w:tcW w:w="2136" w:type="dxa"/>
            <w:tcBorders>
              <w:bottom w:val="single" w:sz="8" w:space="0" w:color="auto"/>
            </w:tcBorders>
            <w:vAlign w:val="center"/>
          </w:tcPr>
          <w:p w14:paraId="4FF65AF0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390B8BCB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減</w:t>
            </w:r>
          </w:p>
        </w:tc>
        <w:tc>
          <w:tcPr>
            <w:tcW w:w="834" w:type="dxa"/>
            <w:tcBorders>
              <w:bottom w:val="single" w:sz="8" w:space="0" w:color="auto"/>
            </w:tcBorders>
            <w:vAlign w:val="center"/>
          </w:tcPr>
          <w:p w14:paraId="0AFEC616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％</w:t>
            </w:r>
          </w:p>
        </w:tc>
      </w:tr>
      <w:tr w:rsidR="00110F8C" w:rsidRPr="00110F8C" w14:paraId="7FF6ED5C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69EA76" w14:textId="7FEE7ED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539,435,841,786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486A8" w14:textId="3BBA84C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EDA6A" w14:textId="09D7163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22.73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DBFE4" w14:textId="7EA2A95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76E31" w14:textId="6CD1A89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26,523,750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5AF1B2" w14:textId="6097747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- 0.00</w:t>
            </w:r>
          </w:p>
        </w:tc>
      </w:tr>
      <w:tr w:rsidR="00110F8C" w:rsidRPr="00110F8C" w14:paraId="7A3B70EC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FCEF5D" w14:textId="657CB79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275,873,807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78FE4" w14:textId="0205EF3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7CDC8" w14:textId="32962D0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4.71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E5517" w14:textId="534B025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30854" w14:textId="08C51E9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336877" w14:textId="0271139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1A8A1C31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6809D1" w14:textId="52CEE7B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275,873,807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D68FA" w14:textId="066983B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0EE54" w14:textId="1541B0F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4.71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3C622" w14:textId="779E1B8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4FA58" w14:textId="3AC9FCC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14BC57" w14:textId="28D4BFB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15CE728C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6846D3" w14:textId="633AC41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1E5A2" w14:textId="559DCB6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1,529,596,937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332E6" w14:textId="6674E8A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- 2.26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45A20" w14:textId="1AEDF29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25CC9" w14:textId="327A344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EE58B9" w14:textId="0675439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71C46788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0D2753" w14:textId="6AD3F2D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A530D" w14:textId="1B75852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1,525,719,723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0E088" w14:textId="55C890F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- 2.25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28DD6" w14:textId="65C202D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808B5" w14:textId="4AFD87E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B2E9E9" w14:textId="5BF1FB3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3448F278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C4CF16" w14:textId="2D86BEA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92A14" w14:textId="021134B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3,877,214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005BF" w14:textId="368B18C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- 27.72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97156" w14:textId="167CD89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DE14F" w14:textId="5D7E28D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097135" w14:textId="38B006A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32103D4B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8AB4F1" w14:textId="2A9DBB1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2,574,609,591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C6919" w14:textId="54E7B7D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8E57B" w14:textId="527595A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6.23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89433" w14:textId="021CA41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A2D63" w14:textId="74572DF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CC0608" w14:textId="10D79AF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65FAE775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0C3EAA" w14:textId="4D92BFA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2,448,362,844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CC01F" w14:textId="2F53311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34039" w14:textId="6717EA1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6.12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3B82E" w14:textId="234C0CD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D7EA6" w14:textId="130DF59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207A26" w14:textId="1F3839F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6FC97A7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8E63AB" w14:textId="73B4EFF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67,895,151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2941B" w14:textId="446B115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88262" w14:textId="590C7D9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14.55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EDABF" w14:textId="47F261B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A8FA8" w14:textId="652EB22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C5D156" w14:textId="7CF958E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39DCDAF0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52991D" w14:textId="302D095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58,351,596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8D742" w14:textId="0A656BC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6E420" w14:textId="0E5B125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6.78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AA813" w14:textId="6B5C0BE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E8B89" w14:textId="79E0748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ABEE2C" w14:textId="5AA6C4B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0A96DFB0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C7F191" w14:textId="58792CB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12,498,819,314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B3359" w14:textId="512382E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DB7D8" w14:textId="5889CA0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4.52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2C37D" w14:textId="1185075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29370" w14:textId="5ABDBA3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6F016F" w14:textId="22422E4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73348BF1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1006AD" w14:textId="0C62CBF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1,743,183,929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D0D56" w14:textId="189454D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58B0F" w14:textId="03CF7B5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8.02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4B116" w14:textId="7E50B74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A95E6" w14:textId="275DC68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E56A86" w14:textId="34B5C8F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BDFAD2C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E980A8" w14:textId="3B5877D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172,459,216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97A49" w14:textId="31B5DD4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50069" w14:textId="2644A96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3.20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D9756" w14:textId="273B44C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373E4" w14:textId="1AF63D1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21CDC3" w14:textId="5611008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1AE9C59E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034A3A" w14:textId="04553EC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908,109,120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3535C" w14:textId="4768FD9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1C46B" w14:textId="3C90CF5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9.90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90819" w14:textId="135E0F2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88F02" w14:textId="66541A8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931717" w14:textId="13D554D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4AA45171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4F0668" w14:textId="2332981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644,188,345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58C9D" w14:textId="2746233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02BCB" w14:textId="3551BE0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9.87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CCC88" w14:textId="490BE1F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F69AE" w14:textId="08D6DF8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C5FDBE" w14:textId="795A16F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0774BAF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D539B7" w14:textId="7B3B552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1,537,006,065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3D6E8" w14:textId="5DCC887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84951" w14:textId="067D329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13.19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16365" w14:textId="7A260E6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EF1A9" w14:textId="278D35F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A9B451" w14:textId="4DEAEAF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E2F89D5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9F649F" w14:textId="39810CF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613,192,363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3FEE8" w14:textId="53874C0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6C745" w14:textId="5A5001A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11.71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79CBA" w14:textId="047B36E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44C63" w14:textId="6C299A8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C32A02" w14:textId="5BBFB10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C0D2A51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C79B02" w14:textId="6370B26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421,198,752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23B20" w14:textId="4D8913C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2F238" w14:textId="38F0F6A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8.34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35181" w14:textId="145FD12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A7F89" w14:textId="6929B81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1B4AB0" w14:textId="6598899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365DC073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1D2558" w14:textId="417DD30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241,732,294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E521F" w14:textId="256BC84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14F19" w14:textId="4565672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7.41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431C5" w14:textId="6E69DD4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63B8C" w14:textId="23CF1F5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E70955" w14:textId="50720B6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C317213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ACB998" w14:textId="54AE1C1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348,823,347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8D071" w14:textId="3C7B9D0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138D3" w14:textId="4190CCD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10.70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DABDA" w14:textId="5D46AEB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6A2B0" w14:textId="4D28188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3C0FA8" w14:textId="5746265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5CFAD66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F23F23" w14:textId="6D40E9C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251,061,552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CDB7C" w14:textId="7B0DDB6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CFF9B" w14:textId="5DC17E6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8.44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6DC2A" w14:textId="1CE52C9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8FEAA" w14:textId="7FCC2CF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5E9D92" w14:textId="5275701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355B8ED2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3C0735" w14:textId="3E0BF04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D5E7D" w14:textId="63DC63D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9,791,080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E99E9" w14:textId="3D3E68D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- 0.58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3317A" w14:textId="705D5ED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DC0C7" w14:textId="54A2830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19799E" w14:textId="4C1A887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1077B658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82E1C3" w14:textId="5B39EA3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210,203,213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BB6A6" w14:textId="3A8C40D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B0314" w14:textId="5B581EB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10.33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1EB02" w14:textId="7DD4AB3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19647" w14:textId="1736EEE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7EE083" w14:textId="7D3D56D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622FA25D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9AFCA6" w14:textId="036CAC3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108,903,731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B4C5C" w14:textId="5790B74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D6060" w14:textId="1628E92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3.83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745D9" w14:textId="0F44DFF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F8327" w14:textId="1FAEEE8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D7499B" w14:textId="21A2C95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1A28D10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74A891" w14:textId="0FA296B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3BA44" w14:textId="09CC5F5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37,928,337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D7249" w14:textId="3AE02DF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- 2.76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61B1B" w14:textId="2CE6CFD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ACAAD" w14:textId="662781B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9E2FF4" w14:textId="257EEAB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1E3FAD3F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0A8E74" w14:textId="553E7E1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44,163,050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7EAB6" w14:textId="564ECEF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3F12E" w14:textId="1F1F440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2.88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839DD" w14:textId="23D5679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0D06B" w14:textId="1685384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685988" w14:textId="275BD75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1DFBCB0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E60083" w14:textId="5ED370C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49,005,311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E6507" w14:textId="012E8B4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6834D" w14:textId="0B41182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3.40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7FEEE" w14:textId="5FCD97A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BE820" w14:textId="3E2F1CB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54CA3F" w14:textId="2157E1A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42A19F49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5671B3" w14:textId="0B138FF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497A0" w14:textId="2C79BBC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6,627,626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9A66D" w14:textId="051220A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- 0.42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25A26" w14:textId="6DF5A21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92045" w14:textId="147A1AA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E7E750" w14:textId="59D99C4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38414BE2" w14:textId="77777777" w:rsidTr="00624F3B">
        <w:trPr>
          <w:cantSplit/>
          <w:trHeight w:val="402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688856" w14:textId="62ADA3B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1,410,490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33CC2" w14:textId="610C175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EBF6F" w14:textId="2DEB3EF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0.10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2E0CF" w14:textId="18121BE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75D16" w14:textId="0DFC9B4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BAE072" w14:textId="3777B6E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153907C3" w14:textId="77777777" w:rsidTr="00624F3B">
        <w:trPr>
          <w:cantSplit/>
          <w:trHeight w:val="411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EE702C" w14:textId="76D15D7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22580" w14:textId="65D8021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11,620,633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546FC" w14:textId="2392D10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- 1.42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1272F" w14:textId="5DC7C79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916A9" w14:textId="46488C7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A70A0B" w14:textId="386981B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60C1ECB8" w14:textId="77777777" w:rsidTr="00840A5A">
        <w:trPr>
          <w:cantSplit/>
          <w:trHeight w:val="425"/>
        </w:trPr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7EB8D6B" w14:textId="3249304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9D29F3" w14:textId="34EDF51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17,393,092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5F0E37" w14:textId="10471F4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- 0.86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B14400" w14:textId="6226277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8A7CAE" w14:textId="5BDC9D6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5DE0064" w14:textId="7D19F6D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0AA33A5F" w14:textId="593FB660" w:rsidR="004F096F" w:rsidRPr="00110F8C" w:rsidRDefault="0057652E" w:rsidP="00876045">
      <w:pPr>
        <w:tabs>
          <w:tab w:val="center" w:pos="4920"/>
        </w:tabs>
        <w:wordWrap w:val="0"/>
        <w:snapToGrid w:val="0"/>
        <w:ind w:right="-1" w:firstLineChars="0" w:firstLine="0"/>
        <w:jc w:val="right"/>
        <w:rPr>
          <w:rFonts w:hAnsi="Times New Roman" w:cs="Times New Roman"/>
          <w:b/>
          <w:sz w:val="32"/>
          <w:szCs w:val="20"/>
          <w:u w:val="single"/>
        </w:rPr>
      </w:pPr>
      <w:r w:rsidRPr="00110F8C">
        <w:rPr>
          <w:rFonts w:hAnsi="Times New Roman" w:cs="Times New Roman" w:hint="eastAsia"/>
          <w:b/>
          <w:sz w:val="36"/>
          <w:szCs w:val="36"/>
          <w:u w:val="single"/>
        </w:rPr>
        <w:lastRenderedPageBreak/>
        <w:t xml:space="preserve">　</w:t>
      </w:r>
      <w:r w:rsidR="004F096F" w:rsidRPr="00110F8C">
        <w:rPr>
          <w:rFonts w:hAnsi="Times New Roman" w:cs="Times New Roman" w:hint="eastAsia"/>
          <w:b/>
          <w:sz w:val="36"/>
          <w:szCs w:val="36"/>
          <w:u w:val="single"/>
        </w:rPr>
        <w:t>壹、</w:t>
      </w:r>
      <w:r w:rsidR="004F096F" w:rsidRPr="00110F8C">
        <w:rPr>
          <w:rFonts w:hint="eastAsia"/>
          <w:b/>
          <w:sz w:val="36"/>
          <w:szCs w:val="36"/>
          <w:u w:val="single"/>
        </w:rPr>
        <w:t>中華民國</w:t>
      </w:r>
      <w:proofErr w:type="gramStart"/>
      <w:r w:rsidR="004B4287" w:rsidRPr="00110F8C">
        <w:rPr>
          <w:rFonts w:hint="eastAsia"/>
          <w:b/>
          <w:sz w:val="36"/>
          <w:szCs w:val="36"/>
          <w:u w:val="single"/>
        </w:rPr>
        <w:t>11</w:t>
      </w:r>
      <w:r w:rsidR="005D5CF3" w:rsidRPr="00110F8C">
        <w:rPr>
          <w:rFonts w:hint="eastAsia"/>
          <w:b/>
          <w:sz w:val="36"/>
          <w:szCs w:val="36"/>
          <w:u w:val="single"/>
        </w:rPr>
        <w:t>4</w:t>
      </w:r>
      <w:proofErr w:type="gramEnd"/>
      <w:r w:rsidR="004F096F" w:rsidRPr="00110F8C">
        <w:rPr>
          <w:rFonts w:hint="eastAsia"/>
          <w:b/>
          <w:sz w:val="36"/>
          <w:szCs w:val="36"/>
          <w:u w:val="single"/>
        </w:rPr>
        <w:t>年度中央政府非營業特種基金</w:t>
      </w:r>
    </w:p>
    <w:p w14:paraId="3302F4BA" w14:textId="77777777" w:rsidR="004F096F" w:rsidRPr="00110F8C" w:rsidRDefault="00CC1B1B" w:rsidP="004F096F">
      <w:pPr>
        <w:tabs>
          <w:tab w:val="right" w:pos="9912"/>
        </w:tabs>
        <w:ind w:firstLineChars="0" w:firstLine="0"/>
        <w:rPr>
          <w:rFonts w:hAnsi="Times New Roman" w:cs="Times New Roman"/>
          <w:b/>
          <w:szCs w:val="20"/>
        </w:rPr>
      </w:pPr>
      <w:r w:rsidRPr="00110F8C">
        <w:rPr>
          <w:rFonts w:hAnsi="Times New Roman" w:cs="Times New Roman" w:hint="eastAsia"/>
          <w:b/>
        </w:rPr>
        <w:t>支出</w:t>
      </w:r>
      <w:r w:rsidR="004F096F" w:rsidRPr="00110F8C">
        <w:rPr>
          <w:rFonts w:hAnsi="Times New Roman" w:cs="Times New Roman" w:hint="eastAsia"/>
          <w:b/>
        </w:rPr>
        <w:t>部分</w:t>
      </w:r>
      <w:r w:rsidR="004F096F" w:rsidRPr="00110F8C">
        <w:rPr>
          <w:rFonts w:hAnsi="Times New Roman" w:cs="Times New Roman"/>
          <w:b/>
          <w:szCs w:val="20"/>
        </w:rPr>
        <w:tab/>
      </w:r>
    </w:p>
    <w:tbl>
      <w:tblPr>
        <w:tblW w:w="10219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2272"/>
        <w:gridCol w:w="2272"/>
        <w:gridCol w:w="2273"/>
      </w:tblGrid>
      <w:tr w:rsidR="00110F8C" w:rsidRPr="00110F8C" w14:paraId="668D79A6" w14:textId="77777777" w:rsidTr="00581A9C">
        <w:trPr>
          <w:cantSplit/>
          <w:trHeight w:hRule="exact" w:val="284"/>
        </w:trPr>
        <w:tc>
          <w:tcPr>
            <w:tcW w:w="3402" w:type="dxa"/>
            <w:vMerge w:val="restart"/>
            <w:tcBorders>
              <w:top w:val="single" w:sz="8" w:space="0" w:color="auto"/>
            </w:tcBorders>
            <w:vAlign w:val="center"/>
          </w:tcPr>
          <w:p w14:paraId="13734F7A" w14:textId="77777777" w:rsidR="004F096F" w:rsidRPr="00110F8C" w:rsidRDefault="004F096F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基金名稱</w:t>
            </w:r>
          </w:p>
        </w:tc>
        <w:tc>
          <w:tcPr>
            <w:tcW w:w="6817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AEDF" w14:textId="77777777" w:rsidR="004F096F" w:rsidRPr="00110F8C" w:rsidRDefault="004F096F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業務及業務外</w:t>
            </w:r>
            <w:r w:rsidR="00820C84" w:rsidRPr="00110F8C">
              <w:rPr>
                <w:rFonts w:hAnsi="Times New Roman" w:cs="Times New Roman" w:hint="eastAsia"/>
                <w:sz w:val="22"/>
                <w:szCs w:val="20"/>
              </w:rPr>
              <w:t>支出</w:t>
            </w:r>
          </w:p>
        </w:tc>
      </w:tr>
      <w:tr w:rsidR="00110F8C" w:rsidRPr="00110F8C" w14:paraId="08569A53" w14:textId="77777777" w:rsidTr="00581A9C">
        <w:trPr>
          <w:cantSplit/>
          <w:trHeight w:hRule="exact" w:val="284"/>
        </w:trPr>
        <w:tc>
          <w:tcPr>
            <w:tcW w:w="3402" w:type="dxa"/>
            <w:vMerge/>
            <w:tcBorders>
              <w:bottom w:val="single" w:sz="8" w:space="0" w:color="auto"/>
            </w:tcBorders>
            <w:vAlign w:val="center"/>
          </w:tcPr>
          <w:p w14:paraId="5C80D0EF" w14:textId="77777777" w:rsidR="004F096F" w:rsidRPr="00110F8C" w:rsidRDefault="004F096F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DC55C9" w14:textId="77777777" w:rsidR="004F096F" w:rsidRPr="00110F8C" w:rsidRDefault="004F096F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預算數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D3EE9E" w14:textId="77777777" w:rsidR="004F096F" w:rsidRPr="00110F8C" w:rsidRDefault="004F096F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決算數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75DAC6" w14:textId="77777777" w:rsidR="004F096F" w:rsidRPr="00110F8C" w:rsidRDefault="004F096F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決算審定數</w:t>
            </w:r>
          </w:p>
        </w:tc>
      </w:tr>
      <w:tr w:rsidR="00110F8C" w:rsidRPr="00110F8C" w14:paraId="0C820C28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6B250F" w14:textId="4E4533BA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國立陽明交通大學校務基金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9B886" w14:textId="7C3AC7A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11,457,551,000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89AC2" w14:textId="2B9F6C5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12,181,559,054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5F983" w14:textId="7014510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12,181,559,054</w:t>
            </w:r>
          </w:p>
        </w:tc>
      </w:tr>
      <w:tr w:rsidR="00110F8C" w:rsidRPr="00110F8C" w14:paraId="6169EBFA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190DDB" w14:textId="5AC77F85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國立臺灣師範大學校務基金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574A9" w14:textId="0744C5E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7,975,425,000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932AA" w14:textId="5F307DD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8,260,305,308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9713C" w14:textId="57A4D5D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8,260,305,308</w:t>
            </w:r>
          </w:p>
        </w:tc>
      </w:tr>
      <w:tr w:rsidR="00110F8C" w:rsidRPr="00110F8C" w14:paraId="5141B07B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8EC637" w14:textId="4C5CF7D7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國立彰化師範大學校務基金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6F123" w14:textId="1333741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1,997,726,000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DBEA7" w14:textId="7AC7580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2,087,412,863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7FF15" w14:textId="16B9FB1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2,087,412,863</w:t>
            </w:r>
          </w:p>
        </w:tc>
      </w:tr>
      <w:tr w:rsidR="00110F8C" w:rsidRPr="00110F8C" w14:paraId="1FF40C58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1C2F3B" w14:textId="1316ED7F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國立高雄師範大學校務基金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CCE64" w14:textId="76C3B88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1,691,999,000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691A6" w14:textId="72CBD4C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1,801,824,550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E2D14" w14:textId="33AEC2E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1,801,824,550</w:t>
            </w:r>
          </w:p>
        </w:tc>
      </w:tr>
      <w:tr w:rsidR="00110F8C" w:rsidRPr="00110F8C" w14:paraId="461B3548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8A5429" w14:textId="79ECB63E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北教育大學校務基金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B9655" w14:textId="464A281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1,507,912,000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2E643" w14:textId="384ABF0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1,624,257,156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878B2" w14:textId="5A2B806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1,624,257,156</w:t>
            </w:r>
          </w:p>
        </w:tc>
      </w:tr>
      <w:tr w:rsidR="00110F8C" w:rsidRPr="00110F8C" w14:paraId="2B9C395C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D7E54C" w14:textId="05B7D83B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中教育大學校務基金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45BCB" w14:textId="214DDD3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1,631,795,000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243A6" w14:textId="6E16B2F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1,810,092,364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A2D64" w14:textId="40A8A10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1,810,092,364</w:t>
            </w:r>
          </w:p>
        </w:tc>
      </w:tr>
      <w:tr w:rsidR="00110F8C" w:rsidRPr="00110F8C" w14:paraId="6024BF16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5144B5" w14:textId="0EF36B70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北藝術大學校務基金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595C3" w14:textId="76F0820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1,066,470,000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F5B04" w14:textId="7E3C3EA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1,062,164,378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387FD" w14:textId="7625F67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1,062,164,378</w:t>
            </w:r>
          </w:p>
        </w:tc>
      </w:tr>
      <w:tr w:rsidR="00110F8C" w:rsidRPr="00110F8C" w14:paraId="124A9D2F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C3A873" w14:textId="48B18F14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國立臺灣藝術大學校務基金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22E79" w14:textId="7548878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1,237,586,000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DCAF9" w14:textId="5EC768C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1,252,273,180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08567" w14:textId="22BC6AC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1,252,273,180</w:t>
            </w:r>
          </w:p>
        </w:tc>
      </w:tr>
      <w:tr w:rsidR="00110F8C" w:rsidRPr="00110F8C" w14:paraId="38284D54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7CC29B" w14:textId="0AF54A79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南藝術大學校務基金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2866D" w14:textId="4B7898E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636,408,000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C06CC" w14:textId="2CF001C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623,096,442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D9C0C" w14:textId="13A220C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623,096,442</w:t>
            </w:r>
          </w:p>
        </w:tc>
      </w:tr>
      <w:tr w:rsidR="00110F8C" w:rsidRPr="00110F8C" w14:paraId="66C0854C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2B689A" w14:textId="4EBA5E20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國立空中大學校務基金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8DB07" w14:textId="38C3984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696,685,000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7516B" w14:textId="7C09DE9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631,759,907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B405A" w14:textId="66B272A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631,759,907</w:t>
            </w:r>
          </w:p>
        </w:tc>
      </w:tr>
      <w:tr w:rsidR="00110F8C" w:rsidRPr="00110F8C" w14:paraId="7DE449A6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C6B531" w14:textId="7138FCB4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國立臺灣科技大學校務基金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1C097" w14:textId="333AFF1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4,432,469,000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625A4" w14:textId="0F8DCBA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4,589,957,784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EEBAD" w14:textId="4EE8DC6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4,589,957,784</w:t>
            </w:r>
          </w:p>
        </w:tc>
      </w:tr>
      <w:tr w:rsidR="00110F8C" w:rsidRPr="00110F8C" w14:paraId="0C90736D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EA649C" w14:textId="1BFD3A43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北科技大學校務基金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27F86" w14:textId="37ED5B7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3,987,409,000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32320" w14:textId="02B3C93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4,116,990,206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76EC0" w14:textId="5C0B5AD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4,116,990,206</w:t>
            </w:r>
          </w:p>
        </w:tc>
      </w:tr>
      <w:tr w:rsidR="00110F8C" w:rsidRPr="00110F8C" w14:paraId="3A8C2876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A8CE81" w14:textId="14937DF8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國立雲林科技大學校務基金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6DD4B" w14:textId="73DCF5D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3,136,964,000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44317" w14:textId="10EC2EC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3,195,676,345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E8FB6" w14:textId="611D688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3,195,676,345</w:t>
            </w:r>
          </w:p>
        </w:tc>
      </w:tr>
      <w:tr w:rsidR="00110F8C" w:rsidRPr="00110F8C" w14:paraId="31206FF9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F90D90" w14:textId="7F488E00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國立虎尾科技大學校務基金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A06DB" w14:textId="014572B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2,441,233,000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5EC94" w14:textId="596FA96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2,492,053,734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1CE9F" w14:textId="63D82BD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2,492,053,734</w:t>
            </w:r>
          </w:p>
        </w:tc>
      </w:tr>
      <w:tr w:rsidR="00110F8C" w:rsidRPr="00110F8C" w14:paraId="2D1E6917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745E80" w14:textId="6638D95B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國立屏東科技大學校務基金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A336F" w14:textId="4C4A306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2,969,780,000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4087D" w14:textId="1FF78C4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3,108,552,645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64AC0" w14:textId="38BBF52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3,108,552,645</w:t>
            </w:r>
          </w:p>
        </w:tc>
      </w:tr>
      <w:tr w:rsidR="00110F8C" w:rsidRPr="00110F8C" w14:paraId="711C1A1E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B270D3" w14:textId="281860C0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國立澎湖科技大學校務基金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EFD7C" w14:textId="6B96FB6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689,099,000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F45AD" w14:textId="081A1DE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669,167,524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10790" w14:textId="38CBB83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669,167,524</w:t>
            </w:r>
          </w:p>
        </w:tc>
      </w:tr>
      <w:tr w:rsidR="00110F8C" w:rsidRPr="00110F8C" w14:paraId="551DA117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22E5EF" w14:textId="176DD8DE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國立勤益科技大學校務基金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BF789" w14:textId="300C80A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1,948,173,000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42A52" w14:textId="78C4041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2,060,533,827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866D3" w14:textId="6A215CC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2,060,533,827</w:t>
            </w:r>
          </w:p>
        </w:tc>
      </w:tr>
      <w:tr w:rsidR="00110F8C" w:rsidRPr="00110F8C" w14:paraId="25E8C771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B9D388" w14:textId="421EC710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北護理健康大學校務基金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502FE" w14:textId="19744AE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1,146,865,000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0840B" w14:textId="3BED0D6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1,189,186,634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67590" w14:textId="5F044D3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1,189,186,634</w:t>
            </w:r>
          </w:p>
        </w:tc>
      </w:tr>
      <w:tr w:rsidR="00110F8C" w:rsidRPr="00110F8C" w14:paraId="03B6C576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380161" w14:textId="385E93B8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國立高雄餐旅大學校務基金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9E371" w14:textId="5AAAA20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906,612,000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753F9" w14:textId="630ABDF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958,560,242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D3CEB" w14:textId="0475D67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958,560,242</w:t>
            </w:r>
          </w:p>
        </w:tc>
      </w:tr>
      <w:tr w:rsidR="00110F8C" w:rsidRPr="00110F8C" w14:paraId="022D8EA9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C1FB4A" w14:textId="3B01914C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中科技大學校務基金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1FAEE" w14:textId="4CA40D4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2,124,668,000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46D62" w14:textId="6EC7BDD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2,073,368,455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4F1D0" w14:textId="0568B37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2,073,368,455</w:t>
            </w:r>
          </w:p>
        </w:tc>
      </w:tr>
      <w:tr w:rsidR="00110F8C" w:rsidRPr="00110F8C" w14:paraId="1C8A0D79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C6918F" w14:textId="7F967B94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北商業大學校務基金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ADC36" w14:textId="445E4BF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1,291,457,000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EFC7A" w14:textId="3CC4FB3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1,397,792,594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8ADA3" w14:textId="75A9037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1,397,792,594</w:t>
            </w:r>
          </w:p>
        </w:tc>
      </w:tr>
      <w:tr w:rsidR="00110F8C" w:rsidRPr="00110F8C" w14:paraId="5B7F830F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33AAD4" w14:textId="4604C9BE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國立高雄科技大學校務基金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D78FC" w14:textId="0A05771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6,005,493,000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719AA" w14:textId="1DE3063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6,452,164,361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0587C" w14:textId="2DA5FCE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6,452,164,361</w:t>
            </w:r>
          </w:p>
        </w:tc>
      </w:tr>
      <w:tr w:rsidR="00110F8C" w:rsidRPr="00110F8C" w14:paraId="0FFA055A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D3B396" w14:textId="09EB5275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國立體育大學校務基金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D52DD" w14:textId="0E51807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892,897,000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0CC2A" w14:textId="064C301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976,024,368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545F7" w14:textId="5BAF25A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976,024,368</w:t>
            </w:r>
          </w:p>
        </w:tc>
      </w:tr>
      <w:tr w:rsidR="00110F8C" w:rsidRPr="00110F8C" w14:paraId="6C3D5518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AC017A" w14:textId="14D05800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國立臺灣體育運動大學校務基金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14624" w14:textId="0F17292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819,432,000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C9BFC" w14:textId="55780A6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858,035,631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8E245" w14:textId="5A8CB55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858,035,631</w:t>
            </w:r>
          </w:p>
        </w:tc>
      </w:tr>
      <w:tr w:rsidR="00110F8C" w:rsidRPr="00110F8C" w14:paraId="63B8D977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F6665E" w14:textId="12086547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國立臺灣戲曲學院校務基金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1E650" w14:textId="618634F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631,854,000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D4D73" w14:textId="4CB8787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577,298,805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10C12" w14:textId="789D4F3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577,298,805</w:t>
            </w:r>
          </w:p>
        </w:tc>
      </w:tr>
      <w:tr w:rsidR="00110F8C" w:rsidRPr="00110F8C" w14:paraId="45A2506C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7B9CA5" w14:textId="1F5FB612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南護理專科學校校務基金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54DCB" w14:textId="5544AF0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404,268,000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63525" w14:textId="375B628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441,572,497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1A276" w14:textId="1A5F674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441,572,497</w:t>
            </w:r>
          </w:p>
        </w:tc>
      </w:tr>
      <w:tr w:rsidR="00110F8C" w:rsidRPr="00110F8C" w14:paraId="0E05C72A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F42AFA" w14:textId="21CE7EE2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pacing w:val="-14"/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東專科學校校務基金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1C0AA" w14:textId="45F8789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549,797,000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91FBC" w14:textId="4F3534C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515,951,186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35161" w14:textId="6B1FE85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515,951,186</w:t>
            </w:r>
          </w:p>
        </w:tc>
      </w:tr>
      <w:tr w:rsidR="00110F8C" w:rsidRPr="00110F8C" w14:paraId="779B44A7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B65055" w14:textId="74114D4A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國立臺灣大學附設醫院作業基金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47798" w14:textId="302A978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56,315,437,000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CA3DD" w14:textId="4650D9B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58,987,505,979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71E1E" w14:textId="604134B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58,987,505,979</w:t>
            </w:r>
          </w:p>
        </w:tc>
      </w:tr>
      <w:tr w:rsidR="00110F8C" w:rsidRPr="00110F8C" w14:paraId="1678CBCB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A5C01E" w14:textId="7611FF84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國立成功大學附設醫院作業基金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805B4" w14:textId="6D4E3E3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16,831,828,000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FBD2F" w14:textId="50A9C79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17,491,086,041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9720B" w14:textId="7B2126A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17,491,086,041</w:t>
            </w:r>
          </w:p>
        </w:tc>
      </w:tr>
      <w:tr w:rsidR="00110F8C" w:rsidRPr="00110F8C" w14:paraId="544ACAA3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2EDC46" w14:textId="7D26B55D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pacing w:val="-4"/>
                <w:sz w:val="20"/>
              </w:rPr>
            </w:pPr>
            <w:r w:rsidRPr="00110F8C">
              <w:rPr>
                <w:rFonts w:hint="eastAsia"/>
                <w:spacing w:val="-4"/>
                <w:sz w:val="20"/>
              </w:rPr>
              <w:t>國立陽明交通大學附設醫院作業基金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545BE" w14:textId="25F2D94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4,073,136,000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15B78" w14:textId="0A31A81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4,219,638,014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EF570" w14:textId="307F97D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4,219,638,014</w:t>
            </w:r>
          </w:p>
        </w:tc>
      </w:tr>
      <w:tr w:rsidR="00110F8C" w:rsidRPr="00110F8C" w14:paraId="4A73C184" w14:textId="77777777" w:rsidTr="001219C2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44CC048" w14:textId="6022188A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教育部所屬機構作業基金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7967AB" w14:textId="23F3E78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2,836,163,000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8AD8FA" w14:textId="14E5D29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3,092,892,068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B297BB" w14:textId="0573585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3,092,892,068</w:t>
            </w:r>
          </w:p>
        </w:tc>
      </w:tr>
    </w:tbl>
    <w:p w14:paraId="38119A7F" w14:textId="550A3970" w:rsidR="004F096F" w:rsidRPr="00110F8C" w:rsidRDefault="004103B9" w:rsidP="004F096F">
      <w:pPr>
        <w:tabs>
          <w:tab w:val="center" w:pos="4920"/>
        </w:tabs>
        <w:snapToGrid w:val="0"/>
        <w:ind w:firstLineChars="0" w:firstLine="0"/>
        <w:jc w:val="left"/>
        <w:rPr>
          <w:rFonts w:hAnsi="Times New Roman" w:cs="Times New Roman"/>
          <w:bCs/>
          <w:sz w:val="28"/>
          <w:szCs w:val="20"/>
        </w:rPr>
      </w:pPr>
      <w:r w:rsidRPr="00110F8C">
        <w:rPr>
          <w:rFonts w:hint="eastAsia"/>
          <w:b/>
          <w:sz w:val="36"/>
          <w:u w:val="single"/>
        </w:rPr>
        <w:lastRenderedPageBreak/>
        <w:t>收支餘</w:t>
      </w:r>
      <w:proofErr w:type="gramStart"/>
      <w:r w:rsidRPr="00110F8C">
        <w:rPr>
          <w:rFonts w:hint="eastAsia"/>
          <w:b/>
          <w:sz w:val="36"/>
          <w:u w:val="single"/>
        </w:rPr>
        <w:t>絀</w:t>
      </w:r>
      <w:proofErr w:type="gramEnd"/>
      <w:r w:rsidRPr="00110F8C">
        <w:rPr>
          <w:rFonts w:hint="eastAsia"/>
          <w:b/>
          <w:sz w:val="36"/>
          <w:u w:val="single"/>
        </w:rPr>
        <w:t>審定數額綜計表－作業基金</w:t>
      </w:r>
      <w:r w:rsidRPr="00110F8C">
        <w:rPr>
          <w:rFonts w:hAnsi="Times New Roman" w:cs="Times New Roman" w:hint="eastAsia"/>
          <w:b/>
          <w:sz w:val="32"/>
          <w:szCs w:val="20"/>
          <w:u w:val="single"/>
        </w:rPr>
        <w:t xml:space="preserve">　</w:t>
      </w:r>
      <w:r w:rsidR="0057652E" w:rsidRPr="00110F8C">
        <w:rPr>
          <w:rFonts w:hint="eastAsia"/>
          <w:bCs/>
          <w:sz w:val="36"/>
          <w:szCs w:val="36"/>
        </w:rPr>
        <w:t>（</w:t>
      </w:r>
      <w:r w:rsidRPr="00110F8C">
        <w:rPr>
          <w:rFonts w:hint="eastAsia"/>
          <w:bCs/>
          <w:sz w:val="36"/>
          <w:szCs w:val="36"/>
        </w:rPr>
        <w:t>基金別</w:t>
      </w:r>
      <w:r w:rsidR="0057652E" w:rsidRPr="00110F8C">
        <w:rPr>
          <w:rFonts w:hint="eastAsia"/>
          <w:bCs/>
          <w:sz w:val="36"/>
          <w:szCs w:val="36"/>
        </w:rPr>
        <w:t>）</w:t>
      </w:r>
      <w:r w:rsidR="004F096F" w:rsidRPr="00110F8C">
        <w:rPr>
          <w:rFonts w:hAnsi="Times New Roman" w:cs="Times New Roman" w:hint="eastAsia"/>
          <w:sz w:val="36"/>
          <w:szCs w:val="36"/>
        </w:rPr>
        <w:t>（續）</w:t>
      </w:r>
    </w:p>
    <w:p w14:paraId="1660C3B8" w14:textId="77777777" w:rsidR="00433900" w:rsidRPr="00110F8C" w:rsidRDefault="00433900" w:rsidP="00A44435">
      <w:pPr>
        <w:tabs>
          <w:tab w:val="right" w:pos="10163"/>
        </w:tabs>
        <w:ind w:firstLineChars="0" w:firstLine="0"/>
        <w:rPr>
          <w:rFonts w:hAnsi="Times New Roman" w:cs="Times New Roman"/>
          <w:szCs w:val="20"/>
        </w:rPr>
      </w:pPr>
      <w:r w:rsidRPr="00110F8C">
        <w:rPr>
          <w:rFonts w:hAnsi="Times New Roman" w:cs="Times New Roman"/>
          <w:szCs w:val="20"/>
        </w:rPr>
        <w:tab/>
      </w:r>
      <w:r w:rsidRPr="00110F8C">
        <w:rPr>
          <w:rFonts w:hAnsi="Times New Roman" w:cs="Times New Roman" w:hint="eastAsia"/>
          <w:spacing w:val="-20"/>
          <w:szCs w:val="20"/>
        </w:rPr>
        <w:t>單位：新臺幣元</w:t>
      </w:r>
    </w:p>
    <w:tbl>
      <w:tblPr>
        <w:tblW w:w="102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1"/>
        <w:gridCol w:w="2156"/>
        <w:gridCol w:w="815"/>
        <w:gridCol w:w="2143"/>
        <w:gridCol w:w="2127"/>
        <w:gridCol w:w="853"/>
      </w:tblGrid>
      <w:tr w:rsidR="00110F8C" w:rsidRPr="00110F8C" w14:paraId="0F0AB37C" w14:textId="77777777" w:rsidTr="0057652E">
        <w:trPr>
          <w:cantSplit/>
          <w:trHeight w:hRule="exact" w:val="284"/>
        </w:trPr>
        <w:tc>
          <w:tcPr>
            <w:tcW w:w="5082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9412B8F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決算審定數與預算數比較</w:t>
            </w:r>
          </w:p>
        </w:tc>
        <w:tc>
          <w:tcPr>
            <w:tcW w:w="5123" w:type="dxa"/>
            <w:gridSpan w:val="3"/>
            <w:tcBorders>
              <w:top w:val="single" w:sz="8" w:space="0" w:color="auto"/>
            </w:tcBorders>
            <w:vAlign w:val="center"/>
          </w:tcPr>
          <w:p w14:paraId="7430CBE3" w14:textId="77777777" w:rsidR="00433900" w:rsidRPr="00110F8C" w:rsidRDefault="00433900" w:rsidP="00150C2A">
            <w:pPr>
              <w:adjustRightInd w:val="0"/>
              <w:snapToGrid w:val="0"/>
              <w:spacing w:line="220" w:lineRule="exact"/>
              <w:ind w:leftChars="10" w:left="24" w:rightChars="-11" w:right="-26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決算審定數與決算數比較</w:t>
            </w:r>
          </w:p>
        </w:tc>
      </w:tr>
      <w:tr w:rsidR="00110F8C" w:rsidRPr="00110F8C" w14:paraId="4691B811" w14:textId="77777777" w:rsidTr="0057652E">
        <w:trPr>
          <w:cantSplit/>
          <w:trHeight w:hRule="exact" w:val="284"/>
        </w:trPr>
        <w:tc>
          <w:tcPr>
            <w:tcW w:w="211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89464CE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5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FEBF49F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減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A146408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％</w:t>
            </w:r>
          </w:p>
        </w:tc>
        <w:tc>
          <w:tcPr>
            <w:tcW w:w="2143" w:type="dxa"/>
            <w:tcBorders>
              <w:bottom w:val="single" w:sz="8" w:space="0" w:color="auto"/>
            </w:tcBorders>
            <w:vAlign w:val="center"/>
          </w:tcPr>
          <w:p w14:paraId="7B4E72CD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27" w:type="dxa"/>
            <w:tcBorders>
              <w:bottom w:val="single" w:sz="8" w:space="0" w:color="auto"/>
            </w:tcBorders>
            <w:vAlign w:val="center"/>
          </w:tcPr>
          <w:p w14:paraId="0B9711E5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減</w:t>
            </w:r>
          </w:p>
        </w:tc>
        <w:tc>
          <w:tcPr>
            <w:tcW w:w="853" w:type="dxa"/>
            <w:tcBorders>
              <w:bottom w:val="single" w:sz="8" w:space="0" w:color="auto"/>
            </w:tcBorders>
            <w:vAlign w:val="center"/>
          </w:tcPr>
          <w:p w14:paraId="3D963590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％</w:t>
            </w:r>
          </w:p>
        </w:tc>
      </w:tr>
      <w:tr w:rsidR="00110F8C" w:rsidRPr="00110F8C" w14:paraId="04896177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4F4D73" w14:textId="6F52AED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724,008,054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B167D" w14:textId="5797B39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A677E" w14:textId="27900E2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6.32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11B74" w14:textId="7B965C3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6E85D" w14:textId="1E2EC02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6D0C9B" w14:textId="4A6E9DB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42181FA3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6CCCD4" w14:textId="2CEA331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284,880,308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A9623" w14:textId="3A2C3D0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EB499" w14:textId="0642A03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3.57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34366" w14:textId="1F3EFAB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D7698" w14:textId="63475FD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3B9D8E" w14:textId="1F5F9C1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DB2066C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827BE5" w14:textId="7AB0035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89,686,863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7C533" w14:textId="751E7DD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51A88" w14:textId="596590F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4.49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7A78D" w14:textId="69FD1EF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3A564" w14:textId="67B7E20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9CA6A5" w14:textId="6D02C22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4B25BA36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AD2817" w14:textId="65568E4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109,825,550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7BF71" w14:textId="0B0FBF4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817A8" w14:textId="136F354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6.49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07E6C" w14:textId="6B4AB11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EA869" w14:textId="3FBBB91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2FA04E" w14:textId="2E14AB1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C5935FA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65766C" w14:textId="6B57D4E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116,345,156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CC7AE" w14:textId="3403D2C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52BC3" w14:textId="32085F1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7.72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CBD1B" w14:textId="11CF60F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F8E20" w14:textId="4368906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1C28E2" w14:textId="35FE31C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1A58F468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78836C" w14:textId="55448EB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178,297,364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6AAA4" w14:textId="1574CF2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D1857" w14:textId="120E474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10.93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B9560" w14:textId="7A83AEA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E6091" w14:textId="5F0E347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EB423D" w14:textId="463C520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43AF0BA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A4FB57" w14:textId="7C7D51D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B3657" w14:textId="434F26D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4,305,622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05324" w14:textId="747ED4F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- 0.40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25403" w14:textId="3F67AF7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DB8F5" w14:textId="64890F3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3D3585" w14:textId="7376D91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6EEB7AA5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31FF5E" w14:textId="3C7F2A1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14,687,180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E6CEC" w14:textId="7AB5DF1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58747" w14:textId="0698898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1.19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39E10" w14:textId="40AE99E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39B9E" w14:textId="3B0C340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659AAB" w14:textId="32B3A22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4DA09D6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CD0BB1" w14:textId="7EF707C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679F8" w14:textId="2D75909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13,311,558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1CB74" w14:textId="5142227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- 2.09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6E8FF" w14:textId="12D3DE4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55FE5" w14:textId="63C8E6F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7CA52F" w14:textId="24B2F31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C8D5B84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B84A0E" w14:textId="033B912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DE9D4" w14:textId="54E863A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64,925,093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055B0" w14:textId="5A9849B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- 9.32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41B87" w14:textId="7CDC34B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0D4AC" w14:textId="413ABF7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AEBA107" w14:textId="371F227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3CC98564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FCA5DA" w14:textId="49D13E0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157,488,784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3804E" w14:textId="4F1A46B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DD739" w14:textId="08A7B28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3.55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689F5" w14:textId="324BE71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77D8E" w14:textId="43AEEBA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C88CAD" w14:textId="338AF4D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2C098C7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0F1E2E" w14:textId="1D7D217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129,581,206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57DD0" w14:textId="7D8509A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869C1" w14:textId="13E2767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3.25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DFF1B" w14:textId="6644FCA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0A186" w14:textId="620E768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716F1E" w14:textId="6DA44F6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625F445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B2040D" w14:textId="0AED5BE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58,712,345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24702" w14:textId="61B9C6B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ADADD" w14:textId="202BDB8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1.87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B2089" w14:textId="6E6FF46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BEFDA" w14:textId="0237905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7D4DFF" w14:textId="6A27F46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D0DB415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18E398" w14:textId="222ACC0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50,820,734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000AE" w14:textId="7259036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6F179" w14:textId="0045C81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2.08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A75C3" w14:textId="269B61E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4ACA2" w14:textId="04B7DB5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4F80D1" w14:textId="796A9BE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05DCBAF4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C26184" w14:textId="63E4F87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138,772,645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407A1" w14:textId="24BAC26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57CF0" w14:textId="0008FAF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4.67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6C7AC" w14:textId="034CBFB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6EC12" w14:textId="5885A04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8B5F88" w14:textId="0DB83F0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4A305853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FCCE3F" w14:textId="25AD251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13C27" w14:textId="660E2DD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19,931,476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D61FD" w14:textId="436572E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- 2.89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4D4C4" w14:textId="02A40A7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34356" w14:textId="7B366DB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6B15CD" w14:textId="3DA77BF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1B116302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B955EC" w14:textId="3F91A4A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112,360,827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21C8B" w14:textId="733FF0B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DEA38" w14:textId="3C529F8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5.77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F4B7E" w14:textId="5902F21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02937" w14:textId="7736C55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3A1A57" w14:textId="00C055C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C421922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1010AF" w14:textId="24DFB23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42,321,634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CAB97" w14:textId="790D80D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FAB88" w14:textId="19E86C3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3.69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4348E" w14:textId="22F7C10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1159C" w14:textId="5345A06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D6F357" w14:textId="3028A94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EB81080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CB26F7" w14:textId="6977AB0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51,948,242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27DB7" w14:textId="5889EF5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DA0DC" w14:textId="000F30D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5.73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0E76B" w14:textId="2318821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AE95B" w14:textId="24A7B1E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E74111" w14:textId="22F7796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1BA7CCFA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5DEAEB" w14:textId="15830AE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A3348" w14:textId="28E80AF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51,299,545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E1902" w14:textId="438C392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- 2.41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26958" w14:textId="445EF1E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04C7B" w14:textId="0FD46A8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42D9BC" w14:textId="4F973DD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D4249D0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6F57D5" w14:textId="6E01FA8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106,335,594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94505" w14:textId="288C8A2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9A4F6" w14:textId="72E3B78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8.23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A4A89" w14:textId="44BB936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A2318" w14:textId="669C599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210179" w14:textId="29CD078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7895184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1675A5" w14:textId="65BB9FF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446,671,361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C26E9" w14:textId="43A1BE4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DAF08" w14:textId="1E38B01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7.44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109F72" w14:textId="575FCB7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1B494" w14:textId="5B1F439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395548" w14:textId="6B2ED04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4EB09C77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093527" w14:textId="39E51BA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83,127,368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91146" w14:textId="40C0D41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8B126" w14:textId="178EBA5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9.31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0EF6C" w14:textId="4CCA78F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DDC4C" w14:textId="5E96624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49362F" w14:textId="3095359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31B55740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6F5094" w14:textId="0121002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38,603,631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32552" w14:textId="60AC4B9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B6F51" w14:textId="2B873B8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4.71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A3690" w14:textId="4C11675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C1EBC" w14:textId="6693983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A3E5D8" w14:textId="0E1D705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6A9C3B33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10C8B" w14:textId="54877B7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ADF41" w14:textId="3FF8886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54,555,195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38146" w14:textId="5DF623F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- 8.63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35144" w14:textId="1730965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17AD8" w14:textId="2360D69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A25B7A" w14:textId="57BD898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3BA0608A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97F23E" w14:textId="6E47BDE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37,304,497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4D86B" w14:textId="17A0BC3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F3493" w14:textId="00EE45D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9.23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0AB9F" w14:textId="5B12CC2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4996C" w14:textId="6FF828E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2EB9F3" w14:textId="1844DDC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464D016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A46FFE" w14:textId="1227C6A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91F4A" w14:textId="613A27C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33,845,814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246AD" w14:textId="3E85619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- 6.16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E5128" w14:textId="4A1B61A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C6478" w14:textId="5054FF1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E70984" w14:textId="118EF80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6D0A1160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8FD29B" w14:textId="3B5172A0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2,672,068,979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F6364" w14:textId="2D6C07A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4E06C" w14:textId="425778B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4.74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827B0E" w14:textId="4D26578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7B089" w14:textId="1BBF013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FC59B3" w14:textId="058B72A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4F926CEA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4978B3" w14:textId="4B0698D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659,258,041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8495D" w14:textId="5B9AE22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34290" w14:textId="0D6AF3A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3.92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D569D" w14:textId="5E63875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0D01A" w14:textId="3A2496B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DC5414" w14:textId="13F015B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40422CB4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692B58" w14:textId="6425A24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146,502,014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09CBF" w14:textId="4B6F8C8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A13B1" w14:textId="059E0BE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3.60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25201" w14:textId="5735D4E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0CEFF" w14:textId="4F59C45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B1F649" w14:textId="344AD7D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55F0E7D" w14:textId="77777777" w:rsidTr="001219C2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5B9DB98" w14:textId="01E5346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256,729,068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2A26C5" w14:textId="2D020FC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1E1129" w14:textId="7ABA68B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9.05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851136" w14:textId="1D7D85E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20AC1" w14:textId="7C47C6B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D934230" w14:textId="4E370C4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5ABBD68E" w14:textId="68A8EA00" w:rsidR="00CC1B1B" w:rsidRPr="00110F8C" w:rsidRDefault="00CC1B1B" w:rsidP="00876045">
      <w:pPr>
        <w:tabs>
          <w:tab w:val="center" w:pos="4920"/>
        </w:tabs>
        <w:snapToGrid w:val="0"/>
        <w:ind w:right="-1" w:firstLineChars="0" w:firstLine="0"/>
        <w:jc w:val="right"/>
        <w:rPr>
          <w:rFonts w:hAnsi="Times New Roman" w:cs="Times New Roman"/>
          <w:b/>
          <w:sz w:val="32"/>
          <w:szCs w:val="20"/>
          <w:u w:val="single"/>
        </w:rPr>
      </w:pPr>
      <w:r w:rsidRPr="00110F8C">
        <w:rPr>
          <w:rFonts w:hAnsi="Times New Roman" w:cs="Times New Roman" w:hint="eastAsia"/>
          <w:b/>
          <w:spacing w:val="-20"/>
          <w:sz w:val="32"/>
          <w:szCs w:val="32"/>
          <w:u w:val="single"/>
        </w:rPr>
        <w:t xml:space="preserve">　</w:t>
      </w:r>
      <w:r w:rsidRPr="00110F8C">
        <w:rPr>
          <w:rFonts w:hAnsi="Times New Roman" w:cs="Times New Roman" w:hint="eastAsia"/>
          <w:b/>
          <w:sz w:val="36"/>
          <w:szCs w:val="36"/>
          <w:u w:val="single"/>
        </w:rPr>
        <w:t>壹、</w:t>
      </w:r>
      <w:r w:rsidRPr="00110F8C">
        <w:rPr>
          <w:rFonts w:hint="eastAsia"/>
          <w:b/>
          <w:sz w:val="36"/>
          <w:szCs w:val="36"/>
          <w:u w:val="single"/>
        </w:rPr>
        <w:t>中華民國</w:t>
      </w:r>
      <w:proofErr w:type="gramStart"/>
      <w:r w:rsidR="004B4287" w:rsidRPr="00110F8C">
        <w:rPr>
          <w:rFonts w:hint="eastAsia"/>
          <w:b/>
          <w:sz w:val="36"/>
          <w:szCs w:val="36"/>
          <w:u w:val="single"/>
        </w:rPr>
        <w:t>11</w:t>
      </w:r>
      <w:r w:rsidR="005D5CF3" w:rsidRPr="00110F8C">
        <w:rPr>
          <w:rFonts w:hint="eastAsia"/>
          <w:b/>
          <w:sz w:val="36"/>
          <w:szCs w:val="36"/>
          <w:u w:val="single"/>
        </w:rPr>
        <w:t>4</w:t>
      </w:r>
      <w:proofErr w:type="gramEnd"/>
      <w:r w:rsidRPr="00110F8C">
        <w:rPr>
          <w:rFonts w:hint="eastAsia"/>
          <w:b/>
          <w:sz w:val="36"/>
          <w:szCs w:val="36"/>
          <w:u w:val="single"/>
        </w:rPr>
        <w:t>年度中央政府非營業特種基金</w:t>
      </w:r>
    </w:p>
    <w:p w14:paraId="7322FD3E" w14:textId="77777777" w:rsidR="00CC1B1B" w:rsidRPr="00110F8C" w:rsidRDefault="00CC1B1B" w:rsidP="00CC1B1B">
      <w:pPr>
        <w:tabs>
          <w:tab w:val="right" w:pos="9912"/>
        </w:tabs>
        <w:ind w:firstLineChars="0" w:firstLine="0"/>
        <w:rPr>
          <w:rFonts w:hAnsi="Times New Roman" w:cs="Times New Roman"/>
          <w:b/>
          <w:szCs w:val="20"/>
        </w:rPr>
      </w:pPr>
      <w:r w:rsidRPr="00110F8C">
        <w:rPr>
          <w:rFonts w:hAnsi="Times New Roman" w:cs="Times New Roman" w:hint="eastAsia"/>
          <w:b/>
        </w:rPr>
        <w:t>支出部分</w:t>
      </w:r>
      <w:r w:rsidRPr="00110F8C">
        <w:rPr>
          <w:rFonts w:hAnsi="Times New Roman" w:cs="Times New Roman"/>
          <w:b/>
          <w:szCs w:val="20"/>
        </w:rPr>
        <w:tab/>
      </w:r>
    </w:p>
    <w:tbl>
      <w:tblPr>
        <w:tblW w:w="10205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8"/>
        <w:gridCol w:w="2255"/>
        <w:gridCol w:w="2255"/>
        <w:gridCol w:w="2317"/>
      </w:tblGrid>
      <w:tr w:rsidR="00110F8C" w:rsidRPr="00110F8C" w14:paraId="37E4716E" w14:textId="77777777" w:rsidTr="0057652E">
        <w:trPr>
          <w:cantSplit/>
          <w:trHeight w:hRule="exact" w:val="257"/>
        </w:trPr>
        <w:tc>
          <w:tcPr>
            <w:tcW w:w="3378" w:type="dxa"/>
            <w:vMerge w:val="restart"/>
            <w:tcBorders>
              <w:top w:val="single" w:sz="8" w:space="0" w:color="auto"/>
            </w:tcBorders>
            <w:vAlign w:val="center"/>
          </w:tcPr>
          <w:p w14:paraId="205A36CD" w14:textId="77777777" w:rsidR="00CC1B1B" w:rsidRPr="00110F8C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基金名稱</w:t>
            </w:r>
          </w:p>
        </w:tc>
        <w:tc>
          <w:tcPr>
            <w:tcW w:w="6827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12F1" w14:textId="77777777" w:rsidR="00CC1B1B" w:rsidRPr="00110F8C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業務及業務外</w:t>
            </w:r>
            <w:r w:rsidR="00820C84" w:rsidRPr="00110F8C">
              <w:rPr>
                <w:rFonts w:hAnsi="Times New Roman" w:cs="Times New Roman" w:hint="eastAsia"/>
                <w:sz w:val="22"/>
                <w:szCs w:val="20"/>
              </w:rPr>
              <w:t>支出</w:t>
            </w:r>
          </w:p>
        </w:tc>
      </w:tr>
      <w:tr w:rsidR="00110F8C" w:rsidRPr="00110F8C" w14:paraId="03CF8384" w14:textId="77777777" w:rsidTr="0057652E">
        <w:trPr>
          <w:cantSplit/>
          <w:trHeight w:hRule="exact" w:val="257"/>
        </w:trPr>
        <w:tc>
          <w:tcPr>
            <w:tcW w:w="3378" w:type="dxa"/>
            <w:vMerge/>
            <w:tcBorders>
              <w:bottom w:val="single" w:sz="8" w:space="0" w:color="auto"/>
            </w:tcBorders>
            <w:vAlign w:val="center"/>
          </w:tcPr>
          <w:p w14:paraId="51E0668C" w14:textId="77777777" w:rsidR="00CC1B1B" w:rsidRPr="00110F8C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</w:p>
        </w:tc>
        <w:tc>
          <w:tcPr>
            <w:tcW w:w="225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CADDAE" w14:textId="77777777" w:rsidR="00CC1B1B" w:rsidRPr="00110F8C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預算數</w:t>
            </w:r>
          </w:p>
        </w:tc>
        <w:tc>
          <w:tcPr>
            <w:tcW w:w="225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A7275E" w14:textId="77777777" w:rsidR="00CC1B1B" w:rsidRPr="00110F8C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決算數</w:t>
            </w:r>
          </w:p>
        </w:tc>
        <w:tc>
          <w:tcPr>
            <w:tcW w:w="2317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9DFBBD" w14:textId="77777777" w:rsidR="00CC1B1B" w:rsidRPr="00110F8C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決算審定數</w:t>
            </w:r>
          </w:p>
        </w:tc>
      </w:tr>
      <w:tr w:rsidR="00110F8C" w:rsidRPr="00110F8C" w14:paraId="687611E9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F50A30" w14:textId="430C4E69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0"/>
              </w:rPr>
            </w:pPr>
            <w:r w:rsidRPr="00110F8C">
              <w:rPr>
                <w:rFonts w:hint="eastAsia"/>
                <w:sz w:val="20"/>
              </w:rPr>
              <w:t>國立高級中等學校校務基金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4A5DC" w14:textId="7515E77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40,894,014,000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BBB45" w14:textId="6F0A65A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39,717,390,162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C1172" w14:textId="3806159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39,717,390,162</w:t>
            </w:r>
          </w:p>
        </w:tc>
      </w:tr>
      <w:tr w:rsidR="00110F8C" w:rsidRPr="00110F8C" w14:paraId="7D8787D4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9A0D23" w14:textId="1EFCEDA5" w:rsidR="005D5CF3" w:rsidRPr="00110F8C" w:rsidRDefault="005D5CF3" w:rsidP="005D5CF3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法務部主管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6A3FF" w14:textId="5C57FC6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1,261,544,000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E54E4" w14:textId="2D57CC4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1,188,265,402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B6DFF" w14:textId="038C2ED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1,188,265,402</w:t>
            </w:r>
          </w:p>
        </w:tc>
      </w:tr>
      <w:tr w:rsidR="00110F8C" w:rsidRPr="00110F8C" w14:paraId="67466A29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72D90F" w14:textId="54A2B272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法務部矯正機關作業基金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DF6D4" w14:textId="51F780F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1,261,544,000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30FCF" w14:textId="2857CD8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1,188,265,402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26E82" w14:textId="64BE4A9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1,188,265,402</w:t>
            </w:r>
          </w:p>
        </w:tc>
      </w:tr>
      <w:tr w:rsidR="00110F8C" w:rsidRPr="00110F8C" w14:paraId="4CE745C9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63872E" w14:textId="76332ED0" w:rsidR="005D5CF3" w:rsidRPr="00110F8C" w:rsidRDefault="005D5CF3" w:rsidP="005D5CF3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經濟部主管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5B2D8" w14:textId="09B4CD5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19,077,290,000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AFF14" w14:textId="005C083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20,361,730,721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890C8" w14:textId="671968F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20,361,730,721</w:t>
            </w:r>
          </w:p>
        </w:tc>
      </w:tr>
      <w:tr w:rsidR="00110F8C" w:rsidRPr="00110F8C" w14:paraId="3F67D01F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6D170B" w14:textId="60910938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經濟作業基金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9F7D4" w14:textId="4D17122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7,645,331,000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5835E" w14:textId="4F3638A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8,777,765,979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D70A9" w14:textId="350A96F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8,777,765,979</w:t>
            </w:r>
          </w:p>
        </w:tc>
      </w:tr>
      <w:tr w:rsidR="00110F8C" w:rsidRPr="00110F8C" w14:paraId="73DC18EC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A80F1B" w14:textId="4FA3A1C0" w:rsidR="005D5CF3" w:rsidRPr="00110F8C" w:rsidRDefault="005D5CF3" w:rsidP="005D5CF3">
            <w:pPr>
              <w:ind w:leftChars="100" w:left="240" w:firstLineChars="5" w:firstLine="10"/>
              <w:jc w:val="distribute"/>
              <w:rPr>
                <w:sz w:val="20"/>
              </w:rPr>
            </w:pPr>
            <w:r w:rsidRPr="00110F8C">
              <w:rPr>
                <w:rFonts w:hint="eastAsia"/>
                <w:sz w:val="20"/>
              </w:rPr>
              <w:t>水資源作業基金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82A1E" w14:textId="57F2D1A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11,431,959,000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49A4A" w14:textId="03E04D8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11,583,964,742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FD71D" w14:textId="765FA5E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11,583,964,742</w:t>
            </w:r>
          </w:p>
        </w:tc>
      </w:tr>
      <w:tr w:rsidR="00110F8C" w:rsidRPr="00110F8C" w14:paraId="6F5BC4D9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B50813" w14:textId="26C1F583" w:rsidR="00053BE1" w:rsidRPr="00110F8C" w:rsidRDefault="00053BE1" w:rsidP="00053BE1">
            <w:pPr>
              <w:ind w:leftChars="-7" w:left="-17" w:firstLineChars="12" w:firstLine="24"/>
              <w:jc w:val="distribute"/>
              <w:rPr>
                <w:sz w:val="22"/>
              </w:rPr>
            </w:pPr>
            <w:r w:rsidRPr="00110F8C">
              <w:rPr>
                <w:rFonts w:hint="eastAsia"/>
                <w:b/>
                <w:sz w:val="20"/>
              </w:rPr>
              <w:t>交通部主管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3A1F0" w14:textId="15D62A3E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45,968,676,000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83047" w14:textId="51E383C3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51,721,182,731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1078E" w14:textId="379CB395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51,721,182,731</w:t>
            </w:r>
          </w:p>
        </w:tc>
      </w:tr>
      <w:tr w:rsidR="00110F8C" w:rsidRPr="00110F8C" w14:paraId="6316FD0F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9BB930" w14:textId="7258B32A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交通作業基金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C1FC2" w14:textId="1718FCCB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45,968,676,000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B2D97" w14:textId="7BFD391B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51,721,182,731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0EB12" w14:textId="492D2199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51,721,182,731</w:t>
            </w:r>
          </w:p>
        </w:tc>
      </w:tr>
      <w:tr w:rsidR="00110F8C" w:rsidRPr="00110F8C" w14:paraId="49A2C7BA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F71B65" w14:textId="31BBF9E1" w:rsidR="00053BE1" w:rsidRPr="00110F8C" w:rsidRDefault="00053BE1" w:rsidP="00053BE1">
            <w:pPr>
              <w:ind w:leftChars="-7" w:left="-17" w:firstLineChars="12" w:firstLine="24"/>
              <w:jc w:val="distribute"/>
              <w:rPr>
                <w:spacing w:val="-6"/>
                <w:sz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國軍退除役官兵輔導委員會主管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2973B" w14:textId="298C6AC4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83,636,731,000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08C59" w14:textId="186E7F72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89,315,888,746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50AFA" w14:textId="650CF1CC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89,316,619,525</w:t>
            </w:r>
          </w:p>
        </w:tc>
      </w:tr>
      <w:tr w:rsidR="00110F8C" w:rsidRPr="00110F8C" w14:paraId="7E67D5F0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D4F92D" w14:textId="56363386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國軍退除役官兵安置基金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7D536" w14:textId="254A7643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2,087,720,000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B7CB8" w14:textId="215E6111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2,071,515,851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C5B4F" w14:textId="779D8C57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2,072,246,630</w:t>
            </w:r>
          </w:p>
        </w:tc>
      </w:tr>
      <w:tr w:rsidR="00110F8C" w:rsidRPr="00110F8C" w14:paraId="5C222D9E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875C49" w14:textId="4B6F3B16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榮民醫療作業基金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C3F5A" w14:textId="7D00CACE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81,549,011,000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729A6" w14:textId="6F48DDD3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87,244,372,895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5A9DB" w14:textId="24DFD4CB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87,244,372,895</w:t>
            </w:r>
          </w:p>
        </w:tc>
      </w:tr>
      <w:tr w:rsidR="00110F8C" w:rsidRPr="00110F8C" w14:paraId="040DF8F3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3CF84B" w14:textId="225B3DE2" w:rsidR="00053BE1" w:rsidRPr="00110F8C" w:rsidRDefault="00053BE1" w:rsidP="00053BE1">
            <w:pPr>
              <w:ind w:leftChars="-7" w:left="-17" w:firstLineChars="12" w:firstLine="24"/>
              <w:jc w:val="distribute"/>
              <w:rPr>
                <w:sz w:val="22"/>
              </w:rPr>
            </w:pPr>
            <w:r w:rsidRPr="00110F8C">
              <w:rPr>
                <w:rFonts w:hint="eastAsia"/>
                <w:b/>
                <w:sz w:val="20"/>
              </w:rPr>
              <w:t>國家科學及技術委員會主管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E0C52" w14:textId="4113A270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19,758,123,000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B6CAD" w14:textId="4F797E46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17,525,822,215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4D5E0" w14:textId="0763A986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17,525,822,215</w:t>
            </w:r>
          </w:p>
        </w:tc>
      </w:tr>
      <w:tr w:rsidR="00110F8C" w:rsidRPr="00110F8C" w14:paraId="5AF66F11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143E72" w14:textId="191FEA17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科學園區管理局作業基金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C6FC8" w14:textId="49463C00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19,758,123,000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939BA" w14:textId="00158CEF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17,525,822,215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867E4" w14:textId="1D607298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17,525,822,215</w:t>
            </w:r>
          </w:p>
        </w:tc>
      </w:tr>
      <w:tr w:rsidR="00110F8C" w:rsidRPr="00110F8C" w14:paraId="1B8AD310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0FC5D4" w14:textId="1F5DBA40" w:rsidR="00053BE1" w:rsidRPr="00110F8C" w:rsidRDefault="00053BE1" w:rsidP="00053BE1">
            <w:pPr>
              <w:ind w:leftChars="-7" w:left="-17" w:firstLineChars="12" w:firstLine="24"/>
              <w:jc w:val="distribute"/>
              <w:rPr>
                <w:b/>
                <w:sz w:val="22"/>
              </w:rPr>
            </w:pPr>
            <w:r w:rsidRPr="00110F8C">
              <w:rPr>
                <w:rFonts w:hint="eastAsia"/>
                <w:b/>
                <w:sz w:val="20"/>
              </w:rPr>
              <w:t>農業部主管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52A02" w14:textId="12C75BC3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13,532,169,000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98052" w14:textId="07D6F8A6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12,352,738,320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C8B5A" w14:textId="6FE8B04F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12,352,738,320</w:t>
            </w:r>
          </w:p>
        </w:tc>
      </w:tr>
      <w:tr w:rsidR="00110F8C" w:rsidRPr="00110F8C" w14:paraId="68A3A0EC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CFDEB6" w14:textId="13A11C49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農業作業基金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FB40D" w14:textId="1964EBA2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666,049,000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B1895" w14:textId="3FCF2A1B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627,905,612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AFF5E" w14:textId="51645A55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627,905,612</w:t>
            </w:r>
          </w:p>
        </w:tc>
      </w:tr>
      <w:tr w:rsidR="00110F8C" w:rsidRPr="00110F8C" w14:paraId="22A32912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616D9A" w14:textId="465CA8C9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農田水利事業作業基金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68E0D" w14:textId="661993D0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12,866,120,000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47227" w14:textId="3E283DEC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11,724,832,708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BE529" w14:textId="2A07325A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11,724,832,708</w:t>
            </w:r>
          </w:p>
        </w:tc>
      </w:tr>
      <w:tr w:rsidR="00110F8C" w:rsidRPr="00110F8C" w14:paraId="3A9FF967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6B537B" w14:textId="678F25BE" w:rsidR="00053BE1" w:rsidRPr="00110F8C" w:rsidRDefault="00053BE1" w:rsidP="00053BE1">
            <w:pPr>
              <w:ind w:leftChars="-7" w:left="-17" w:firstLineChars="12" w:firstLine="24"/>
              <w:jc w:val="distribute"/>
              <w:rPr>
                <w:sz w:val="22"/>
              </w:rPr>
            </w:pPr>
            <w:r w:rsidRPr="00110F8C">
              <w:rPr>
                <w:rFonts w:hint="eastAsia"/>
                <w:b/>
                <w:sz w:val="20"/>
              </w:rPr>
              <w:t>勞動部主管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E7B82" w14:textId="76974103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743,573,822,000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524A9" w14:textId="33FCE84E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1,071,265,272,486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C39BE" w14:textId="37C7005B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1,071,265,272,486</w:t>
            </w:r>
          </w:p>
        </w:tc>
      </w:tr>
      <w:tr w:rsidR="00110F8C" w:rsidRPr="00110F8C" w14:paraId="096717AA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2FB3EB" w14:textId="64F98B0C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勞工保險局作業基金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60D80" w14:textId="19E8248C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743,573,822,000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093C8" w14:textId="0CC2C641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1,071,265,272,486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246E9" w14:textId="50E814BC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1,071,265,272,486</w:t>
            </w:r>
          </w:p>
        </w:tc>
      </w:tr>
      <w:tr w:rsidR="00110F8C" w:rsidRPr="00110F8C" w14:paraId="62FF6DCF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037F05" w14:textId="61507DC0" w:rsidR="00053BE1" w:rsidRPr="00110F8C" w:rsidRDefault="00053BE1" w:rsidP="00053BE1">
            <w:pPr>
              <w:ind w:leftChars="-7" w:left="-17" w:firstLineChars="12" w:firstLine="24"/>
              <w:jc w:val="distribute"/>
              <w:rPr>
                <w:sz w:val="22"/>
              </w:rPr>
            </w:pPr>
            <w:r w:rsidRPr="00110F8C">
              <w:rPr>
                <w:rFonts w:hint="eastAsia"/>
                <w:b/>
                <w:sz w:val="20"/>
              </w:rPr>
              <w:t>衛生福利部主管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CBE5F" w14:textId="5B00D98E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1,048,844,800,000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00BB7" w14:textId="0464ECF6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1,235,515,748,649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E5713" w14:textId="5FD719D9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1,235,488,494,120</w:t>
            </w:r>
          </w:p>
        </w:tc>
      </w:tr>
      <w:tr w:rsidR="00110F8C" w:rsidRPr="00110F8C" w14:paraId="7CB9D367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B76139" w14:textId="182C4825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醫療藥品基金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9782F" w14:textId="6D154653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45,243,740,000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490EB" w14:textId="4AB104F7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48,953,969,741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86C27" w14:textId="3514F32B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48,953,969,741</w:t>
            </w:r>
          </w:p>
        </w:tc>
      </w:tr>
      <w:tr w:rsidR="00110F8C" w:rsidRPr="00110F8C" w14:paraId="3366B72A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F0224E" w14:textId="4A2CA9EA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管制藥品製藥工廠作業基金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10F56" w14:textId="3DA1471F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720,739,000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6199A" w14:textId="75C4EAF6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685,415,432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10E19" w14:textId="5057C233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685,415,432</w:t>
            </w:r>
          </w:p>
        </w:tc>
      </w:tr>
      <w:tr w:rsidR="00110F8C" w:rsidRPr="00110F8C" w14:paraId="4EDAD811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8D9742" w14:textId="3F833C21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全民健康保險基金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08005" w14:textId="1C27FFE1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871,105,876,000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BE668" w14:textId="451BE785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888,469,303,437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2EC2A" w14:textId="08E279EC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888,442,048,908</w:t>
            </w:r>
          </w:p>
        </w:tc>
      </w:tr>
      <w:tr w:rsidR="00110F8C" w:rsidRPr="00110F8C" w14:paraId="0417FD04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248C6A" w14:textId="78478A89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國民年金保險基金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BC621" w14:textId="139E6720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131,774,445,000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CB123" w14:textId="3EEB93DF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297,407,060,039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45AB1" w14:textId="58DC5881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297,407,060,039</w:t>
            </w:r>
          </w:p>
        </w:tc>
      </w:tr>
      <w:tr w:rsidR="00110F8C" w:rsidRPr="00110F8C" w14:paraId="0CC97CB8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522539" w14:textId="45A69D5C" w:rsidR="00053BE1" w:rsidRPr="00110F8C" w:rsidRDefault="00053BE1" w:rsidP="00053BE1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文化部主管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AB9FA" w14:textId="57C50C21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1,080,856,000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D5D20" w14:textId="6DC1F164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814,627,241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A5C09" w14:textId="43C21C5D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814,627,241</w:t>
            </w:r>
          </w:p>
        </w:tc>
      </w:tr>
      <w:tr w:rsidR="00110F8C" w:rsidRPr="00110F8C" w14:paraId="368ADBDF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C26235" w14:textId="3EEE1E5C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國立文化機構作業基金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E4A0B" w14:textId="5536DC5F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1,080,856,000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B6A14" w14:textId="07B0D17B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814,627,241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15230" w14:textId="176A0B40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814,627,241</w:t>
            </w:r>
          </w:p>
        </w:tc>
      </w:tr>
      <w:tr w:rsidR="00110F8C" w:rsidRPr="00110F8C" w14:paraId="30EC8B81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21CB16" w14:textId="60EA7F8D" w:rsidR="00053BE1" w:rsidRPr="00110F8C" w:rsidRDefault="00053BE1" w:rsidP="00053BE1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國立故宮博物院主管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8D300" w14:textId="24D57CC4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410,999,000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36FD5" w14:textId="4905B42D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405,402,356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60722" w14:textId="34484AC5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405,402,356</w:t>
            </w:r>
          </w:p>
        </w:tc>
      </w:tr>
      <w:tr w:rsidR="00110F8C" w:rsidRPr="00110F8C" w14:paraId="60D8A271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B099C5" w14:textId="0F22FEA5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故宮文物藝術發展基金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80676" w14:textId="63DF9162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410,999,000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CCC48" w14:textId="363D6E5B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405,402,356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5EA42" w14:textId="6393BFA4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405,402,356</w:t>
            </w:r>
          </w:p>
        </w:tc>
      </w:tr>
      <w:tr w:rsidR="00110F8C" w:rsidRPr="00110F8C" w14:paraId="2EDD22FE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DCB94B" w14:textId="20CAC266" w:rsidR="00053BE1" w:rsidRPr="00110F8C" w:rsidRDefault="00053BE1" w:rsidP="00053BE1">
            <w:pPr>
              <w:ind w:leftChars="-7" w:left="-17" w:firstLineChars="12" w:firstLine="24"/>
              <w:jc w:val="distribute"/>
              <w:rPr>
                <w:b/>
                <w:sz w:val="22"/>
              </w:rPr>
            </w:pPr>
            <w:r w:rsidRPr="00110F8C">
              <w:rPr>
                <w:rFonts w:hint="eastAsia"/>
                <w:b/>
                <w:sz w:val="20"/>
              </w:rPr>
              <w:t>原住民族委員會主管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D5E38" w14:textId="4BA7D65E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3,846,694,000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45A71" w14:textId="6E8DC552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6,177,802,695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E818E" w14:textId="23054D15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6,177,802,695</w:t>
            </w:r>
          </w:p>
        </w:tc>
      </w:tr>
      <w:tr w:rsidR="00110F8C" w:rsidRPr="00110F8C" w14:paraId="0C01A15B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942E3B" w14:textId="57D7251F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原住民族綜合發展基金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E83F8" w14:textId="2B88C83E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3,846,694,000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9A8B8" w14:textId="1A6EA148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6,177,802,695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A7CC7" w14:textId="003C1941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6,177,802,695</w:t>
            </w:r>
          </w:p>
        </w:tc>
      </w:tr>
      <w:tr w:rsidR="00110F8C" w:rsidRPr="00110F8C" w14:paraId="0DD8F0ED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97E957" w14:textId="008C26EF" w:rsidR="00053BE1" w:rsidRPr="00110F8C" w:rsidRDefault="00053BE1" w:rsidP="00053BE1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考試院考選部主管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F7ACF" w14:textId="7BFB0E04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589,563,000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7269F" w14:textId="17716F82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579,445,199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19049" w14:textId="359E3D54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579,445,199</w:t>
            </w:r>
          </w:p>
        </w:tc>
      </w:tr>
      <w:tr w:rsidR="00110F8C" w:rsidRPr="00110F8C" w14:paraId="005664EB" w14:textId="77777777" w:rsidTr="003E1811">
        <w:trPr>
          <w:cantSplit/>
          <w:trHeight w:val="406"/>
        </w:trPr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9F749C" w14:textId="15CA07A6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考選業務基金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496D92" w14:textId="29AC44D1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589,563,000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D5F45" w14:textId="2A833A16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579,445,199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3C9CC1" w14:textId="5977B0B2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579,445,199</w:t>
            </w:r>
          </w:p>
        </w:tc>
      </w:tr>
    </w:tbl>
    <w:p w14:paraId="0D6A45D2" w14:textId="77777777" w:rsidR="00CC1B1B" w:rsidRPr="00110F8C" w:rsidRDefault="00CC1B1B" w:rsidP="00D053BB">
      <w:pPr>
        <w:pStyle w:val="3T0301110P"/>
        <w:spacing w:line="0" w:lineRule="atLeast"/>
        <w:ind w:left="0" w:firstLineChars="0" w:firstLine="0"/>
        <w:rPr>
          <w:b/>
          <w:color w:val="auto"/>
          <w:spacing w:val="-20"/>
          <w:sz w:val="2"/>
          <w:szCs w:val="20"/>
        </w:rPr>
      </w:pPr>
    </w:p>
    <w:p w14:paraId="4105307A" w14:textId="1C3575E1" w:rsidR="00CC1B1B" w:rsidRPr="00110F8C" w:rsidRDefault="004103B9" w:rsidP="00CC1B1B">
      <w:pPr>
        <w:tabs>
          <w:tab w:val="center" w:pos="4920"/>
        </w:tabs>
        <w:snapToGrid w:val="0"/>
        <w:ind w:firstLineChars="0" w:firstLine="0"/>
        <w:jc w:val="left"/>
        <w:rPr>
          <w:rFonts w:hAnsi="Times New Roman" w:cs="Times New Roman"/>
          <w:bCs/>
          <w:sz w:val="28"/>
          <w:szCs w:val="20"/>
        </w:rPr>
      </w:pPr>
      <w:r w:rsidRPr="00110F8C">
        <w:rPr>
          <w:rFonts w:hint="eastAsia"/>
          <w:b/>
          <w:sz w:val="36"/>
          <w:u w:val="single"/>
        </w:rPr>
        <w:t>收支餘</w:t>
      </w:r>
      <w:proofErr w:type="gramStart"/>
      <w:r w:rsidRPr="00110F8C">
        <w:rPr>
          <w:rFonts w:hint="eastAsia"/>
          <w:b/>
          <w:sz w:val="36"/>
          <w:u w:val="single"/>
        </w:rPr>
        <w:t>絀</w:t>
      </w:r>
      <w:proofErr w:type="gramEnd"/>
      <w:r w:rsidRPr="00110F8C">
        <w:rPr>
          <w:rFonts w:hint="eastAsia"/>
          <w:b/>
          <w:sz w:val="36"/>
          <w:u w:val="single"/>
        </w:rPr>
        <w:t>審定數額綜計表－作業基金</w:t>
      </w:r>
      <w:r w:rsidRPr="00110F8C">
        <w:rPr>
          <w:rFonts w:hAnsi="Times New Roman" w:cs="Times New Roman" w:hint="eastAsia"/>
          <w:b/>
          <w:sz w:val="32"/>
          <w:szCs w:val="20"/>
          <w:u w:val="single"/>
        </w:rPr>
        <w:t xml:space="preserve">　</w:t>
      </w:r>
      <w:r w:rsidR="0057652E" w:rsidRPr="00110F8C">
        <w:rPr>
          <w:rFonts w:hint="eastAsia"/>
          <w:bCs/>
          <w:sz w:val="36"/>
          <w:szCs w:val="36"/>
        </w:rPr>
        <w:t>（</w:t>
      </w:r>
      <w:r w:rsidRPr="00110F8C">
        <w:rPr>
          <w:rFonts w:hint="eastAsia"/>
          <w:bCs/>
          <w:sz w:val="36"/>
          <w:szCs w:val="36"/>
        </w:rPr>
        <w:t>基金別</w:t>
      </w:r>
      <w:r w:rsidR="0057652E" w:rsidRPr="00110F8C">
        <w:rPr>
          <w:rFonts w:hint="eastAsia"/>
          <w:bCs/>
          <w:sz w:val="36"/>
          <w:szCs w:val="36"/>
        </w:rPr>
        <w:t>）</w:t>
      </w:r>
      <w:r w:rsidR="0057652E" w:rsidRPr="00110F8C">
        <w:rPr>
          <w:rFonts w:hAnsi="Times New Roman" w:cs="Times New Roman" w:hint="eastAsia"/>
          <w:sz w:val="36"/>
          <w:szCs w:val="36"/>
        </w:rPr>
        <w:t>（</w:t>
      </w:r>
      <w:r w:rsidR="00CC1B1B" w:rsidRPr="00110F8C">
        <w:rPr>
          <w:rFonts w:hAnsi="Times New Roman" w:cs="Times New Roman" w:hint="eastAsia"/>
          <w:sz w:val="36"/>
          <w:szCs w:val="36"/>
        </w:rPr>
        <w:t>續）</w:t>
      </w:r>
    </w:p>
    <w:p w14:paraId="7F21A073" w14:textId="77777777" w:rsidR="00433900" w:rsidRPr="00110F8C" w:rsidRDefault="00433900" w:rsidP="00150C2A">
      <w:pPr>
        <w:tabs>
          <w:tab w:val="right" w:pos="10163"/>
        </w:tabs>
        <w:ind w:firstLineChars="0" w:firstLine="0"/>
        <w:rPr>
          <w:rFonts w:hAnsi="Times New Roman" w:cs="Times New Roman"/>
          <w:szCs w:val="20"/>
        </w:rPr>
      </w:pPr>
      <w:r w:rsidRPr="00110F8C">
        <w:rPr>
          <w:rFonts w:hAnsi="Times New Roman" w:cs="Times New Roman"/>
          <w:szCs w:val="20"/>
        </w:rPr>
        <w:tab/>
      </w:r>
      <w:r w:rsidRPr="00110F8C">
        <w:rPr>
          <w:rFonts w:hAnsi="Times New Roman" w:cs="Times New Roman" w:hint="eastAsia"/>
          <w:spacing w:val="-20"/>
          <w:szCs w:val="20"/>
        </w:rPr>
        <w:t>單位：新臺幣元</w:t>
      </w:r>
    </w:p>
    <w:tbl>
      <w:tblPr>
        <w:tblW w:w="1019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36"/>
        <w:gridCol w:w="2106"/>
        <w:gridCol w:w="857"/>
        <w:gridCol w:w="2108"/>
        <w:gridCol w:w="2136"/>
        <w:gridCol w:w="854"/>
      </w:tblGrid>
      <w:tr w:rsidR="00110F8C" w:rsidRPr="00110F8C" w14:paraId="60843B4A" w14:textId="77777777" w:rsidTr="00CC6C8D">
        <w:trPr>
          <w:cantSplit/>
          <w:trHeight w:hRule="exact" w:val="255"/>
        </w:trPr>
        <w:tc>
          <w:tcPr>
            <w:tcW w:w="5099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8154FEB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決算審定數與預算數比較</w:t>
            </w:r>
          </w:p>
        </w:tc>
        <w:tc>
          <w:tcPr>
            <w:tcW w:w="5098" w:type="dxa"/>
            <w:gridSpan w:val="3"/>
            <w:tcBorders>
              <w:top w:val="single" w:sz="8" w:space="0" w:color="auto"/>
            </w:tcBorders>
            <w:vAlign w:val="center"/>
          </w:tcPr>
          <w:p w14:paraId="74A7B2D3" w14:textId="77777777" w:rsidR="00433900" w:rsidRPr="00110F8C" w:rsidRDefault="00433900" w:rsidP="00150C2A">
            <w:pPr>
              <w:adjustRightInd w:val="0"/>
              <w:snapToGrid w:val="0"/>
              <w:spacing w:line="220" w:lineRule="exact"/>
              <w:ind w:leftChars="10" w:left="24" w:rightChars="-8" w:right="-19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決算審定數與決算數比較</w:t>
            </w:r>
          </w:p>
        </w:tc>
      </w:tr>
      <w:tr w:rsidR="00110F8C" w:rsidRPr="00110F8C" w14:paraId="7F2649CC" w14:textId="77777777" w:rsidTr="005D5CF3">
        <w:trPr>
          <w:cantSplit/>
          <w:trHeight w:hRule="exact" w:val="255"/>
        </w:trPr>
        <w:tc>
          <w:tcPr>
            <w:tcW w:w="213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BE382CA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21D515A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減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9C6DEF5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％</w:t>
            </w:r>
          </w:p>
        </w:tc>
        <w:tc>
          <w:tcPr>
            <w:tcW w:w="2108" w:type="dxa"/>
            <w:tcBorders>
              <w:bottom w:val="single" w:sz="8" w:space="0" w:color="auto"/>
            </w:tcBorders>
            <w:vAlign w:val="center"/>
          </w:tcPr>
          <w:p w14:paraId="0D644130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36" w:type="dxa"/>
            <w:tcBorders>
              <w:bottom w:val="single" w:sz="8" w:space="0" w:color="auto"/>
            </w:tcBorders>
            <w:vAlign w:val="center"/>
          </w:tcPr>
          <w:p w14:paraId="5A257C4B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減</w:t>
            </w:r>
          </w:p>
        </w:tc>
        <w:tc>
          <w:tcPr>
            <w:tcW w:w="854" w:type="dxa"/>
            <w:tcBorders>
              <w:bottom w:val="single" w:sz="8" w:space="0" w:color="auto"/>
            </w:tcBorders>
            <w:vAlign w:val="center"/>
          </w:tcPr>
          <w:p w14:paraId="6B1E2960" w14:textId="77777777" w:rsidR="00433900" w:rsidRPr="00110F8C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％</w:t>
            </w:r>
          </w:p>
        </w:tc>
      </w:tr>
      <w:tr w:rsidR="00110F8C" w:rsidRPr="00110F8C" w14:paraId="4200B022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EA161C" w14:textId="2310420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F2BE2" w14:textId="631E0F7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1,176,623,838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32C62" w14:textId="45AB7F2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- 2.88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A76AE" w14:textId="369F4F5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7D6AA" w14:textId="52062E9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D30F59" w14:textId="055B5E4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1EFFFDC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71EA49" w14:textId="5AF4183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35B581" w14:textId="21CE2A3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73,278,598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0FE89" w14:textId="0800DC7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- 5.81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1C474" w14:textId="1D1AD68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A8B8D" w14:textId="46F8566B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589244" w14:textId="797AAE7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4B332A66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378DDC" w14:textId="5BAC9DD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A2331" w14:textId="2878008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73,278,598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4C26D" w14:textId="3558D05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- 5.81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3AF34" w14:textId="1CF0E2D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55567" w14:textId="4FA3213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1A1F64" w14:textId="2FB8FD01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D8F9F67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EE7AA0" w14:textId="2959D2A3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1,284,440,721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3115C" w14:textId="70EB0ED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DC9F7" w14:textId="5EC98A92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6.73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9F6E0" w14:textId="4B119AB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0C9AB" w14:textId="45275B8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A553E0" w14:textId="42684658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70BDDEC0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E302E3" w14:textId="2B084BE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1,132,434,979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2C1D1" w14:textId="01F7B3F9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23270" w14:textId="62D1A914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14.81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5BF6A" w14:textId="461A0D8D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D1F5A" w14:textId="7BD32EAE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C86B01" w14:textId="353123EF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639F1B89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76057" w14:textId="5A4DE18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152,005,742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7B55B" w14:textId="17F12C96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55666" w14:textId="600E4347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1.33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06816" w14:textId="61BF3BAC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5F672" w14:textId="2AA08645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CC672D" w14:textId="54C5379A" w:rsidR="005D5CF3" w:rsidRPr="00110F8C" w:rsidRDefault="005D5CF3" w:rsidP="005D5CF3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ADDC85B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F05014" w14:textId="0FB15C31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5,752,506,731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CEC07" w14:textId="50432694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79D71" w14:textId="1DBC7551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12.51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FA3CF" w14:textId="6B37D4BB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C190A" w14:textId="21425D88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394A22" w14:textId="60B4F8D4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770F5ACB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5C01E9" w14:textId="2DA38319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5,752,506,731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1F99E" w14:textId="30A3E520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22886" w14:textId="166FD6D3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12.51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9558C" w14:textId="69BF75A8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3D6E4" w14:textId="48F80349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17CC8F" w14:textId="1E9AC1DA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E722A03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1B1D93" w14:textId="008B2505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5,679,888,525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A65BE" w14:textId="2E7BBB7E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E25F4" w14:textId="06E76EA1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6.79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2EC1E" w14:textId="461DF971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730,779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8F2A6" w14:textId="54C0B480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E1832C" w14:textId="55B33988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0.00</w:t>
            </w:r>
          </w:p>
        </w:tc>
      </w:tr>
      <w:tr w:rsidR="00110F8C" w:rsidRPr="00110F8C" w14:paraId="47D7BB1B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C2BF2E" w14:textId="08555FF0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D3EEC" w14:textId="2B374208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15,473,370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3BD47" w14:textId="79CA45DA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- 0.74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10297" w14:textId="3312AF81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730,779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D44BC" w14:textId="322C0C55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6286BB" w14:textId="1A7D2D4C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0.04</w:t>
            </w:r>
          </w:p>
        </w:tc>
      </w:tr>
      <w:tr w:rsidR="00110F8C" w:rsidRPr="00110F8C" w14:paraId="406A9320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31C85C" w14:textId="52EC28EF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5,695,361,895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04B30" w14:textId="04C6959F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13B25" w14:textId="67CD1ACD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6.98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6B196" w14:textId="441EFF5F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7BBB4" w14:textId="19EDF670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F8DE08" w14:textId="6B153E60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11B5B01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9B11A2" w14:textId="04C76874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059FA" w14:textId="7CE7A3CD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2,232,300,785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8BBC3" w14:textId="265E3653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- 11.30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81010" w14:textId="2A348249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D290C" w14:textId="5E48821A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0CBF80" w14:textId="7DEA2396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26769362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7F1679" w14:textId="118E22EF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DE305" w14:textId="450BA142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2,232,300,785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B0019" w14:textId="3B8FABB7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- 11.30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F8B48" w14:textId="59791702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F3EF1" w14:textId="3381337E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3E9212" w14:textId="0A90FDB4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191F6D71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00DE16" w14:textId="76716F4D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4B068" w14:textId="22A00596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1,179,430,680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06B63" w14:textId="3EB4397D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- 8.72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47421" w14:textId="76EFC329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7F48D" w14:textId="28197B18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BD8189" w14:textId="6DDBCA87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1917A14B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B64783" w14:textId="2156435C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26706" w14:textId="3D19FCB3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38,143,388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72361" w14:textId="073C5DB7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- 5.73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4FDAE" w14:textId="0E1C7FCF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4D3F3" w14:textId="59AE88A9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740604" w14:textId="613AD7A3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C2C4D4C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938BEB" w14:textId="33282CB4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B8FC3" w14:textId="08F15B98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1,141,287,292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6FA11" w14:textId="534CA090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- 8.87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429ED" w14:textId="6DB92E40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95B71" w14:textId="78861603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25B8B8" w14:textId="73BB0838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1B6B9E2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EDE3E4" w14:textId="08F94E9D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327,691,450,486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C5C33" w14:textId="247060CE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9D71B" w14:textId="2A265A03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44.07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E2B10" w14:textId="7637E980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6A8DA" w14:textId="2D3B4AB1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889B32" w14:textId="4F08D9AC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7863681B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060271" w14:textId="33560850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327,691,450,486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8A61C" w14:textId="6D3C97C9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939B8" w14:textId="08561AAB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z w:val="20"/>
              </w:rPr>
              <w:t>44.07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80E80" w14:textId="2C4AE374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1295B" w14:textId="5B9BA3A9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4C4E44" w14:textId="174E1F64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9901A5A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9DD91C" w14:textId="2A8A5937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186,643,694,120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EC00A" w14:textId="04160BA8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A3AAA" w14:textId="45ECA2C8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17.80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96F7D" w14:textId="4B5C6B89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6DF2F" w14:textId="266D3005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27,254,529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8CE093" w14:textId="0688024D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- 0.00</w:t>
            </w:r>
          </w:p>
        </w:tc>
      </w:tr>
      <w:tr w:rsidR="00110F8C" w:rsidRPr="00110F8C" w14:paraId="29515ECA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9E5060" w14:textId="142109BF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3,710,229,741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E3EB5" w14:textId="044DC6D3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85257" w14:textId="1200E168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8.20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B8A00" w14:textId="5300359C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A1D42" w14:textId="33BA7313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313F2D" w14:textId="554F42CC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0A6E167E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AE4320" w14:textId="2C0F8772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1F101" w14:textId="2D5AEC26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35,323,568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766B1" w14:textId="023A5595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- 4.90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B5809" w14:textId="66330B72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D32E7" w14:textId="0B800450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169564" w14:textId="215D8E94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9209F3C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61884F" w14:textId="5BBCE852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17,336,172,908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722CF" w14:textId="48B90721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F0617" w14:textId="01A9CF85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1.99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95E3F" w14:textId="6951D597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17213" w14:textId="47A9E825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27,254,529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022A60" w14:textId="7B6D328E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- 0.00</w:t>
            </w:r>
          </w:p>
        </w:tc>
      </w:tr>
      <w:tr w:rsidR="00110F8C" w:rsidRPr="00110F8C" w14:paraId="26DCF433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898C19" w14:textId="5F0EE3E3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165,632,615,039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089FA" w14:textId="713456A5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A0F12" w14:textId="41CA4BAC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125.69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0D172" w14:textId="2AEFBAFF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FED30" w14:textId="08943FA3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9B1E0F" w14:textId="285285BC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6CEBB99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911EB3" w14:textId="5F3D725E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36829" w14:textId="2A6767CD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266,228,759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FAA09" w14:textId="694480BA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- 24.63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BAFD7F" w14:textId="43A25DE3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BF65D" w14:textId="4AAD5EBA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46FFC2" w14:textId="45308458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17F5A3EB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FFBBD1" w14:textId="72B931E7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51599" w14:textId="64E57E5B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266,228,759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A4BCC" w14:textId="0E5D35D6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- 24.63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ABA50" w14:textId="43873143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A4371" w14:textId="3DED8818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39F841" w14:textId="57C9BC48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48CE57C3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9E1ABB" w14:textId="17AFE9DA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43FCA" w14:textId="08874ED4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5,596,644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009A4" w14:textId="5DAD00A6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- 1.36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EA994" w14:textId="5B2601D9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C53CE" w14:textId="17686D4B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27D2CA" w14:textId="4FD6EE83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719302FF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09BF83" w14:textId="39354887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4DF1B" w14:textId="57DDBF22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5,596,644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FD277" w14:textId="5320D6BE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- 1.36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A2042" w14:textId="48453E68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45592" w14:textId="4A5BFA59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E33BAD4" w14:textId="298E007B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36E9E53F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E6E261" w14:textId="0F58DD9E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2,331,108,695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772E3" w14:textId="66A55E4A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F4B87" w14:textId="5363AA19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60.60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14473" w14:textId="4CF6C579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BB16A" w14:textId="25A40E02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520DD9" w14:textId="7F92E547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263C9945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0C6A31" w14:textId="6BD55E3A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2,331,108,695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2BE81" w14:textId="7D22CA7C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33980" w14:textId="4CEC0F4E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60.60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1A6CA" w14:textId="74CA9A2E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84B35" w14:textId="11C483A8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B9F019" w14:textId="5EC80981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0C9CB932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D0A9A7" w14:textId="11A7C0CB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977B5" w14:textId="56287B5E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10,117,801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24754" w14:textId="44D8B5DF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- 1.72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71C90" w14:textId="6E03E313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F78E1" w14:textId="646847AD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5D5542" w14:textId="09EB0510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5732C73F" w14:textId="77777777" w:rsidTr="003E1811">
        <w:trPr>
          <w:cantSplit/>
          <w:trHeight w:val="406"/>
        </w:trPr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3795C26" w14:textId="3592FE45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D1055C" w14:textId="7A6C624E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10,117,801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C74F19" w14:textId="5E2B07C6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- 1.72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324028" w14:textId="375F3AF4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D422B7" w14:textId="5E263AB6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2447469" w14:textId="57B2FB7F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5212AA55" w14:textId="77777777" w:rsidR="00CC1B1B" w:rsidRPr="00110F8C" w:rsidRDefault="00CC1B1B" w:rsidP="00EE6BC6">
      <w:pPr>
        <w:tabs>
          <w:tab w:val="center" w:pos="4920"/>
        </w:tabs>
        <w:snapToGrid w:val="0"/>
        <w:spacing w:line="20" w:lineRule="exact"/>
        <w:ind w:firstLineChars="0" w:firstLine="0"/>
        <w:jc w:val="left"/>
        <w:rPr>
          <w:rFonts w:ascii="Times New Roman"/>
          <w:sz w:val="2"/>
        </w:rPr>
      </w:pPr>
    </w:p>
    <w:p w14:paraId="311D4EAE" w14:textId="502A44DC" w:rsidR="00CC1B1B" w:rsidRPr="00110F8C" w:rsidRDefault="00CC1B1B" w:rsidP="00876045">
      <w:pPr>
        <w:tabs>
          <w:tab w:val="center" w:pos="4920"/>
        </w:tabs>
        <w:snapToGrid w:val="0"/>
        <w:ind w:rightChars="-6" w:right="-14" w:firstLineChars="0" w:firstLine="0"/>
        <w:jc w:val="right"/>
        <w:rPr>
          <w:rFonts w:hAnsi="Times New Roman" w:cs="Times New Roman"/>
          <w:b/>
          <w:sz w:val="32"/>
          <w:szCs w:val="20"/>
          <w:u w:val="single"/>
        </w:rPr>
      </w:pPr>
      <w:r w:rsidRPr="00110F8C">
        <w:rPr>
          <w:rFonts w:hAnsi="Times New Roman" w:cs="Times New Roman" w:hint="eastAsia"/>
          <w:b/>
          <w:spacing w:val="-20"/>
          <w:sz w:val="32"/>
          <w:szCs w:val="32"/>
          <w:u w:val="single"/>
        </w:rPr>
        <w:t xml:space="preserve">　</w:t>
      </w:r>
      <w:r w:rsidRPr="00110F8C">
        <w:rPr>
          <w:rFonts w:hAnsi="Times New Roman" w:cs="Times New Roman" w:hint="eastAsia"/>
          <w:b/>
          <w:sz w:val="36"/>
          <w:szCs w:val="36"/>
          <w:u w:val="single"/>
        </w:rPr>
        <w:t>壹、</w:t>
      </w:r>
      <w:r w:rsidRPr="00110F8C">
        <w:rPr>
          <w:rFonts w:hint="eastAsia"/>
          <w:b/>
          <w:sz w:val="36"/>
          <w:szCs w:val="36"/>
          <w:u w:val="single"/>
        </w:rPr>
        <w:t>中華民國</w:t>
      </w:r>
      <w:proofErr w:type="gramStart"/>
      <w:r w:rsidR="004B4287" w:rsidRPr="00110F8C">
        <w:rPr>
          <w:rFonts w:hint="eastAsia"/>
          <w:b/>
          <w:sz w:val="36"/>
          <w:szCs w:val="36"/>
          <w:u w:val="single"/>
        </w:rPr>
        <w:t>11</w:t>
      </w:r>
      <w:r w:rsidR="005D5CF3" w:rsidRPr="00110F8C">
        <w:rPr>
          <w:rFonts w:hint="eastAsia"/>
          <w:b/>
          <w:sz w:val="36"/>
          <w:szCs w:val="36"/>
          <w:u w:val="single"/>
        </w:rPr>
        <w:t>4</w:t>
      </w:r>
      <w:proofErr w:type="gramEnd"/>
      <w:r w:rsidRPr="00110F8C">
        <w:rPr>
          <w:rFonts w:hint="eastAsia"/>
          <w:b/>
          <w:sz w:val="36"/>
          <w:szCs w:val="36"/>
          <w:u w:val="single"/>
        </w:rPr>
        <w:t>年度中央政府非營業特種基金</w:t>
      </w:r>
    </w:p>
    <w:p w14:paraId="4C602DD8" w14:textId="77777777" w:rsidR="00CC1B1B" w:rsidRPr="00110F8C" w:rsidRDefault="005326AF" w:rsidP="00CC1B1B">
      <w:pPr>
        <w:tabs>
          <w:tab w:val="right" w:pos="9912"/>
        </w:tabs>
        <w:ind w:firstLineChars="0" w:firstLine="0"/>
        <w:rPr>
          <w:rFonts w:hAnsi="Times New Roman" w:cs="Times New Roman"/>
          <w:b/>
        </w:rPr>
      </w:pPr>
      <w:r w:rsidRPr="00110F8C">
        <w:rPr>
          <w:rFonts w:hint="eastAsia"/>
          <w:b/>
        </w:rPr>
        <w:t>餘</w:t>
      </w:r>
      <w:proofErr w:type="gramStart"/>
      <w:r w:rsidRPr="00110F8C">
        <w:rPr>
          <w:rFonts w:hint="eastAsia"/>
          <w:b/>
        </w:rPr>
        <w:t>絀</w:t>
      </w:r>
      <w:proofErr w:type="gramEnd"/>
      <w:r w:rsidR="00CC1B1B" w:rsidRPr="00110F8C">
        <w:rPr>
          <w:rFonts w:hAnsi="Times New Roman" w:cs="Times New Roman" w:hint="eastAsia"/>
          <w:b/>
        </w:rPr>
        <w:t>部分</w:t>
      </w:r>
      <w:r w:rsidR="00CC1B1B" w:rsidRPr="00110F8C">
        <w:rPr>
          <w:rFonts w:hAnsi="Times New Roman" w:cs="Times New Roman"/>
          <w:b/>
        </w:rPr>
        <w:tab/>
      </w:r>
    </w:p>
    <w:tbl>
      <w:tblPr>
        <w:tblW w:w="10206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9"/>
        <w:gridCol w:w="2279"/>
        <w:gridCol w:w="2279"/>
        <w:gridCol w:w="2279"/>
      </w:tblGrid>
      <w:tr w:rsidR="00110F8C" w:rsidRPr="00110F8C" w14:paraId="42CB0979" w14:textId="77777777" w:rsidTr="00EA335C">
        <w:trPr>
          <w:cantSplit/>
          <w:trHeight w:hRule="exact" w:val="300"/>
        </w:trPr>
        <w:tc>
          <w:tcPr>
            <w:tcW w:w="3369" w:type="dxa"/>
            <w:vMerge w:val="restart"/>
            <w:tcBorders>
              <w:top w:val="single" w:sz="8" w:space="0" w:color="auto"/>
            </w:tcBorders>
            <w:vAlign w:val="center"/>
          </w:tcPr>
          <w:p w14:paraId="20CB9FFF" w14:textId="77777777" w:rsidR="00CC1B1B" w:rsidRPr="00110F8C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基金名稱</w:t>
            </w:r>
          </w:p>
        </w:tc>
        <w:tc>
          <w:tcPr>
            <w:tcW w:w="6837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BC06" w14:textId="77777777" w:rsidR="00CC1B1B" w:rsidRPr="00110F8C" w:rsidRDefault="0028013C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賸餘或短</w:t>
            </w:r>
            <w:proofErr w:type="gramStart"/>
            <w:r w:rsidRPr="00110F8C">
              <w:rPr>
                <w:rFonts w:hAnsi="Times New Roman" w:cs="Times New Roman" w:hint="eastAsia"/>
                <w:sz w:val="22"/>
                <w:szCs w:val="20"/>
              </w:rPr>
              <w:t>絀</w:t>
            </w:r>
            <w:proofErr w:type="gramEnd"/>
          </w:p>
        </w:tc>
      </w:tr>
      <w:tr w:rsidR="00110F8C" w:rsidRPr="00110F8C" w14:paraId="266D571D" w14:textId="77777777" w:rsidTr="00EA335C">
        <w:trPr>
          <w:cantSplit/>
          <w:trHeight w:hRule="exact" w:val="300"/>
        </w:trPr>
        <w:tc>
          <w:tcPr>
            <w:tcW w:w="3369" w:type="dxa"/>
            <w:vMerge/>
            <w:tcBorders>
              <w:bottom w:val="single" w:sz="8" w:space="0" w:color="auto"/>
            </w:tcBorders>
            <w:vAlign w:val="center"/>
          </w:tcPr>
          <w:p w14:paraId="023731E4" w14:textId="77777777" w:rsidR="00CC1B1B" w:rsidRPr="00110F8C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</w:p>
        </w:tc>
        <w:tc>
          <w:tcPr>
            <w:tcW w:w="227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819D85" w14:textId="77777777" w:rsidR="00CC1B1B" w:rsidRPr="00110F8C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預算數</w:t>
            </w:r>
          </w:p>
        </w:tc>
        <w:tc>
          <w:tcPr>
            <w:tcW w:w="227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84B8CE" w14:textId="77777777" w:rsidR="00CC1B1B" w:rsidRPr="00110F8C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決算數</w:t>
            </w:r>
          </w:p>
        </w:tc>
        <w:tc>
          <w:tcPr>
            <w:tcW w:w="227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B29E3C" w14:textId="77777777" w:rsidR="00CC1B1B" w:rsidRPr="00110F8C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決算審定數</w:t>
            </w:r>
          </w:p>
        </w:tc>
      </w:tr>
      <w:tr w:rsidR="00110F8C" w:rsidRPr="00110F8C" w14:paraId="1FFD6C78" w14:textId="77777777" w:rsidTr="006417F4">
        <w:trPr>
          <w:cantSplit/>
          <w:trHeight w:val="403"/>
        </w:trPr>
        <w:tc>
          <w:tcPr>
            <w:tcW w:w="33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BB3BBFE" w14:textId="0CAD6E80" w:rsidR="00053BE1" w:rsidRPr="00110F8C" w:rsidRDefault="00053BE1" w:rsidP="00053BE1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合計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FCB8D" w14:textId="25DC061F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62,605,743,000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0B69E" w14:textId="2A1636EB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121,727,750,426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A8F70" w14:textId="54DBF047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121,727,043,875</w:t>
            </w:r>
          </w:p>
        </w:tc>
      </w:tr>
      <w:tr w:rsidR="00110F8C" w:rsidRPr="00110F8C" w14:paraId="22C94E42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36F496" w14:textId="56DAAC36" w:rsidR="00053BE1" w:rsidRPr="00110F8C" w:rsidRDefault="00053BE1" w:rsidP="00053BE1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行政院主管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1F2C9" w14:textId="0117E626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24,607,998,000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BF020" w14:textId="43A9C19C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38,492,156,965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7ACB4" w14:textId="49D4E7EF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38,492,156,965</w:t>
            </w:r>
          </w:p>
        </w:tc>
      </w:tr>
      <w:tr w:rsidR="00110F8C" w:rsidRPr="00110F8C" w14:paraId="0FD51CB7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CBFDCA" w14:textId="6D281E16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行政院國家發展基金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3F09E" w14:textId="353D2700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24,607,998,000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2CD1E" w14:textId="5FDA206F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38,492,156,965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3CB25" w14:textId="058C5576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38,492,156,965</w:t>
            </w:r>
          </w:p>
        </w:tc>
      </w:tr>
      <w:tr w:rsidR="00110F8C" w:rsidRPr="00110F8C" w14:paraId="6CEB061C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BB5CE3" w14:textId="1A4F2A20" w:rsidR="00053BE1" w:rsidRPr="00110F8C" w:rsidRDefault="00053BE1" w:rsidP="00053BE1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內政部主管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76A73" w14:textId="59F8491F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3,154,847,000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B8C87" w14:textId="72B1A464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23,232,533,911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AED36" w14:textId="27D1EABB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23,232,533,911</w:t>
            </w:r>
          </w:p>
        </w:tc>
      </w:tr>
      <w:tr w:rsidR="00110F8C" w:rsidRPr="00110F8C" w14:paraId="38032691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5643AE" w14:textId="478E0C63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營建建設基金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F2613" w14:textId="582CDA19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3,119,713,000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4AC1F" w14:textId="692680E8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23,193,060,211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C1FF8" w14:textId="0C9A0E40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23,193,060,211</w:t>
            </w:r>
          </w:p>
        </w:tc>
      </w:tr>
      <w:tr w:rsidR="00110F8C" w:rsidRPr="00110F8C" w14:paraId="47A3A693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EB485D" w14:textId="5763BAFE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實施平均地權基金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400C3" w14:textId="55BC2367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35,134,000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DFEC0" w14:textId="7D98F4ED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39,473,700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2D149" w14:textId="43751057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39,473,700</w:t>
            </w:r>
          </w:p>
        </w:tc>
      </w:tr>
      <w:tr w:rsidR="00110F8C" w:rsidRPr="00110F8C" w14:paraId="7BE82405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3A330F" w14:textId="171C762E" w:rsidR="00053BE1" w:rsidRPr="00110F8C" w:rsidRDefault="00053BE1" w:rsidP="00053BE1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國防部主管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5C89A" w14:textId="1DA37D17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1,530,897,000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D830E" w14:textId="13C9350D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2,670,103,649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97205" w14:textId="3C881CCD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2,670,103,649</w:t>
            </w:r>
          </w:p>
        </w:tc>
      </w:tr>
      <w:tr w:rsidR="00110F8C" w:rsidRPr="00110F8C" w14:paraId="4D305687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BADDD6" w14:textId="6123030A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國軍生產及服務作業基金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D24B3" w14:textId="5B113E7D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1,435,414,000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5A537" w14:textId="25EE560A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2,424,505,089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0260B" w14:textId="7744D8F9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2,424,505,089</w:t>
            </w:r>
          </w:p>
        </w:tc>
      </w:tr>
      <w:tr w:rsidR="00110F8C" w:rsidRPr="00110F8C" w14:paraId="58077D45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744D69" w14:textId="5CD3E1E4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國軍老舊眷村改建基金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AA337" w14:textId="126BA8D2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173,228,000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4484D" w14:textId="530F8D66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270,221,295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68B36" w14:textId="0868BEDB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270,221,295</w:t>
            </w:r>
          </w:p>
        </w:tc>
      </w:tr>
      <w:tr w:rsidR="00110F8C" w:rsidRPr="00110F8C" w14:paraId="53A9AE52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5D9410" w14:textId="7DE74755" w:rsidR="00053BE1" w:rsidRPr="00110F8C" w:rsidRDefault="00053BE1" w:rsidP="00150C2A">
            <w:pPr>
              <w:ind w:leftChars="100" w:left="240" w:rightChars="14" w:right="34" w:firstLineChars="5" w:firstLine="8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pacing w:val="-16"/>
                <w:sz w:val="20"/>
              </w:rPr>
              <w:t>國防醫學院</w:t>
            </w:r>
            <w:r w:rsidRPr="00110F8C">
              <w:rPr>
                <w:spacing w:val="-16"/>
                <w:sz w:val="20"/>
              </w:rPr>
              <w:t>(國防醫學大學)軍事教育基金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5F50A" w14:textId="6DFAFCE1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- 77,745,000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6688F" w14:textId="0F7B9F69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- 24,622,735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60D51" w14:textId="38D081AB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- 24,622,735</w:t>
            </w:r>
          </w:p>
        </w:tc>
      </w:tr>
      <w:tr w:rsidR="00110F8C" w:rsidRPr="00110F8C" w14:paraId="785E4F7C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3F21D4" w14:textId="666625CC" w:rsidR="00053BE1" w:rsidRPr="00110F8C" w:rsidRDefault="00053BE1" w:rsidP="00053BE1">
            <w:pPr>
              <w:ind w:leftChars="-7" w:left="-17" w:firstLineChars="12" w:firstLine="24"/>
              <w:jc w:val="distribute"/>
              <w:rPr>
                <w:sz w:val="22"/>
              </w:rPr>
            </w:pPr>
            <w:r w:rsidRPr="00110F8C">
              <w:rPr>
                <w:rFonts w:hint="eastAsia"/>
                <w:b/>
                <w:sz w:val="20"/>
              </w:rPr>
              <w:t>教育部主管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19C15" w14:textId="78DA441D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- 6,934,804,000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D91D9" w14:textId="44A9BC8C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1,132,159,347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0D87F" w14:textId="7708FB12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1,132,159,347</w:t>
            </w:r>
          </w:p>
        </w:tc>
      </w:tr>
      <w:tr w:rsidR="00110F8C" w:rsidRPr="00110F8C" w14:paraId="2760E308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1C2F99" w14:textId="01EBA8C9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國立臺灣大學校務基金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ADB9F" w14:textId="1E2F8405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- 76,158,000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830D5" w14:textId="34C377E8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217,053,381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665EC" w14:textId="10A13D65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217,053,381</w:t>
            </w:r>
          </w:p>
        </w:tc>
      </w:tr>
      <w:tr w:rsidR="00110F8C" w:rsidRPr="00110F8C" w14:paraId="7639E217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F26AA5" w14:textId="7B40D368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國立政治大學校務基金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21362" w14:textId="346765D5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- 33,192,000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E6F77" w14:textId="757B7255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126,767,092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71267" w14:textId="32383D47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126,767,092</w:t>
            </w:r>
          </w:p>
        </w:tc>
      </w:tr>
      <w:tr w:rsidR="00110F8C" w:rsidRPr="00110F8C" w14:paraId="29E9E828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A3831E" w14:textId="25D6CBB0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國立清華大學校務基金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9EBFF" w14:textId="62A0A6B9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- 273,196,000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F3DCD" w14:textId="678A0A46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45,030,073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2A2BC" w14:textId="17111D48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45,030,073</w:t>
            </w:r>
          </w:p>
        </w:tc>
      </w:tr>
      <w:tr w:rsidR="00110F8C" w:rsidRPr="00110F8C" w14:paraId="69022065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7C028D" w14:textId="41CE9FF3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國立中興大學校務基金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AA1A7" w14:textId="5139A4D7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- 505,847,000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879FB" w14:textId="5ED2FF66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- 179,308,318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C64C2" w14:textId="1EE776C4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- 179,308,318</w:t>
            </w:r>
          </w:p>
        </w:tc>
      </w:tr>
      <w:tr w:rsidR="00110F8C" w:rsidRPr="00110F8C" w14:paraId="098FBCDB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A1AC32" w14:textId="622EC9DC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國立成功大學校務基金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7A40E" w14:textId="6CA97EB1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- 184,315,000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D4ECD" w14:textId="4B5A23F5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- 25,932,355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504A4" w14:textId="2B250FE4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- 25,932,355</w:t>
            </w:r>
          </w:p>
        </w:tc>
      </w:tr>
      <w:tr w:rsidR="00110F8C" w:rsidRPr="00110F8C" w14:paraId="3FE4AECC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4CD6A7" w14:textId="23A49442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國立中央大學校務基金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3AE3F" w14:textId="60F0A475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- 218,833,000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057BD" w14:textId="1D6BD4D6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- 210,037,258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2D7FC" w14:textId="033F7E70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- 210,037,258</w:t>
            </w:r>
          </w:p>
        </w:tc>
      </w:tr>
      <w:tr w:rsidR="00110F8C" w:rsidRPr="00110F8C" w14:paraId="3EABE8A2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129031" w14:textId="023FD9C4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國立中山大學校務基金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2779A" w14:textId="457E2682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- 146,737,000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31395" w14:textId="4E359878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- 125,784,192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2FD4B" w14:textId="6A356D41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- 125,784,192</w:t>
            </w:r>
          </w:p>
        </w:tc>
      </w:tr>
      <w:tr w:rsidR="00110F8C" w:rsidRPr="00110F8C" w14:paraId="529463A8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086624" w14:textId="669E2922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國立中正大學校務基金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3645F" w14:textId="7653965C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- 298,966,000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E5C91" w14:textId="74066307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- 295,259,918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1E82B" w14:textId="2DF37881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- 295,259,918</w:t>
            </w:r>
          </w:p>
        </w:tc>
      </w:tr>
      <w:tr w:rsidR="00110F8C" w:rsidRPr="00110F8C" w14:paraId="751F8014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C0058D" w14:textId="5A211ADB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國立臺灣海洋大學校務基金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1B176" w14:textId="14AAC464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- 164,849,000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1E164" w14:textId="18D9A910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- 134,262,981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0BE40" w14:textId="7A929BEE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- 134,262,981</w:t>
            </w:r>
          </w:p>
        </w:tc>
      </w:tr>
      <w:tr w:rsidR="00110F8C" w:rsidRPr="00110F8C" w14:paraId="261C168E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816F82" w14:textId="1133B144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國立東華大學校務基金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FABF7" w14:textId="50DD600F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- 156,881,000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4DF1F" w14:textId="3D2AE456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- 119,293,776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09188" w14:textId="12B50197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- 119,293,776</w:t>
            </w:r>
          </w:p>
        </w:tc>
      </w:tr>
      <w:tr w:rsidR="00110F8C" w:rsidRPr="00110F8C" w14:paraId="4B1096E1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99FAB6" w14:textId="22F14D89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國立暨南國際大學校務基金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3E9A4" w14:textId="44B80D45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- 94,166,000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70408" w14:textId="6B252E7B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- 11,951,738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27D61" w14:textId="0088BEAB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- 11,951,738</w:t>
            </w:r>
          </w:p>
        </w:tc>
      </w:tr>
      <w:tr w:rsidR="00110F8C" w:rsidRPr="00110F8C" w14:paraId="2FC7C3C4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7908C2" w14:textId="3D7978CB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北大學校務基金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1DE34" w14:textId="49333DB2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- 73,247,000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66806" w14:textId="2762E0E6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1,563,503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1A731" w14:textId="0BEA11A9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1,563,503</w:t>
            </w:r>
          </w:p>
        </w:tc>
      </w:tr>
      <w:tr w:rsidR="00110F8C" w:rsidRPr="00110F8C" w14:paraId="1644E3E6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ADFC30" w14:textId="792ABD27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國立嘉義大學校務基金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089F1" w14:textId="78392105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- 118,291,000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8A77C" w14:textId="2BE96D60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- 36,115,908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E1E15" w14:textId="1D2E3346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- 36,115,908</w:t>
            </w:r>
          </w:p>
        </w:tc>
      </w:tr>
      <w:tr w:rsidR="00110F8C" w:rsidRPr="00110F8C" w14:paraId="12D50811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E7A0FB" w14:textId="021110CC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國立高雄大學校務基金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7A064" w14:textId="77441E75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- 116,823,000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0E2B0" w14:textId="4BEBE020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- 71,667,183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542EB" w14:textId="7280F667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- 71,667,183</w:t>
            </w:r>
          </w:p>
        </w:tc>
      </w:tr>
      <w:tr w:rsidR="00110F8C" w:rsidRPr="00110F8C" w14:paraId="34C003ED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A32DB9" w14:textId="5214CAE1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東大學校務基金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DD8DD" w14:textId="54C67371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- 192,508,000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57B23" w14:textId="3F9618F1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- 135,164,892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1DA49" w14:textId="64264C40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- 135,164,892</w:t>
            </w:r>
          </w:p>
        </w:tc>
      </w:tr>
      <w:tr w:rsidR="00110F8C" w:rsidRPr="00110F8C" w14:paraId="234C8BBB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637A08" w14:textId="43B3ACB9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國立宜蘭大學校務基金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D6411" w14:textId="651966C8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- 74,317,000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4ADE0" w14:textId="130A57EE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- 24,652,335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F5213" w14:textId="2703EB35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- 24,652,335</w:t>
            </w:r>
          </w:p>
        </w:tc>
      </w:tr>
      <w:tr w:rsidR="00110F8C" w:rsidRPr="00110F8C" w14:paraId="4DCF3E31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993CD4" w14:textId="187B2079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國立聯合大學校務基金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F7E2F" w14:textId="60EB8811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- 93,461,000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8C3DE" w14:textId="2CFCC2AE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- 40,663,403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ED99E" w14:textId="66E79F3E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- 40,663,403</w:t>
            </w:r>
          </w:p>
        </w:tc>
      </w:tr>
      <w:tr w:rsidR="00110F8C" w:rsidRPr="00110F8C" w14:paraId="745857FE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91B5B2" w14:textId="0882DD71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南大學校務基金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4239D" w14:textId="2CF57BD5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- 78,017,000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70F7C" w14:textId="6AD334A8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34,088,778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9CC89" w14:textId="36C6B700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34,088,778</w:t>
            </w:r>
          </w:p>
        </w:tc>
      </w:tr>
      <w:tr w:rsidR="00110F8C" w:rsidRPr="00110F8C" w14:paraId="014E054A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349C43" w14:textId="25E4D2F0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國立金門大學校務基金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5BB340" w14:textId="15994004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- 12,186,000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849F0" w14:textId="42A6BD94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- 8,570,531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92BB1" w14:textId="196112BF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- 8,570,531</w:t>
            </w:r>
          </w:p>
        </w:tc>
      </w:tr>
      <w:tr w:rsidR="00110F8C" w:rsidRPr="00110F8C" w14:paraId="386015F1" w14:textId="77777777" w:rsidTr="006417F4">
        <w:trPr>
          <w:cantSplit/>
          <w:trHeight w:val="403"/>
        </w:trPr>
        <w:tc>
          <w:tcPr>
            <w:tcW w:w="33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92D8F26" w14:textId="17AC026F" w:rsidR="00053BE1" w:rsidRPr="00110F8C" w:rsidRDefault="00053BE1" w:rsidP="00053BE1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國立屏東大學校務基金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D95F2D" w14:textId="2042A2F1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- 135,375,000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25136E" w14:textId="234448F8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- 10,022,519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674F76" w14:textId="38369CA8" w:rsidR="00053BE1" w:rsidRPr="00110F8C" w:rsidRDefault="00053BE1" w:rsidP="00053BE1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- 10,022,519</w:t>
            </w:r>
          </w:p>
        </w:tc>
      </w:tr>
    </w:tbl>
    <w:p w14:paraId="5936A19B" w14:textId="77777777" w:rsidR="00CC1B1B" w:rsidRPr="00110F8C" w:rsidRDefault="00CC1B1B" w:rsidP="00EE6BC6">
      <w:pPr>
        <w:pStyle w:val="3T0301110P"/>
        <w:spacing w:line="20" w:lineRule="exact"/>
        <w:ind w:left="0" w:firstLineChars="0" w:firstLine="0"/>
        <w:rPr>
          <w:b/>
          <w:color w:val="auto"/>
          <w:spacing w:val="-20"/>
          <w:sz w:val="2"/>
          <w:szCs w:val="20"/>
        </w:rPr>
      </w:pPr>
    </w:p>
    <w:p w14:paraId="1FE29618" w14:textId="2F460FFE" w:rsidR="00CC1B1B" w:rsidRPr="00110F8C" w:rsidRDefault="004103B9" w:rsidP="004B4287">
      <w:pPr>
        <w:tabs>
          <w:tab w:val="center" w:pos="4920"/>
          <w:tab w:val="right" w:pos="9920"/>
        </w:tabs>
        <w:snapToGrid w:val="0"/>
        <w:ind w:firstLineChars="0" w:firstLine="0"/>
        <w:jc w:val="left"/>
        <w:rPr>
          <w:rFonts w:hAnsi="Times New Roman" w:cs="Times New Roman"/>
          <w:bCs/>
          <w:sz w:val="28"/>
          <w:szCs w:val="20"/>
        </w:rPr>
      </w:pPr>
      <w:r w:rsidRPr="00110F8C">
        <w:rPr>
          <w:rFonts w:hint="eastAsia"/>
          <w:b/>
          <w:sz w:val="36"/>
          <w:u w:val="single"/>
        </w:rPr>
        <w:t>收支餘</w:t>
      </w:r>
      <w:proofErr w:type="gramStart"/>
      <w:r w:rsidRPr="00110F8C">
        <w:rPr>
          <w:rFonts w:hint="eastAsia"/>
          <w:b/>
          <w:sz w:val="36"/>
          <w:u w:val="single"/>
        </w:rPr>
        <w:t>絀</w:t>
      </w:r>
      <w:proofErr w:type="gramEnd"/>
      <w:r w:rsidRPr="00110F8C">
        <w:rPr>
          <w:rFonts w:hint="eastAsia"/>
          <w:b/>
          <w:sz w:val="36"/>
          <w:u w:val="single"/>
        </w:rPr>
        <w:t>審定數額綜計表－作業基金</w:t>
      </w:r>
      <w:r w:rsidRPr="00110F8C">
        <w:rPr>
          <w:rFonts w:hAnsi="Times New Roman" w:cs="Times New Roman" w:hint="eastAsia"/>
          <w:b/>
          <w:sz w:val="32"/>
          <w:szCs w:val="20"/>
          <w:u w:val="single"/>
        </w:rPr>
        <w:t xml:space="preserve">　</w:t>
      </w:r>
      <w:r w:rsidR="0057652E" w:rsidRPr="00110F8C">
        <w:rPr>
          <w:rFonts w:hint="eastAsia"/>
          <w:bCs/>
          <w:sz w:val="36"/>
          <w:szCs w:val="36"/>
        </w:rPr>
        <w:t>（</w:t>
      </w:r>
      <w:r w:rsidRPr="00110F8C">
        <w:rPr>
          <w:rFonts w:hint="eastAsia"/>
          <w:bCs/>
          <w:sz w:val="36"/>
          <w:szCs w:val="36"/>
        </w:rPr>
        <w:t>基金別</w:t>
      </w:r>
      <w:r w:rsidR="0057652E" w:rsidRPr="00110F8C">
        <w:rPr>
          <w:rFonts w:hint="eastAsia"/>
          <w:bCs/>
          <w:sz w:val="36"/>
          <w:szCs w:val="36"/>
        </w:rPr>
        <w:t>）</w:t>
      </w:r>
      <w:r w:rsidR="0057652E" w:rsidRPr="00110F8C">
        <w:rPr>
          <w:rFonts w:hAnsi="Times New Roman" w:cs="Times New Roman" w:hint="eastAsia"/>
          <w:sz w:val="36"/>
          <w:szCs w:val="36"/>
        </w:rPr>
        <w:t>（</w:t>
      </w:r>
      <w:r w:rsidR="00CC1B1B" w:rsidRPr="00110F8C">
        <w:rPr>
          <w:rFonts w:hAnsi="Times New Roman" w:cs="Times New Roman" w:hint="eastAsia"/>
          <w:sz w:val="36"/>
          <w:szCs w:val="36"/>
        </w:rPr>
        <w:t>續</w:t>
      </w:r>
      <w:r w:rsidR="0057652E" w:rsidRPr="00110F8C">
        <w:rPr>
          <w:rFonts w:hAnsi="Times New Roman" w:cs="Times New Roman" w:hint="eastAsia"/>
          <w:sz w:val="36"/>
          <w:szCs w:val="36"/>
        </w:rPr>
        <w:t>）</w:t>
      </w:r>
      <w:r w:rsidR="004B4287" w:rsidRPr="00110F8C">
        <w:rPr>
          <w:rFonts w:hAnsi="Times New Roman" w:cs="Times New Roman"/>
          <w:sz w:val="36"/>
          <w:szCs w:val="36"/>
        </w:rPr>
        <w:tab/>
      </w:r>
    </w:p>
    <w:p w14:paraId="52A4E7F1" w14:textId="77777777" w:rsidR="00F00B34" w:rsidRPr="00110F8C" w:rsidRDefault="00F00B34" w:rsidP="00150C2A">
      <w:pPr>
        <w:tabs>
          <w:tab w:val="right" w:pos="10163"/>
        </w:tabs>
        <w:ind w:firstLineChars="0" w:firstLine="0"/>
        <w:rPr>
          <w:rFonts w:hAnsi="Times New Roman" w:cs="Times New Roman"/>
          <w:szCs w:val="20"/>
        </w:rPr>
      </w:pPr>
      <w:r w:rsidRPr="00110F8C">
        <w:rPr>
          <w:rFonts w:hAnsi="Times New Roman" w:cs="Times New Roman"/>
          <w:szCs w:val="20"/>
        </w:rPr>
        <w:tab/>
      </w:r>
      <w:r w:rsidRPr="00110F8C">
        <w:rPr>
          <w:rFonts w:hAnsi="Times New Roman" w:cs="Times New Roman" w:hint="eastAsia"/>
          <w:spacing w:val="-20"/>
          <w:szCs w:val="20"/>
        </w:rPr>
        <w:t>單位：新臺幣元</w:t>
      </w:r>
    </w:p>
    <w:tbl>
      <w:tblPr>
        <w:tblW w:w="1021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2133"/>
        <w:gridCol w:w="856"/>
        <w:gridCol w:w="2143"/>
        <w:gridCol w:w="2116"/>
        <w:gridCol w:w="842"/>
      </w:tblGrid>
      <w:tr w:rsidR="00110F8C" w:rsidRPr="00110F8C" w14:paraId="4DEA9F13" w14:textId="77777777" w:rsidTr="00EA335C">
        <w:trPr>
          <w:cantSplit/>
          <w:trHeight w:hRule="exact" w:val="302"/>
        </w:trPr>
        <w:tc>
          <w:tcPr>
            <w:tcW w:w="5116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B62DE7F" w14:textId="77777777" w:rsidR="00F00B34" w:rsidRPr="00110F8C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決算審定數與預算數比較</w:t>
            </w:r>
          </w:p>
        </w:tc>
        <w:tc>
          <w:tcPr>
            <w:tcW w:w="5101" w:type="dxa"/>
            <w:gridSpan w:val="3"/>
            <w:tcBorders>
              <w:top w:val="single" w:sz="8" w:space="0" w:color="auto"/>
            </w:tcBorders>
            <w:vAlign w:val="center"/>
          </w:tcPr>
          <w:p w14:paraId="3AFE6EBA" w14:textId="77777777" w:rsidR="00F00B34" w:rsidRPr="00110F8C" w:rsidRDefault="00F00B34" w:rsidP="00150C2A">
            <w:pPr>
              <w:adjustRightInd w:val="0"/>
              <w:snapToGrid w:val="0"/>
              <w:spacing w:line="220" w:lineRule="exact"/>
              <w:ind w:leftChars="10" w:left="24" w:right="-13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決算審定數與決算數比較</w:t>
            </w:r>
          </w:p>
        </w:tc>
      </w:tr>
      <w:tr w:rsidR="00110F8C" w:rsidRPr="00110F8C" w14:paraId="4478B6C8" w14:textId="77777777" w:rsidTr="00EA335C">
        <w:trPr>
          <w:cantSplit/>
          <w:trHeight w:hRule="exact" w:val="302"/>
        </w:trPr>
        <w:tc>
          <w:tcPr>
            <w:tcW w:w="212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CE57D03" w14:textId="77777777" w:rsidR="00F00B34" w:rsidRPr="00110F8C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3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F99F26" w14:textId="77777777" w:rsidR="00F00B34" w:rsidRPr="00110F8C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減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55B6472" w14:textId="77777777" w:rsidR="00F00B34" w:rsidRPr="00110F8C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％</w:t>
            </w:r>
          </w:p>
        </w:tc>
        <w:tc>
          <w:tcPr>
            <w:tcW w:w="2143" w:type="dxa"/>
            <w:tcBorders>
              <w:bottom w:val="single" w:sz="8" w:space="0" w:color="auto"/>
            </w:tcBorders>
            <w:vAlign w:val="center"/>
          </w:tcPr>
          <w:p w14:paraId="7E295BFA" w14:textId="77777777" w:rsidR="00F00B34" w:rsidRPr="00110F8C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16" w:type="dxa"/>
            <w:tcBorders>
              <w:bottom w:val="single" w:sz="8" w:space="0" w:color="auto"/>
            </w:tcBorders>
            <w:vAlign w:val="center"/>
          </w:tcPr>
          <w:p w14:paraId="13BA7B9C" w14:textId="77777777" w:rsidR="00F00B34" w:rsidRPr="00110F8C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減</w:t>
            </w:r>
          </w:p>
        </w:tc>
        <w:tc>
          <w:tcPr>
            <w:tcW w:w="842" w:type="dxa"/>
            <w:tcBorders>
              <w:bottom w:val="single" w:sz="8" w:space="0" w:color="auto"/>
            </w:tcBorders>
            <w:vAlign w:val="center"/>
          </w:tcPr>
          <w:p w14:paraId="7424D7D3" w14:textId="77777777" w:rsidR="00F00B34" w:rsidRPr="00110F8C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％</w:t>
            </w:r>
          </w:p>
        </w:tc>
      </w:tr>
      <w:tr w:rsidR="00110F8C" w:rsidRPr="00110F8C" w14:paraId="68C9CC44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08FDAE" w14:textId="133D617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59,121,300,875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8F30D" w14:textId="6E342D2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0F058" w14:textId="77C4BDD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94.43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149C5" w14:textId="74F8602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7E754" w14:textId="33688FF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706,551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525668" w14:textId="76D7BC1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- 0.00</w:t>
            </w:r>
          </w:p>
        </w:tc>
      </w:tr>
      <w:tr w:rsidR="00110F8C" w:rsidRPr="00110F8C" w14:paraId="619AC1FF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AE298B" w14:textId="5B84061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13,884,158,965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C6EFE" w14:textId="4E104FB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AFAA3" w14:textId="1329472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56.42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E1C6D" w14:textId="1A6F7A6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559F1" w14:textId="52D67B4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582BF2" w14:textId="0F27B3F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7248E113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1140BC" w14:textId="26E7752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13,884,158,965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D31C1" w14:textId="438F698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AA191" w14:textId="2555D1B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56.42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4F33E" w14:textId="764F310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47ADF" w14:textId="5103E41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CAA5D6" w14:textId="71D2598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0C990512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EF8A0A" w14:textId="7BC96D8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20,077,686,911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F9074" w14:textId="0C9BB53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57E7F" w14:textId="20D5F8A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636.41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28521" w14:textId="714E54A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A4FA1" w14:textId="3BDE0CA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FDAB14" w14:textId="1274AE9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3124B852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643F1B" w14:textId="565B0BA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20,073,347,211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5D828" w14:textId="379391B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25F36" w14:textId="3B2FF29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643.44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B4495" w14:textId="4598F73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2B0D1" w14:textId="7F0B234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660D9A" w14:textId="28BF5EC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633DF2E6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BFE06D" w14:textId="17ACC58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4,339,700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1B01C" w14:textId="60E5D2F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DD4F9" w14:textId="4B31C6C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12.35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03424" w14:textId="564AEEC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D2131" w14:textId="5925753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4F4605" w14:textId="1DEE17B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6706A5C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9C4D86" w14:textId="015ABB4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1,139,206,649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70411" w14:textId="05FC55A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3D9B7" w14:textId="1D38697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74.41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41DA4" w14:textId="65AA2AB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20673" w14:textId="27E7535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EE5CF1" w14:textId="7355CD1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2A860276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AD18F9" w14:textId="17C7716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989,091,089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3E239" w14:textId="75625FD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A6F69" w14:textId="0191094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68.91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0ECA8" w14:textId="5205C28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3B6E2" w14:textId="470AD1B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0BCB60" w14:textId="2B8CA18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443EEEDE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192183" w14:textId="140D91F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96,993,295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784B8" w14:textId="7A6AE2F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B5080" w14:textId="74D3C89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55.99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C072F" w14:textId="1EAE543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C50E5" w14:textId="7EDD9AC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182B39" w14:textId="131CCB3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A4D3D1E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5E873A" w14:textId="349B723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53,122,265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687F8" w14:textId="5BAE6C3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B355F" w14:textId="5B60ED0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- 68.33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B5626" w14:textId="4C54C9F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4EB70" w14:textId="5DC0525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38F64A" w14:textId="18F16D5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0F0AB64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2E5F45" w14:textId="501F309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8,066,963,347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9BCD3" w14:textId="04E68F2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DADB7" w14:textId="57A92DD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E0EC3" w14:textId="538B9D0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91B0B" w14:textId="7C415D8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FF446B" w14:textId="7AFEEEF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252CC324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EBF22C" w14:textId="2BFE1CD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293,211,381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64977" w14:textId="0736E59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D3F03" w14:textId="2AFD43A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71554" w14:textId="2749368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A1D0B" w14:textId="61E23BD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190DA1" w14:textId="15F6F40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0A6A2A02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46F3E6" w14:textId="0E1BA72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159,959,092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7A4C1" w14:textId="2C4D8E9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87706" w14:textId="5446E74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B0522" w14:textId="42C6EFE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0CF2D" w14:textId="7979182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A8EBC8" w14:textId="1227C4B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C934B68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DA33BE" w14:textId="20F5FDB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318,226,073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FCF86" w14:textId="0601953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916CD" w14:textId="776E9AE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CAF7C" w14:textId="5F60B22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4E903" w14:textId="7B83029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4BDE12" w14:textId="46CE68D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1682DAAF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C099B8" w14:textId="4351AC8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326,538,682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5DF84" w14:textId="4000AE6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CA339" w14:textId="30BD858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- 64.55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E7421" w14:textId="5DEC7D2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A1F8F" w14:textId="5C52ED9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99774F" w14:textId="7724DAF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F96257D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0C1BE7" w14:textId="5512A57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158,382,645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74CD4" w14:textId="595FCC7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B27AC" w14:textId="3D16B1B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- 85.93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DD658" w14:textId="4B57564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48DD0" w14:textId="1AECDC5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7145F8" w14:textId="1DCE1D1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52430EC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2929EA" w14:textId="638A76E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8,795,742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9D970" w14:textId="04FD694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778F3" w14:textId="60D9111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- 4.02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7E542" w14:textId="59961E8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2ECCB" w14:textId="15867C9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32FD17" w14:textId="7C1718E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4F3BBACC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75B836" w14:textId="6CF4144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20,952,808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8A771" w14:textId="42D5BB0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C59E3" w14:textId="48590BB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- 14.28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15060" w14:textId="322D17B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556D5" w14:textId="47AC649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90E8B2" w14:textId="38E69D0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4FC6B138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79FE8C" w14:textId="3EE566D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3,706,082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723EB" w14:textId="69D3775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9A6CA" w14:textId="638C737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- 1.24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08AF8" w14:textId="5A70F87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0306C" w14:textId="4CC71E3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4E8164" w14:textId="2533990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044E9F62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898DA9" w14:textId="1209D39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30,586,019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C377A" w14:textId="3190D72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92E2A" w14:textId="1750C28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- 18.55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D025D" w14:textId="5BCCA32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05C0F" w14:textId="5D8E253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98A715" w14:textId="304F2DD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E395CF3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F07087" w14:textId="4D4113D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37,587,224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9DEBB" w14:textId="0319CAF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29728" w14:textId="0A14F5E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- 23.96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DB09A" w14:textId="6093EAE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CB9F7" w14:textId="136FC30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973783" w14:textId="40231FD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360D6300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AFD79A" w14:textId="43202CA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82,214,262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F337E" w14:textId="5FAA9B5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74F0E" w14:textId="18C4264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- 87.31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07D3C" w14:textId="18F59A2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16CFF" w14:textId="6D858C8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0F3266" w14:textId="6EA6031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40C367F1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9BB8B6" w14:textId="34936F4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74,810,503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A036D" w14:textId="49A1350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20FE4" w14:textId="3B7B79D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86683" w14:textId="32C9813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1816A" w14:textId="6FE4FC5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EE8079" w14:textId="2D0C38E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B4CC6D4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776C0C" w14:textId="2FCEDC0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82,175,092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8DB4E" w14:textId="461C909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21C19" w14:textId="5DF5474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- 69.47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CBFFA" w14:textId="3945933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DABF2" w14:textId="33B552E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1A1963" w14:textId="37CC58F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F1B4248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748C7B" w14:textId="3C7BF9E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45,155,817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E1FE2" w14:textId="5212821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9C25F" w14:textId="717F983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- 38.65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282DD" w14:textId="50D6014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3411B" w14:textId="339B024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45AD6E" w14:textId="5840A89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0068F797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CA9E99" w14:textId="72E25A4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57,343,108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31045" w14:textId="4CBAE7C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42C36" w14:textId="07F41FF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- 29.79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10B46" w14:textId="56A6D37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A7FB4" w14:textId="2CF5CED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C1FF38" w14:textId="35616ED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8A2266C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EF133A" w14:textId="769CFC3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49,664,665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17AD4" w14:textId="1D12121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1E850" w14:textId="0CC66DB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- 66.83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A21FA" w14:textId="33647E5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6304A" w14:textId="58C544D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B750C4" w14:textId="42C4262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CA15534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A8F86A" w14:textId="78662E4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52,797,597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EEC07" w14:textId="6136D54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18336" w14:textId="1AF99D4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- 56.49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39113" w14:textId="7294CA3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1534D" w14:textId="11B4156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995A329" w14:textId="4E2CCF2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62766488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4E88A7" w14:textId="128F364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112,105,778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D4391" w14:textId="1235812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5BD70" w14:textId="44ADD87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1282A" w14:textId="49600DC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E88C2" w14:textId="01E242C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F1487B" w14:textId="32B6E4B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0358612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FBAB0A" w14:textId="7F12F8B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3,615,469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DA594" w14:textId="3177413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5FDDA" w14:textId="593F409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- 29.67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85AED" w14:textId="440102F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521EC" w14:textId="6374E83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C31CD2" w14:textId="41B11FD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E3D4F09" w14:textId="77777777" w:rsidTr="006417F4">
        <w:trPr>
          <w:cantSplit/>
          <w:trHeight w:val="403"/>
        </w:trPr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653BF4" w14:textId="0E47D43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125,352,481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B9CA32" w14:textId="03E5CB5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8EAFBE" w14:textId="1C1A901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- 92.60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F8BBC1" w14:textId="0BA65EB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47A9A2" w14:textId="679B134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143B9D7" w14:textId="1E0E314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710DF59E" w14:textId="2BC7BE07" w:rsidR="00CC1B1B" w:rsidRPr="00110F8C" w:rsidRDefault="00CD1A67" w:rsidP="0057652E">
      <w:pPr>
        <w:tabs>
          <w:tab w:val="center" w:pos="4920"/>
        </w:tabs>
        <w:wordWrap w:val="0"/>
        <w:snapToGrid w:val="0"/>
        <w:ind w:rightChars="-6" w:right="-14" w:firstLineChars="0" w:firstLine="0"/>
        <w:jc w:val="right"/>
        <w:rPr>
          <w:rFonts w:hAnsi="Times New Roman" w:cs="Times New Roman"/>
          <w:b/>
          <w:sz w:val="32"/>
          <w:szCs w:val="20"/>
          <w:u w:val="single"/>
        </w:rPr>
      </w:pPr>
      <w:r w:rsidRPr="00110F8C">
        <w:rPr>
          <w:rFonts w:hAnsi="Times New Roman" w:cs="Times New Roman" w:hint="eastAsia"/>
          <w:b/>
          <w:spacing w:val="-20"/>
          <w:sz w:val="32"/>
          <w:szCs w:val="32"/>
          <w:u w:val="single"/>
        </w:rPr>
        <w:t xml:space="preserve">　</w:t>
      </w:r>
      <w:r w:rsidR="00CC1B1B" w:rsidRPr="00110F8C">
        <w:rPr>
          <w:rFonts w:hAnsi="Times New Roman" w:cs="Times New Roman" w:hint="eastAsia"/>
          <w:b/>
          <w:sz w:val="36"/>
          <w:szCs w:val="36"/>
          <w:u w:val="single"/>
        </w:rPr>
        <w:t>壹、</w:t>
      </w:r>
      <w:r w:rsidR="00CC1B1B" w:rsidRPr="00110F8C">
        <w:rPr>
          <w:rFonts w:hint="eastAsia"/>
          <w:b/>
          <w:sz w:val="36"/>
          <w:szCs w:val="36"/>
          <w:u w:val="single"/>
        </w:rPr>
        <w:t>中華民國</w:t>
      </w:r>
      <w:proofErr w:type="gramStart"/>
      <w:r w:rsidR="003715BE" w:rsidRPr="00110F8C">
        <w:rPr>
          <w:rFonts w:hint="eastAsia"/>
          <w:b/>
          <w:sz w:val="36"/>
          <w:szCs w:val="36"/>
          <w:u w:val="single"/>
        </w:rPr>
        <w:t>11</w:t>
      </w:r>
      <w:r w:rsidR="005D5CF3" w:rsidRPr="00110F8C">
        <w:rPr>
          <w:rFonts w:hint="eastAsia"/>
          <w:b/>
          <w:sz w:val="36"/>
          <w:szCs w:val="36"/>
          <w:u w:val="single"/>
        </w:rPr>
        <w:t>4</w:t>
      </w:r>
      <w:proofErr w:type="gramEnd"/>
      <w:r w:rsidR="00CC1B1B" w:rsidRPr="00110F8C">
        <w:rPr>
          <w:rFonts w:hint="eastAsia"/>
          <w:b/>
          <w:sz w:val="36"/>
          <w:szCs w:val="36"/>
          <w:u w:val="single"/>
        </w:rPr>
        <w:t>年度中央政府非營業特種基金</w:t>
      </w:r>
    </w:p>
    <w:p w14:paraId="3F949713" w14:textId="77777777" w:rsidR="00CC1B1B" w:rsidRPr="00110F8C" w:rsidRDefault="005326AF" w:rsidP="00CC1B1B">
      <w:pPr>
        <w:tabs>
          <w:tab w:val="right" w:pos="9912"/>
        </w:tabs>
        <w:ind w:firstLineChars="0" w:firstLine="0"/>
        <w:rPr>
          <w:rFonts w:hAnsi="Times New Roman" w:cs="Times New Roman"/>
          <w:b/>
          <w:szCs w:val="20"/>
        </w:rPr>
      </w:pPr>
      <w:r w:rsidRPr="00110F8C">
        <w:rPr>
          <w:rFonts w:hint="eastAsia"/>
          <w:b/>
        </w:rPr>
        <w:t>餘</w:t>
      </w:r>
      <w:proofErr w:type="gramStart"/>
      <w:r w:rsidRPr="00110F8C">
        <w:rPr>
          <w:rFonts w:hint="eastAsia"/>
          <w:b/>
        </w:rPr>
        <w:t>絀</w:t>
      </w:r>
      <w:proofErr w:type="gramEnd"/>
      <w:r w:rsidRPr="00110F8C">
        <w:rPr>
          <w:rFonts w:hAnsi="Times New Roman" w:cs="Times New Roman" w:hint="eastAsia"/>
          <w:b/>
        </w:rPr>
        <w:t>部分</w:t>
      </w:r>
      <w:r w:rsidR="00CC1B1B" w:rsidRPr="00110F8C">
        <w:rPr>
          <w:rFonts w:hAnsi="Times New Roman" w:cs="Times New Roman"/>
          <w:b/>
          <w:szCs w:val="20"/>
        </w:rPr>
        <w:tab/>
      </w:r>
    </w:p>
    <w:tbl>
      <w:tblPr>
        <w:tblW w:w="10233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2277"/>
        <w:gridCol w:w="2277"/>
        <w:gridCol w:w="2277"/>
      </w:tblGrid>
      <w:tr w:rsidR="00110F8C" w:rsidRPr="00110F8C" w14:paraId="4016FED5" w14:textId="77777777" w:rsidTr="00581A9C">
        <w:trPr>
          <w:cantSplit/>
          <w:trHeight w:hRule="exact" w:val="284"/>
        </w:trPr>
        <w:tc>
          <w:tcPr>
            <w:tcW w:w="3402" w:type="dxa"/>
            <w:vMerge w:val="restart"/>
            <w:tcBorders>
              <w:top w:val="single" w:sz="8" w:space="0" w:color="auto"/>
            </w:tcBorders>
            <w:vAlign w:val="center"/>
          </w:tcPr>
          <w:p w14:paraId="4274844D" w14:textId="77777777" w:rsidR="00CC1B1B" w:rsidRPr="00110F8C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基金名稱</w:t>
            </w:r>
          </w:p>
        </w:tc>
        <w:tc>
          <w:tcPr>
            <w:tcW w:w="6831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53FE" w14:textId="77777777" w:rsidR="00CC1B1B" w:rsidRPr="00110F8C" w:rsidRDefault="0028013C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賸餘或短</w:t>
            </w:r>
            <w:proofErr w:type="gramStart"/>
            <w:r w:rsidRPr="00110F8C">
              <w:rPr>
                <w:rFonts w:hAnsi="Times New Roman" w:cs="Times New Roman" w:hint="eastAsia"/>
                <w:sz w:val="22"/>
                <w:szCs w:val="20"/>
              </w:rPr>
              <w:t>絀</w:t>
            </w:r>
            <w:proofErr w:type="gramEnd"/>
          </w:p>
        </w:tc>
      </w:tr>
      <w:tr w:rsidR="00110F8C" w:rsidRPr="00110F8C" w14:paraId="208653C2" w14:textId="77777777" w:rsidTr="00581A9C">
        <w:trPr>
          <w:cantSplit/>
          <w:trHeight w:hRule="exact" w:val="284"/>
        </w:trPr>
        <w:tc>
          <w:tcPr>
            <w:tcW w:w="3402" w:type="dxa"/>
            <w:vMerge/>
            <w:tcBorders>
              <w:bottom w:val="single" w:sz="8" w:space="0" w:color="auto"/>
            </w:tcBorders>
            <w:vAlign w:val="center"/>
          </w:tcPr>
          <w:p w14:paraId="4D3AF6C3" w14:textId="77777777" w:rsidR="00CC1B1B" w:rsidRPr="00110F8C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197852" w14:textId="77777777" w:rsidR="00CC1B1B" w:rsidRPr="00110F8C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預算數</w:t>
            </w:r>
          </w:p>
        </w:tc>
        <w:tc>
          <w:tcPr>
            <w:tcW w:w="2277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29C7B0" w14:textId="77777777" w:rsidR="00CC1B1B" w:rsidRPr="00110F8C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決算數</w:t>
            </w:r>
          </w:p>
        </w:tc>
        <w:tc>
          <w:tcPr>
            <w:tcW w:w="2277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DEAC56" w14:textId="77777777" w:rsidR="00CC1B1B" w:rsidRPr="00110F8C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決算審定數</w:t>
            </w:r>
          </w:p>
        </w:tc>
      </w:tr>
      <w:tr w:rsidR="00110F8C" w:rsidRPr="00110F8C" w14:paraId="5B054436" w14:textId="77777777" w:rsidTr="005204DA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47FE42" w14:textId="1E5BD9E5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國立陽明交通大學校務基金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22070" w14:textId="1176535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- 360,083,000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34931" w14:textId="1AFA5FB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- 359,212,610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BDB35" w14:textId="60FD599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- 359,212,610</w:t>
            </w:r>
          </w:p>
        </w:tc>
      </w:tr>
      <w:tr w:rsidR="00110F8C" w:rsidRPr="00110F8C" w14:paraId="3D6C166F" w14:textId="77777777" w:rsidTr="005204DA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16C227" w14:textId="35FCA1FD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國立臺灣師範大學校務基金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339A5" w14:textId="5478E95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- 112,675,000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742EF" w14:textId="188FC6A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- 16,348,500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FBC6B" w14:textId="391D28F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- 16,348,500</w:t>
            </w:r>
          </w:p>
        </w:tc>
      </w:tr>
      <w:tr w:rsidR="00110F8C" w:rsidRPr="00110F8C" w14:paraId="6F5E97B3" w14:textId="77777777" w:rsidTr="00EA335C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A577B0" w14:textId="63C83A12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國立彰化師範大學校務基金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ED9333" w14:textId="42EF063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- 132,425,000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4D388" w14:textId="3710F41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- 9,773,471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3F79A" w14:textId="039F1FC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- 9,773,471</w:t>
            </w:r>
          </w:p>
        </w:tc>
      </w:tr>
      <w:tr w:rsidR="00110F8C" w:rsidRPr="00110F8C" w14:paraId="4914DCD3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EE962E" w14:textId="3D091E02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國立高雄師範大學校務基金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428C5" w14:textId="43C3898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- 106,208,000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CE10A" w14:textId="09099C0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- 52,864,052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71FD71" w14:textId="720392D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- 52,864,052</w:t>
            </w:r>
          </w:p>
        </w:tc>
      </w:tr>
      <w:tr w:rsidR="00110F8C" w:rsidRPr="00110F8C" w14:paraId="1206B659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685F66" w14:textId="2D16700D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北教育大學校務基金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0903C" w14:textId="702D019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- 7,584,000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A593E" w14:textId="686D7AE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27,752,968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E545A" w14:textId="770EE9A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27,752,968</w:t>
            </w:r>
          </w:p>
        </w:tc>
      </w:tr>
      <w:tr w:rsidR="00110F8C" w:rsidRPr="00110F8C" w14:paraId="43E2D446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8E29E9" w14:textId="4DDEA535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中教育大學校務基金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A9541" w14:textId="71B32F2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- 35,836,000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CAEA3" w14:textId="43EC32C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- 16,120,883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47CC1" w14:textId="4D3F1B2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- 16,120,883</w:t>
            </w:r>
          </w:p>
        </w:tc>
      </w:tr>
      <w:tr w:rsidR="00110F8C" w:rsidRPr="00110F8C" w14:paraId="34C19DFF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F66B4D" w14:textId="79C63F82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北藝術大學校務基金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F5C10" w14:textId="2949486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- 30,688,000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BABA7" w14:textId="7135E94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- 61,854,563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4F757" w14:textId="68B3927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- 61,854,563</w:t>
            </w:r>
          </w:p>
        </w:tc>
      </w:tr>
      <w:tr w:rsidR="00110F8C" w:rsidRPr="00110F8C" w14:paraId="59804367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D70DDE" w14:textId="157C44BE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國立臺灣藝術大學校務基金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BA30A" w14:textId="1BE4A80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- 34,668,000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A829C" w14:textId="19F3CBF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25,387,632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1928F" w14:textId="5987DDE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25,387,632</w:t>
            </w:r>
          </w:p>
        </w:tc>
      </w:tr>
      <w:tr w:rsidR="00110F8C" w:rsidRPr="00110F8C" w14:paraId="09D1D6FB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A69CE3" w14:textId="3E1742D6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南藝術大學校務基金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D7B78" w14:textId="771217F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- 27,080,000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67D9D" w14:textId="68AC77C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- 1,161,704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DD3C3" w14:textId="1AE8FA5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- 1,161,704</w:t>
            </w:r>
          </w:p>
        </w:tc>
      </w:tr>
      <w:tr w:rsidR="00110F8C" w:rsidRPr="00110F8C" w14:paraId="6F54D382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310751" w14:textId="65093122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國立空中大學校務基金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287BE" w14:textId="5DF876F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27,106,000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E4B48" w14:textId="0F8C103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152,049,274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AD909" w14:textId="78373F8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152,049,274</w:t>
            </w:r>
          </w:p>
        </w:tc>
      </w:tr>
      <w:tr w:rsidR="00110F8C" w:rsidRPr="00110F8C" w14:paraId="6F760D0E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4306A3" w14:textId="44039225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國立臺灣科技大學校務基金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24EB1" w14:textId="2F02E3C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- 106,300,000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1ADF8" w14:textId="279951F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- 50,320,078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C02D8" w14:textId="7766E5E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- 50,320,078</w:t>
            </w:r>
          </w:p>
        </w:tc>
      </w:tr>
      <w:tr w:rsidR="00110F8C" w:rsidRPr="00110F8C" w14:paraId="6618E9F1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DFC434" w14:textId="05A62F56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北科技大學校務基金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6CAF2" w14:textId="77A4EB8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- 25,219,000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46767" w14:textId="0069E86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- 57,640,509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FAAD2" w14:textId="6B67AD1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- 57,640,509</w:t>
            </w:r>
          </w:p>
        </w:tc>
      </w:tr>
      <w:tr w:rsidR="00110F8C" w:rsidRPr="00110F8C" w14:paraId="23E4AF3B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D3B078" w14:textId="47D90020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國立雲林科技大學校務基金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5D758" w14:textId="2CBAF94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- 236,090,000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30616" w14:textId="3549C16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- 88,288,000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D5FE5" w14:textId="064769E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- 88,288,000</w:t>
            </w:r>
          </w:p>
        </w:tc>
      </w:tr>
      <w:tr w:rsidR="00110F8C" w:rsidRPr="00110F8C" w14:paraId="5FB320EA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233883" w14:textId="52AC4CBC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國立虎尾科技大學校務基金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BB768" w14:textId="1EDAC26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- 218,120,000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7E500" w14:textId="4A95A45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- 196,509,044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91122" w14:textId="0AA1998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- 196,509,044</w:t>
            </w:r>
          </w:p>
        </w:tc>
      </w:tr>
      <w:tr w:rsidR="00110F8C" w:rsidRPr="00110F8C" w14:paraId="2695D45E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02897F" w14:textId="764E2578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國立屏東科技大學校務基金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1BAD5" w14:textId="388C0FD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- 117,197,000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95438" w14:textId="155DED3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- 31,727,121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0D631" w14:textId="6E493F3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- 31,727,121</w:t>
            </w:r>
          </w:p>
        </w:tc>
      </w:tr>
      <w:tr w:rsidR="00110F8C" w:rsidRPr="00110F8C" w14:paraId="3ABC4C23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00E753" w14:textId="000970C3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國立澎湖科技大學校務基金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74F72" w14:textId="2829663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- 86,855,000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F784B" w14:textId="1F37DA4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- 74,933,330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6B1B5" w14:textId="73FF5B5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- 74,933,330</w:t>
            </w:r>
          </w:p>
        </w:tc>
      </w:tr>
      <w:tr w:rsidR="00110F8C" w:rsidRPr="00110F8C" w14:paraId="0903FE0B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C1BD65" w14:textId="765EF734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國立勤益科技大學校務基金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BADFF" w14:textId="3F4E2B0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- 89,688,000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EF577" w14:textId="1150989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- 75,306,314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BAA61" w14:textId="6506ABC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- 75,306,314</w:t>
            </w:r>
          </w:p>
        </w:tc>
      </w:tr>
      <w:tr w:rsidR="00110F8C" w:rsidRPr="00110F8C" w14:paraId="30E6CE44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35A550" w14:textId="63386249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北護理健康大學校務基金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3EC8B" w14:textId="17E2444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- 99,301,000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65B5A" w14:textId="6EAB320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- 76,977,780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B50C8" w14:textId="1649E9C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- 76,977,780</w:t>
            </w:r>
          </w:p>
        </w:tc>
      </w:tr>
      <w:tr w:rsidR="00110F8C" w:rsidRPr="00110F8C" w14:paraId="06E857D8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83D6BB" w14:textId="15D028CF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國立高雄餐旅大學校務基金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1771C" w14:textId="4E3A6D4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- 81,463,000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34955" w14:textId="353131F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- 91,518,641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12BC0" w14:textId="6FCD1E3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- 91,518,641</w:t>
            </w:r>
          </w:p>
        </w:tc>
      </w:tr>
      <w:tr w:rsidR="00110F8C" w:rsidRPr="00110F8C" w14:paraId="0094DE46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7EACF2" w14:textId="3EF9121F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中科技大學校務基金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D9197" w14:textId="2F77702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- 81,480,000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700E1" w14:textId="5700873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23,440,158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9AC54" w14:textId="2CF9764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23,440,158</w:t>
            </w:r>
          </w:p>
        </w:tc>
      </w:tr>
      <w:tr w:rsidR="00110F8C" w:rsidRPr="00110F8C" w14:paraId="42A3C01D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1FC90B" w14:textId="5A6D64A7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北商業大學校務基金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08BE1" w14:textId="4ECD81F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5,816,000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316B8" w14:textId="1FA9AFF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9,411,551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B84D5" w14:textId="1F76FB4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9,411,551</w:t>
            </w:r>
          </w:p>
        </w:tc>
      </w:tr>
      <w:tr w:rsidR="00110F8C" w:rsidRPr="00110F8C" w14:paraId="6BC3993D" w14:textId="77777777" w:rsidTr="006A6022">
        <w:trPr>
          <w:cantSplit/>
          <w:trHeight w:val="40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0DDF1F" w14:textId="566F82D4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國立高雄科技大學校務基金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55FC8" w14:textId="180220A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1,254,986,000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86C5A" w14:textId="74CC795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- 145,597,376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1735D" w14:textId="20C2D9F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- 145,597,376</w:t>
            </w:r>
          </w:p>
        </w:tc>
      </w:tr>
      <w:tr w:rsidR="00110F8C" w:rsidRPr="00110F8C" w14:paraId="359AB793" w14:textId="77777777" w:rsidTr="006A6022">
        <w:trPr>
          <w:cantSplit/>
          <w:trHeight w:val="40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DAACED" w14:textId="7B87359A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國立體育大學校務基金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8CC00" w14:textId="38A7622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- 50,987,000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6F5E9" w14:textId="127AA38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7,721,735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4EAA7" w14:textId="6A470E4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7,721,735</w:t>
            </w:r>
          </w:p>
        </w:tc>
      </w:tr>
      <w:tr w:rsidR="00110F8C" w:rsidRPr="00110F8C" w14:paraId="25923DD7" w14:textId="77777777" w:rsidTr="006A6022">
        <w:trPr>
          <w:cantSplit/>
          <w:trHeight w:val="40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815101" w14:textId="278EAF85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國立臺灣體育運動大學校務基金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D5B97" w14:textId="4DE1BFE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- 73,638,000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FB3F4" w14:textId="4D9DD18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- 51,640,091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77A79" w14:textId="3F532FF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- 51,640,091</w:t>
            </w:r>
          </w:p>
        </w:tc>
      </w:tr>
      <w:tr w:rsidR="00110F8C" w:rsidRPr="00110F8C" w14:paraId="06821FCC" w14:textId="77777777" w:rsidTr="006A6022">
        <w:trPr>
          <w:cantSplit/>
          <w:trHeight w:val="40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5B1853" w14:textId="378EE5D5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國立臺灣戲曲學院校務基金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12356" w14:textId="00429DD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- 22,036,000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56565" w14:textId="508094A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17,356,991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FB4A6" w14:textId="4F30871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17,356,991</w:t>
            </w:r>
          </w:p>
        </w:tc>
      </w:tr>
      <w:tr w:rsidR="00110F8C" w:rsidRPr="00110F8C" w14:paraId="0CE4C947" w14:textId="77777777" w:rsidTr="006A6022">
        <w:trPr>
          <w:cantSplit/>
          <w:trHeight w:val="40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0A8045" w14:textId="717DDA33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南護理專科學校校務基金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7A285" w14:textId="0873BBF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- 35,663,000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29EC8" w14:textId="56B37C1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- 30,906,549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25006" w14:textId="5B9F294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- 30,906,549</w:t>
            </w:r>
          </w:p>
        </w:tc>
      </w:tr>
      <w:tr w:rsidR="00110F8C" w:rsidRPr="00110F8C" w14:paraId="0A6C6FCC" w14:textId="77777777" w:rsidTr="006A6022">
        <w:trPr>
          <w:cantSplit/>
          <w:trHeight w:val="40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0A6D21" w14:textId="58E8DB70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pacing w:val="-14"/>
                <w:sz w:val="22"/>
              </w:rPr>
            </w:pPr>
            <w:r w:rsidRPr="00110F8C">
              <w:rPr>
                <w:rFonts w:hint="eastAsia"/>
                <w:sz w:val="20"/>
              </w:rPr>
              <w:t>國立</w:t>
            </w:r>
            <w:proofErr w:type="gramStart"/>
            <w:r w:rsidRPr="00110F8C">
              <w:rPr>
                <w:rFonts w:hint="eastAsia"/>
                <w:sz w:val="20"/>
              </w:rPr>
              <w:t>臺</w:t>
            </w:r>
            <w:proofErr w:type="gramEnd"/>
            <w:r w:rsidRPr="00110F8C">
              <w:rPr>
                <w:rFonts w:hint="eastAsia"/>
                <w:sz w:val="20"/>
              </w:rPr>
              <w:t>東專科學校校務基金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957A3" w14:textId="6882DEC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- 73,161,000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40172" w14:textId="29AD6AA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- 68,558,871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86EB8" w14:textId="15411D9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- 68,558,871</w:t>
            </w:r>
          </w:p>
        </w:tc>
      </w:tr>
      <w:tr w:rsidR="00110F8C" w:rsidRPr="00110F8C" w14:paraId="1C087185" w14:textId="77777777" w:rsidTr="006A6022">
        <w:trPr>
          <w:cantSplit/>
          <w:trHeight w:val="40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09AE9C" w14:textId="6AAABB04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國立臺灣大學附設醫院作業基金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C9E24" w14:textId="32C944D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1,420,687,000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BB482" w14:textId="7FD224A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3,841,143,761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88237" w14:textId="18C2C63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3,841,143,761</w:t>
            </w:r>
          </w:p>
        </w:tc>
      </w:tr>
      <w:tr w:rsidR="00110F8C" w:rsidRPr="00110F8C" w14:paraId="6FBCC01F" w14:textId="77777777" w:rsidTr="006A6022">
        <w:trPr>
          <w:cantSplit/>
          <w:trHeight w:val="40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F7B743" w14:textId="516653CC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國立成功大學附設醫院作業基金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E44CD" w14:textId="7181D92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115,222,000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266E7" w14:textId="24452F0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1,576,096,717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2A47B" w14:textId="4AB996C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1,576,096,717</w:t>
            </w:r>
          </w:p>
        </w:tc>
      </w:tr>
      <w:tr w:rsidR="00110F8C" w:rsidRPr="00110F8C" w14:paraId="3E21C7B9" w14:textId="77777777" w:rsidTr="00D56B67">
        <w:trPr>
          <w:cantSplit/>
          <w:trHeight w:val="40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23635E" w14:textId="7EFDD375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pacing w:val="-4"/>
                <w:sz w:val="20"/>
              </w:rPr>
            </w:pPr>
            <w:r w:rsidRPr="00110F8C">
              <w:rPr>
                <w:rFonts w:hint="eastAsia"/>
                <w:spacing w:val="-4"/>
                <w:sz w:val="20"/>
              </w:rPr>
              <w:t>國立陽明交通大學附設醫院作業基金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7DB99" w14:textId="7A94BC7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48,071,000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05D3E" w14:textId="46D373D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288,178,826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D323" w14:textId="45103B1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288,178,826</w:t>
            </w:r>
          </w:p>
        </w:tc>
      </w:tr>
      <w:tr w:rsidR="00110F8C" w:rsidRPr="00110F8C" w14:paraId="3F551045" w14:textId="77777777" w:rsidTr="00530B0E">
        <w:trPr>
          <w:cantSplit/>
          <w:trHeight w:val="408"/>
        </w:trPr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F7CE2A" w14:textId="14B0B069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教育部所屬機構作業基金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ACDF73" w14:textId="245EF48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- 504,395,000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050F79" w14:textId="7FD18E9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- 480,235,799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2F86D9" w14:textId="6AFF2E1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- 480,235,799</w:t>
            </w:r>
          </w:p>
        </w:tc>
      </w:tr>
    </w:tbl>
    <w:p w14:paraId="3D5DEDF3" w14:textId="46F9E168" w:rsidR="00CC1B1B" w:rsidRPr="00110F8C" w:rsidRDefault="004103B9" w:rsidP="00CC1B1B">
      <w:pPr>
        <w:tabs>
          <w:tab w:val="center" w:pos="4920"/>
        </w:tabs>
        <w:snapToGrid w:val="0"/>
        <w:ind w:firstLineChars="0" w:firstLine="0"/>
        <w:jc w:val="left"/>
        <w:rPr>
          <w:rFonts w:hAnsi="Times New Roman" w:cs="Times New Roman"/>
          <w:bCs/>
          <w:sz w:val="28"/>
          <w:szCs w:val="20"/>
        </w:rPr>
      </w:pPr>
      <w:r w:rsidRPr="00110F8C">
        <w:rPr>
          <w:rFonts w:hint="eastAsia"/>
          <w:b/>
          <w:sz w:val="36"/>
          <w:u w:val="single"/>
        </w:rPr>
        <w:t>收支餘</w:t>
      </w:r>
      <w:proofErr w:type="gramStart"/>
      <w:r w:rsidRPr="00110F8C">
        <w:rPr>
          <w:rFonts w:hint="eastAsia"/>
          <w:b/>
          <w:sz w:val="36"/>
          <w:u w:val="single"/>
        </w:rPr>
        <w:t>絀</w:t>
      </w:r>
      <w:proofErr w:type="gramEnd"/>
      <w:r w:rsidRPr="00110F8C">
        <w:rPr>
          <w:rFonts w:hint="eastAsia"/>
          <w:b/>
          <w:sz w:val="36"/>
          <w:u w:val="single"/>
        </w:rPr>
        <w:t>審定數額綜計表－作業基金</w:t>
      </w:r>
      <w:r w:rsidRPr="00110F8C">
        <w:rPr>
          <w:rFonts w:hAnsi="Times New Roman" w:cs="Times New Roman" w:hint="eastAsia"/>
          <w:b/>
          <w:sz w:val="32"/>
          <w:szCs w:val="20"/>
          <w:u w:val="single"/>
        </w:rPr>
        <w:t xml:space="preserve">　</w:t>
      </w:r>
      <w:r w:rsidR="0057652E" w:rsidRPr="00110F8C">
        <w:rPr>
          <w:rFonts w:hint="eastAsia"/>
          <w:bCs/>
          <w:sz w:val="36"/>
          <w:szCs w:val="36"/>
        </w:rPr>
        <w:t>（</w:t>
      </w:r>
      <w:r w:rsidRPr="00110F8C">
        <w:rPr>
          <w:rFonts w:hint="eastAsia"/>
          <w:bCs/>
          <w:sz w:val="36"/>
          <w:szCs w:val="36"/>
        </w:rPr>
        <w:t>基金別</w:t>
      </w:r>
      <w:r w:rsidR="0057652E" w:rsidRPr="00110F8C">
        <w:rPr>
          <w:rFonts w:hint="eastAsia"/>
          <w:bCs/>
          <w:sz w:val="36"/>
          <w:szCs w:val="36"/>
        </w:rPr>
        <w:t>）</w:t>
      </w:r>
      <w:r w:rsidR="00CC1B1B" w:rsidRPr="00110F8C">
        <w:rPr>
          <w:rFonts w:hAnsi="Times New Roman" w:cs="Times New Roman" w:hint="eastAsia"/>
          <w:sz w:val="36"/>
          <w:szCs w:val="36"/>
        </w:rPr>
        <w:t>（續）</w:t>
      </w:r>
    </w:p>
    <w:p w14:paraId="577E56AC" w14:textId="77777777" w:rsidR="00F00B34" w:rsidRPr="00110F8C" w:rsidRDefault="00F00B34" w:rsidP="00F00B34">
      <w:pPr>
        <w:tabs>
          <w:tab w:val="right" w:pos="10163"/>
        </w:tabs>
        <w:ind w:firstLineChars="0" w:firstLine="0"/>
        <w:rPr>
          <w:rFonts w:hAnsi="Times New Roman" w:cs="Times New Roman"/>
          <w:szCs w:val="20"/>
        </w:rPr>
      </w:pPr>
      <w:r w:rsidRPr="00110F8C">
        <w:rPr>
          <w:rFonts w:hAnsi="Times New Roman" w:cs="Times New Roman"/>
          <w:szCs w:val="20"/>
        </w:rPr>
        <w:tab/>
      </w:r>
      <w:r w:rsidRPr="00110F8C">
        <w:rPr>
          <w:rFonts w:hAnsi="Times New Roman" w:cs="Times New Roman" w:hint="eastAsia"/>
          <w:spacing w:val="-20"/>
          <w:szCs w:val="20"/>
        </w:rPr>
        <w:t>單位：新臺幣元</w:t>
      </w:r>
    </w:p>
    <w:tbl>
      <w:tblPr>
        <w:tblW w:w="102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8"/>
        <w:gridCol w:w="2142"/>
        <w:gridCol w:w="854"/>
        <w:gridCol w:w="2085"/>
        <w:gridCol w:w="2170"/>
        <w:gridCol w:w="826"/>
      </w:tblGrid>
      <w:tr w:rsidR="00110F8C" w:rsidRPr="00110F8C" w14:paraId="507B8BBF" w14:textId="77777777" w:rsidTr="00FA7CFA">
        <w:trPr>
          <w:cantSplit/>
          <w:trHeight w:hRule="exact" w:val="284"/>
        </w:trPr>
        <w:tc>
          <w:tcPr>
            <w:tcW w:w="5124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4CFE4B2" w14:textId="77777777" w:rsidR="00F00B34" w:rsidRPr="00110F8C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決算審定數與預算數比較</w:t>
            </w:r>
          </w:p>
        </w:tc>
        <w:tc>
          <w:tcPr>
            <w:tcW w:w="5081" w:type="dxa"/>
            <w:gridSpan w:val="3"/>
            <w:tcBorders>
              <w:top w:val="single" w:sz="8" w:space="0" w:color="auto"/>
            </w:tcBorders>
            <w:vAlign w:val="center"/>
          </w:tcPr>
          <w:p w14:paraId="56853CD5" w14:textId="77777777" w:rsidR="00F00B34" w:rsidRPr="00110F8C" w:rsidRDefault="00F00B34" w:rsidP="00150C2A">
            <w:pPr>
              <w:adjustRightInd w:val="0"/>
              <w:snapToGrid w:val="0"/>
              <w:spacing w:line="220" w:lineRule="exact"/>
              <w:ind w:leftChars="10" w:left="24" w:rightChars="-5" w:right="-12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決算審定數與決算數比較</w:t>
            </w:r>
          </w:p>
        </w:tc>
      </w:tr>
      <w:tr w:rsidR="00110F8C" w:rsidRPr="00110F8C" w14:paraId="426B0F9D" w14:textId="77777777" w:rsidTr="00FA7CFA">
        <w:trPr>
          <w:cantSplit/>
          <w:trHeight w:hRule="exact" w:val="284"/>
        </w:trPr>
        <w:tc>
          <w:tcPr>
            <w:tcW w:w="212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EAD0C75" w14:textId="77777777" w:rsidR="00F00B34" w:rsidRPr="00110F8C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4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FC3B7D3" w14:textId="77777777" w:rsidR="00F00B34" w:rsidRPr="00110F8C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減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26FF2E4" w14:textId="77777777" w:rsidR="00F00B34" w:rsidRPr="00110F8C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％</w:t>
            </w:r>
          </w:p>
        </w:tc>
        <w:tc>
          <w:tcPr>
            <w:tcW w:w="2085" w:type="dxa"/>
            <w:tcBorders>
              <w:bottom w:val="single" w:sz="8" w:space="0" w:color="auto"/>
            </w:tcBorders>
            <w:vAlign w:val="center"/>
          </w:tcPr>
          <w:p w14:paraId="2BC5FB7B" w14:textId="77777777" w:rsidR="00F00B34" w:rsidRPr="00110F8C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70" w:type="dxa"/>
            <w:tcBorders>
              <w:bottom w:val="single" w:sz="8" w:space="0" w:color="auto"/>
            </w:tcBorders>
            <w:vAlign w:val="center"/>
          </w:tcPr>
          <w:p w14:paraId="654D71AD" w14:textId="77777777" w:rsidR="00F00B34" w:rsidRPr="00110F8C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減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vAlign w:val="center"/>
          </w:tcPr>
          <w:p w14:paraId="670EEB70" w14:textId="77777777" w:rsidR="00F00B34" w:rsidRPr="00110F8C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％</w:t>
            </w:r>
          </w:p>
        </w:tc>
      </w:tr>
      <w:tr w:rsidR="00110F8C" w:rsidRPr="00110F8C" w14:paraId="5432F419" w14:textId="77777777" w:rsidTr="00CC6472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42D167" w14:textId="41F0C8D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870,390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82E51" w14:textId="1D475C2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5A15B" w14:textId="0DC5B8E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- 0.24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C0848" w14:textId="6B9F580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6A565" w14:textId="73C0D64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E3FB77" w14:textId="6FF126B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13A48A47" w14:textId="77777777" w:rsidTr="00CC6472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CB4430" w14:textId="28B74C9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96,326,500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3CEDD" w14:textId="3DB6F39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3BD90" w14:textId="1A8F6CF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- 85.49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C2FE0" w14:textId="1BC6035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59A29" w14:textId="6D66BEC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68056A" w14:textId="5C37B37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029B3E97" w14:textId="77777777" w:rsidTr="00EA335C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59864F" w14:textId="41FED3C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122,651,529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2473C" w14:textId="4D82912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3AE06" w14:textId="0292E2F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- 92.62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8053A" w14:textId="1EA207E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D7562" w14:textId="75E8F14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AD1F6B" w14:textId="2CA8A43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6E20201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BCDDEE" w14:textId="756EEA6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53,343,948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ABA59" w14:textId="7205DB6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BAC5D" w14:textId="04422B2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- 50.23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0694A" w14:textId="1257C0A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41F50" w14:textId="23A3E08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021B66" w14:textId="7C77173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63F26AF7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73B435" w14:textId="13D5B2F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35,336,968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538E9" w14:textId="242ABC3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50C73" w14:textId="3DBDC98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B6E66" w14:textId="7005689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6F1A2" w14:textId="3735994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A09EA2" w14:textId="172246B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1FDC4B87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FE75D2" w14:textId="3506238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19,715,117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AEF4C" w14:textId="47C507D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B3A08" w14:textId="18A7DBF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- 55.01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E35D2" w14:textId="228A9F4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3AF3A" w14:textId="7EE9AF6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761A4F" w14:textId="0D21869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09BE62D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4A3336" w14:textId="360A8BB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B8F28" w14:textId="097363B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31,166,563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FEAFD" w14:textId="0E89147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101.56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6D6AE" w14:textId="7F8A815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6CB32" w14:textId="0A404F8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7E0BEB" w14:textId="6971A62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36439F9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DA21D8" w14:textId="50C5C05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60,055,632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1189D" w14:textId="161BA36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9FAE8" w14:textId="20DCCE8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B4EC7" w14:textId="61C43B9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A007C" w14:textId="74E7929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D166DE" w14:textId="7E82836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63482A1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10F1CD" w14:textId="286823A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25,918,296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9387E" w14:textId="27F1F23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8E648" w14:textId="3319728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- 95.71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72DF3" w14:textId="609573E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A9C4B" w14:textId="285D915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8ABAFF" w14:textId="35B16AB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45F1318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844AF5" w14:textId="1B90088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124,943,274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C6521" w14:textId="77B27FE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091CF" w14:textId="2F50B3B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460.94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67E7A" w14:textId="494F0B6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EE4B7" w14:textId="7201473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E90484" w14:textId="0471389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7C80AA4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6C6312" w14:textId="0B5467B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55,979,922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1A431" w14:textId="0BC5D15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4F944" w14:textId="15624CF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- 52.66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B7D24" w14:textId="5CDA0AC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CCD4E" w14:textId="7E56052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5D13A8" w14:textId="50018BD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613CE73B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4D2419" w14:textId="5D5FE43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EA9ED" w14:textId="3A31090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32,421,509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9B094" w14:textId="00A0A99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128.56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8028B" w14:textId="7288625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6741A" w14:textId="1D7E790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A0C89D" w14:textId="343D382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2FC070F6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7FA51C" w14:textId="5118449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147,802,000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E2BD7" w14:textId="05BA0CC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4BCEE" w14:textId="36B4EA6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- 62.60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0F0E4" w14:textId="27AF23C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6538A" w14:textId="7176E89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FFA095" w14:textId="48AA7C7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37D45E5A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BA5886" w14:textId="0ED6ADD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21,610,956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2C745" w14:textId="4F7A311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3A3EB" w14:textId="2800ED4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- 9.91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43FF9" w14:textId="5462966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DF83" w14:textId="2728F89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B99D4D" w14:textId="4CCC453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1D1FEC50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347231" w14:textId="12EFD6A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85,469,879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DB74A" w14:textId="5BD87EE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D6487" w14:textId="1BD1140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- 72.93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6764C" w14:textId="28428FA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500A0" w14:textId="0D72B4C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65CAC0" w14:textId="67CED01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9CAE900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B97441" w14:textId="3B47C6B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11,921,670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DCE7C" w14:textId="1EB9478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7420A" w14:textId="5A07932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- 13.73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D4F0E" w14:textId="2C35EDF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E8242" w14:textId="3F1B712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F80455" w14:textId="59B48DE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48F73F40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5980B6" w14:textId="18C5375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14,381,686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BAC8A" w14:textId="6140065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735F3" w14:textId="03F8EE6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- 16.04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D8304" w14:textId="708F33A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82531" w14:textId="63E47A9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07A2A4" w14:textId="47D1355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64A34158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4253A4" w14:textId="4771318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22,323,220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F88CE" w14:textId="7961E46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801296" w14:textId="477CCA4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- 22.48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5F6D6" w14:textId="536FA0D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B2A69" w14:textId="56EEB24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C6E09A" w14:textId="1D8F74B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69AC74BB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0EBF28" w14:textId="3749333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85AD7" w14:textId="31B0D2C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10,055,641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1C6DE" w14:textId="116E492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12.34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7078B" w14:textId="653CDCC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9319D" w14:textId="0C69CF0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F1573B" w14:textId="35B524D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9C46BA6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072558" w14:textId="5540E25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104,920,158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05AA9" w14:textId="2CE0B7E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3005B" w14:textId="4F5BAE9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1594E" w14:textId="0340AE6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BF2A9" w14:textId="68CDF86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28F178" w14:textId="28458A9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3D016AD6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629E16" w14:textId="3D33E66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3,595,551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7A993" w14:textId="0EE912A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168B5" w14:textId="361F0FB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61.82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ACEB6" w14:textId="34F5AD7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8BF69" w14:textId="6EB7FB2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A3E7D3" w14:textId="517C86D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8624292" w14:textId="77777777" w:rsidTr="0093341D">
        <w:trPr>
          <w:cantSplit/>
          <w:trHeight w:val="408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6C5DC5" w14:textId="2ECCA7E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63A17" w14:textId="51FE3D6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1,400,583,376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F5102" w14:textId="4EA65E2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38C9A" w14:textId="116BB63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59F61" w14:textId="232F302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7FFEE3" w14:textId="6DDA2F8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6A56495E" w14:textId="77777777" w:rsidTr="0093341D">
        <w:trPr>
          <w:cantSplit/>
          <w:trHeight w:val="408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A0E1D5" w14:textId="3FFCD69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58,708,735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49FE3" w14:textId="57003F3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6BCE1" w14:textId="2380F1D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8CF7E" w14:textId="75C2DE9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CE0C1" w14:textId="65ADE05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C706A2" w14:textId="1896293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15744B63" w14:textId="77777777" w:rsidTr="0093341D">
        <w:trPr>
          <w:cantSplit/>
          <w:trHeight w:val="408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499729" w14:textId="6237970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21,997,909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8A49D" w14:textId="44BC44E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FCEAA" w14:textId="38066F6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- 29.87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80901" w14:textId="644DE32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E3C84" w14:textId="2FCC1B7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643C90" w14:textId="0ABF76A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38151813" w14:textId="77777777" w:rsidTr="0093341D">
        <w:trPr>
          <w:cantSplit/>
          <w:trHeight w:val="408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7CDE2C" w14:textId="4370013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39,392,991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40338" w14:textId="188E5F1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C4EE4" w14:textId="4C76C50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B489C" w14:textId="3BCB56E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D62F7" w14:textId="2424BF7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BA4C7C" w14:textId="20DC706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94D017E" w14:textId="77777777" w:rsidTr="0093341D">
        <w:trPr>
          <w:cantSplit/>
          <w:trHeight w:val="408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496161" w14:textId="2788C69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4,756,451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97CDC" w14:textId="7C224A8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7EDB9" w14:textId="61DAB2A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- 13.34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797F8" w14:textId="4B68CAA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DBCB2" w14:textId="05F4EC7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ECA399" w14:textId="2514DDC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0488C0DB" w14:textId="77777777" w:rsidTr="0093341D">
        <w:trPr>
          <w:cantSplit/>
          <w:trHeight w:val="408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3F219A" w14:textId="5C90164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4,602,129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90130" w14:textId="7924920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F6C2D" w14:textId="6BF4748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- 6.29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5B6BE" w14:textId="2DEDE0A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059EF" w14:textId="77755B8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170787" w14:textId="2869466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06CE4F79" w14:textId="77777777" w:rsidTr="0093341D">
        <w:trPr>
          <w:cantSplit/>
          <w:trHeight w:val="408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5B39F3" w14:textId="6B9F26C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2,420,456,761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ACF14" w14:textId="065C80D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72E20" w14:textId="05EBD6A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170.37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13ED7" w14:textId="70A8351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4A74D" w14:textId="08B9F18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D33614" w14:textId="27E91DA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64BCF34C" w14:textId="77777777" w:rsidTr="0093341D">
        <w:trPr>
          <w:cantSplit/>
          <w:trHeight w:val="408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CB7CE5" w14:textId="22BD0C2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1,460,874,717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32FEA" w14:textId="1A5F2D9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1EBDD" w14:textId="6229ADA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1,267.88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25E8C" w14:textId="0DA976B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1CB7D" w14:textId="7DDE450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E8882D" w14:textId="12B4022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49F7D292" w14:textId="77777777" w:rsidTr="00D56B67">
        <w:trPr>
          <w:cantSplit/>
          <w:trHeight w:val="408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CE995B" w14:textId="5F77440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240,107,826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DFD5D" w14:textId="44E6B9E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DD9AA" w14:textId="07EF2B8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499.49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4126C" w14:textId="143EC24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36D89" w14:textId="7249D9F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6DF25E" w14:textId="7FD0207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63FA42C5" w14:textId="77777777" w:rsidTr="00530B0E">
        <w:trPr>
          <w:cantSplit/>
          <w:trHeight w:val="408"/>
        </w:trPr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55FD63" w14:textId="3FFF43E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24,159,201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E68A57" w14:textId="5AFD26A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562178" w14:textId="45FC4E0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- 4.79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4EC7B8" w14:textId="5FC942B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50B07D" w14:textId="67EC412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98F92AA" w14:textId="2DED251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12E0768E" w14:textId="1580AA25" w:rsidR="00CC1B1B" w:rsidRPr="00110F8C" w:rsidRDefault="00CC1B1B" w:rsidP="00876045">
      <w:pPr>
        <w:tabs>
          <w:tab w:val="center" w:pos="4920"/>
        </w:tabs>
        <w:snapToGrid w:val="0"/>
        <w:ind w:rightChars="-6" w:right="-14" w:firstLineChars="0" w:firstLine="0"/>
        <w:jc w:val="right"/>
        <w:rPr>
          <w:rFonts w:hAnsi="Times New Roman" w:cs="Times New Roman"/>
          <w:b/>
          <w:sz w:val="32"/>
          <w:szCs w:val="20"/>
          <w:u w:val="single"/>
        </w:rPr>
      </w:pPr>
      <w:r w:rsidRPr="00110F8C">
        <w:rPr>
          <w:rFonts w:hAnsi="Times New Roman" w:cs="Times New Roman" w:hint="eastAsia"/>
          <w:b/>
          <w:spacing w:val="-20"/>
          <w:sz w:val="32"/>
          <w:szCs w:val="32"/>
          <w:u w:val="single"/>
        </w:rPr>
        <w:t xml:space="preserve">　</w:t>
      </w:r>
      <w:r w:rsidRPr="00110F8C">
        <w:rPr>
          <w:rFonts w:hAnsi="Times New Roman" w:cs="Times New Roman" w:hint="eastAsia"/>
          <w:b/>
          <w:sz w:val="36"/>
          <w:szCs w:val="36"/>
          <w:u w:val="single"/>
        </w:rPr>
        <w:t>壹、</w:t>
      </w:r>
      <w:r w:rsidRPr="00110F8C">
        <w:rPr>
          <w:rFonts w:hint="eastAsia"/>
          <w:b/>
          <w:sz w:val="36"/>
          <w:szCs w:val="36"/>
          <w:u w:val="single"/>
        </w:rPr>
        <w:t>中華民國</w:t>
      </w:r>
      <w:proofErr w:type="gramStart"/>
      <w:r w:rsidR="003715BE" w:rsidRPr="00110F8C">
        <w:rPr>
          <w:rFonts w:hint="eastAsia"/>
          <w:b/>
          <w:sz w:val="36"/>
          <w:szCs w:val="36"/>
          <w:u w:val="single"/>
        </w:rPr>
        <w:t>11</w:t>
      </w:r>
      <w:r w:rsidR="005D5CF3" w:rsidRPr="00110F8C">
        <w:rPr>
          <w:rFonts w:hint="eastAsia"/>
          <w:b/>
          <w:sz w:val="36"/>
          <w:szCs w:val="36"/>
          <w:u w:val="single"/>
        </w:rPr>
        <w:t>4</w:t>
      </w:r>
      <w:proofErr w:type="gramEnd"/>
      <w:r w:rsidRPr="00110F8C">
        <w:rPr>
          <w:rFonts w:hint="eastAsia"/>
          <w:b/>
          <w:sz w:val="36"/>
          <w:szCs w:val="36"/>
          <w:u w:val="single"/>
        </w:rPr>
        <w:t>年度中央政府非營業特種基金</w:t>
      </w:r>
    </w:p>
    <w:p w14:paraId="4830EA25" w14:textId="77777777" w:rsidR="00CC1B1B" w:rsidRPr="00110F8C" w:rsidRDefault="005326AF" w:rsidP="00CC1B1B">
      <w:pPr>
        <w:tabs>
          <w:tab w:val="right" w:pos="9912"/>
        </w:tabs>
        <w:ind w:firstLineChars="0" w:firstLine="0"/>
        <w:rPr>
          <w:rFonts w:hAnsi="Times New Roman" w:cs="Times New Roman"/>
          <w:b/>
          <w:szCs w:val="20"/>
        </w:rPr>
      </w:pPr>
      <w:r w:rsidRPr="00110F8C">
        <w:rPr>
          <w:rFonts w:hint="eastAsia"/>
          <w:b/>
        </w:rPr>
        <w:t>餘</w:t>
      </w:r>
      <w:proofErr w:type="gramStart"/>
      <w:r w:rsidRPr="00110F8C">
        <w:rPr>
          <w:rFonts w:hint="eastAsia"/>
          <w:b/>
        </w:rPr>
        <w:t>絀</w:t>
      </w:r>
      <w:proofErr w:type="gramEnd"/>
      <w:r w:rsidRPr="00110F8C">
        <w:rPr>
          <w:rFonts w:hAnsi="Times New Roman" w:cs="Times New Roman" w:hint="eastAsia"/>
          <w:b/>
        </w:rPr>
        <w:t>部分</w:t>
      </w:r>
      <w:r w:rsidR="00CC1B1B" w:rsidRPr="00110F8C">
        <w:rPr>
          <w:rFonts w:hAnsi="Times New Roman" w:cs="Times New Roman"/>
          <w:b/>
          <w:szCs w:val="20"/>
        </w:rPr>
        <w:tab/>
      </w:r>
    </w:p>
    <w:tbl>
      <w:tblPr>
        <w:tblW w:w="10241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10"/>
        <w:gridCol w:w="2275"/>
        <w:gridCol w:w="2275"/>
        <w:gridCol w:w="2281"/>
      </w:tblGrid>
      <w:tr w:rsidR="00110F8C" w:rsidRPr="00110F8C" w14:paraId="00DD6726" w14:textId="77777777" w:rsidTr="0057652E">
        <w:trPr>
          <w:cantSplit/>
          <w:trHeight w:hRule="exact" w:val="256"/>
        </w:trPr>
        <w:tc>
          <w:tcPr>
            <w:tcW w:w="3410" w:type="dxa"/>
            <w:vMerge w:val="restart"/>
            <w:tcBorders>
              <w:top w:val="single" w:sz="8" w:space="0" w:color="auto"/>
            </w:tcBorders>
            <w:vAlign w:val="center"/>
          </w:tcPr>
          <w:p w14:paraId="17936F00" w14:textId="77777777" w:rsidR="00CC1B1B" w:rsidRPr="00110F8C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基金名稱</w:t>
            </w:r>
          </w:p>
        </w:tc>
        <w:tc>
          <w:tcPr>
            <w:tcW w:w="6831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1983" w14:textId="77777777" w:rsidR="00CC1B1B" w:rsidRPr="00110F8C" w:rsidRDefault="0028013C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賸餘或短</w:t>
            </w:r>
            <w:proofErr w:type="gramStart"/>
            <w:r w:rsidRPr="00110F8C">
              <w:rPr>
                <w:rFonts w:hAnsi="Times New Roman" w:cs="Times New Roman" w:hint="eastAsia"/>
                <w:sz w:val="22"/>
                <w:szCs w:val="20"/>
              </w:rPr>
              <w:t>絀</w:t>
            </w:r>
            <w:proofErr w:type="gramEnd"/>
          </w:p>
        </w:tc>
      </w:tr>
      <w:tr w:rsidR="00110F8C" w:rsidRPr="00110F8C" w14:paraId="0D4ABAAB" w14:textId="77777777" w:rsidTr="0057652E">
        <w:trPr>
          <w:cantSplit/>
          <w:trHeight w:hRule="exact" w:val="256"/>
        </w:trPr>
        <w:tc>
          <w:tcPr>
            <w:tcW w:w="3410" w:type="dxa"/>
            <w:vMerge/>
            <w:tcBorders>
              <w:bottom w:val="single" w:sz="8" w:space="0" w:color="auto"/>
            </w:tcBorders>
            <w:vAlign w:val="center"/>
          </w:tcPr>
          <w:p w14:paraId="48CAC4E4" w14:textId="77777777" w:rsidR="00CC1B1B" w:rsidRPr="00110F8C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F03F7D" w14:textId="77777777" w:rsidR="00CC1B1B" w:rsidRPr="00110F8C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預算數</w:t>
            </w:r>
          </w:p>
        </w:tc>
        <w:tc>
          <w:tcPr>
            <w:tcW w:w="227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C0697E" w14:textId="77777777" w:rsidR="00CC1B1B" w:rsidRPr="00110F8C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決算數</w:t>
            </w:r>
          </w:p>
        </w:tc>
        <w:tc>
          <w:tcPr>
            <w:tcW w:w="228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9BBA66" w14:textId="77777777" w:rsidR="00CC1B1B" w:rsidRPr="00110F8C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決算審定數</w:t>
            </w:r>
          </w:p>
        </w:tc>
      </w:tr>
      <w:tr w:rsidR="00110F8C" w:rsidRPr="00110F8C" w14:paraId="67C5B8CD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E7DCE9" w14:textId="093F5076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國立高級中等學校校務基金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27F42" w14:textId="311DA1A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- 4,010,487,000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8CBB0" w14:textId="38C720A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- 1,794,700,500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AE812" w14:textId="7BFE3D7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- 1,794,700,500</w:t>
            </w:r>
          </w:p>
        </w:tc>
      </w:tr>
      <w:tr w:rsidR="00110F8C" w:rsidRPr="00110F8C" w14:paraId="1F66A13D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4F8E81" w14:textId="7440CF5E" w:rsidR="00110F8C" w:rsidRPr="00110F8C" w:rsidRDefault="00110F8C" w:rsidP="00110F8C">
            <w:pPr>
              <w:ind w:leftChars="-7" w:left="-17" w:firstLineChars="12" w:firstLine="24"/>
              <w:jc w:val="distribute"/>
              <w:rPr>
                <w:sz w:val="22"/>
              </w:rPr>
            </w:pPr>
            <w:r w:rsidRPr="00110F8C">
              <w:rPr>
                <w:rFonts w:hint="eastAsia"/>
                <w:b/>
                <w:sz w:val="20"/>
              </w:rPr>
              <w:t>法務部主管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AB245" w14:textId="4911F71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- 108,963,000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5DEE0" w14:textId="33C6D54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- 108,434,153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42119" w14:textId="3DCA491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- 108,434,153</w:t>
            </w:r>
          </w:p>
        </w:tc>
      </w:tr>
      <w:tr w:rsidR="00110F8C" w:rsidRPr="00110F8C" w14:paraId="4C27875C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445CE1" w14:textId="7761CE8A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法務部矯正機關作業基金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BF4A9" w14:textId="4327C93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- 108,963,000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5D7D4" w14:textId="795E9F9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- 108,434,153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5B117" w14:textId="0108BC1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- 108,434,153</w:t>
            </w:r>
          </w:p>
        </w:tc>
      </w:tr>
      <w:tr w:rsidR="00110F8C" w:rsidRPr="00110F8C" w14:paraId="756F4C8F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80C39E" w14:textId="7ED6A23B" w:rsidR="00110F8C" w:rsidRPr="00110F8C" w:rsidRDefault="00110F8C" w:rsidP="00110F8C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經濟部主管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D4D28" w14:textId="753CC98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- 768,086,000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5B951" w14:textId="41279D6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1,976,195,428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344B4" w14:textId="4B8B306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1,976,195,428</w:t>
            </w:r>
          </w:p>
        </w:tc>
      </w:tr>
      <w:tr w:rsidR="00110F8C" w:rsidRPr="00110F8C" w14:paraId="7073664F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D8F95E" w14:textId="0BC8C580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經濟作業基金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3746D" w14:textId="67E9126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1,065,332,000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634F0" w14:textId="175D73B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3,772,439,105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9D5FE" w14:textId="0ED92B5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3,772,439,105</w:t>
            </w:r>
          </w:p>
        </w:tc>
      </w:tr>
      <w:tr w:rsidR="00110F8C" w:rsidRPr="00110F8C" w14:paraId="4786A8D5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28DA6A" w14:textId="4333E14E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水資源作業基金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FD5C5" w14:textId="06BFC5B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- 1,833,418,000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8C86C" w14:textId="21BE813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- 1,796,243,677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DB99D" w14:textId="5A652C9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- 1,796,243,677</w:t>
            </w:r>
          </w:p>
        </w:tc>
      </w:tr>
      <w:tr w:rsidR="00110F8C" w:rsidRPr="00110F8C" w14:paraId="365554B6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07C355" w14:textId="4047F4E7" w:rsidR="00110F8C" w:rsidRPr="00110F8C" w:rsidRDefault="00110F8C" w:rsidP="00110F8C">
            <w:pPr>
              <w:ind w:leftChars="-7" w:left="-17" w:firstLineChars="12" w:firstLine="24"/>
              <w:jc w:val="distribute"/>
              <w:rPr>
                <w:sz w:val="22"/>
              </w:rPr>
            </w:pPr>
            <w:r w:rsidRPr="00110F8C">
              <w:rPr>
                <w:rFonts w:hint="eastAsia"/>
                <w:b/>
                <w:sz w:val="20"/>
              </w:rPr>
              <w:t>交通部主管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D4017" w14:textId="648641B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30,062,820,000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06C47" w14:textId="1ECC932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37,751,519,619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6A2ED" w14:textId="07CF553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37,751,519,619</w:t>
            </w:r>
          </w:p>
        </w:tc>
      </w:tr>
      <w:tr w:rsidR="00110F8C" w:rsidRPr="00110F8C" w14:paraId="514BD290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9F9234" w14:textId="7921F898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交通作業基金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87E54" w14:textId="1DF0469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30,062,820,000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32127" w14:textId="76B6413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37,751,519,619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BAE56" w14:textId="4F2E74E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37,751,519,619</w:t>
            </w:r>
          </w:p>
        </w:tc>
      </w:tr>
      <w:tr w:rsidR="00110F8C" w:rsidRPr="00110F8C" w14:paraId="1B5D1562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6F2D6E" w14:textId="2CD1E7E0" w:rsidR="00110F8C" w:rsidRPr="00110F8C" w:rsidRDefault="00110F8C" w:rsidP="00110F8C">
            <w:pPr>
              <w:ind w:leftChars="-7" w:left="-17" w:firstLineChars="12" w:firstLine="24"/>
              <w:jc w:val="distribute"/>
              <w:rPr>
                <w:sz w:val="22"/>
              </w:rPr>
            </w:pPr>
            <w:r w:rsidRPr="00110F8C">
              <w:rPr>
                <w:rFonts w:hint="eastAsia"/>
                <w:b/>
                <w:sz w:val="20"/>
              </w:rPr>
              <w:t>國軍退除役官兵輔導委員會主管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E9A1E" w14:textId="10258E7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4,099,420,000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B63D6" w14:textId="6D73320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6,705,490,205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1FB29" w14:textId="7602671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6,704,783,654</w:t>
            </w:r>
          </w:p>
        </w:tc>
      </w:tr>
      <w:tr w:rsidR="00110F8C" w:rsidRPr="00110F8C" w14:paraId="082A6B9D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0A2100" w14:textId="7695782B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國軍退除役官兵安置基金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0D304" w14:textId="0DF4343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856,442,000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C2E5F" w14:textId="1E241BA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1,659,452,595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BDE42" w14:textId="3253825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1,658,746,044</w:t>
            </w:r>
          </w:p>
        </w:tc>
      </w:tr>
      <w:tr w:rsidR="00110F8C" w:rsidRPr="00110F8C" w14:paraId="3717FE0E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D9B66D" w14:textId="4B5BF073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pacing w:val="-6"/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榮民醫療作業基金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864D1" w14:textId="4E1F219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3,242,978,000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06B04" w14:textId="2696B72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5,046,037,610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617B3" w14:textId="53A2E12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5,046,037,610</w:t>
            </w:r>
          </w:p>
        </w:tc>
      </w:tr>
      <w:tr w:rsidR="00110F8C" w:rsidRPr="00110F8C" w14:paraId="2512C03E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7A1DBA" w14:textId="09756B87" w:rsidR="00110F8C" w:rsidRPr="00110F8C" w:rsidRDefault="00110F8C" w:rsidP="00110F8C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國家科學及技術委員會主管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33CB8" w14:textId="043A4F4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4,877,575,000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D11A5" w14:textId="1F75AC2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8,004,589,761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AC6A1" w14:textId="37ED312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8,004,589,761</w:t>
            </w:r>
          </w:p>
        </w:tc>
      </w:tr>
      <w:tr w:rsidR="00110F8C" w:rsidRPr="00110F8C" w14:paraId="01DFC7B3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65D560" w14:textId="1DAB3534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科學園區管理局作業基金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7AF52" w14:textId="52D948A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4,877,575,000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DC8C2" w14:textId="4A62012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8,004,589,761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BB0F0" w14:textId="4F1506F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8,004,589,761</w:t>
            </w:r>
          </w:p>
        </w:tc>
      </w:tr>
      <w:tr w:rsidR="00110F8C" w:rsidRPr="00110F8C" w14:paraId="46692EA8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FCCFB5" w14:textId="0D994A6C" w:rsidR="00110F8C" w:rsidRPr="00110F8C" w:rsidRDefault="00110F8C" w:rsidP="00110F8C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農業部主管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916A3" w14:textId="1AC1785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- 2,151,822,000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671C8" w14:textId="2804B52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- 854,656,124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7D528" w14:textId="7E05842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- 854,656,124</w:t>
            </w:r>
          </w:p>
        </w:tc>
      </w:tr>
      <w:tr w:rsidR="00110F8C" w:rsidRPr="00110F8C" w14:paraId="7F5A7654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2FB5AD" w14:textId="0397A9AC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農業作業基金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99519" w14:textId="475D3C1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- 115,617,000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9C576" w14:textId="63C0C81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- 70,226,938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9107F" w14:textId="4D07709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- 70,226,938</w:t>
            </w:r>
          </w:p>
        </w:tc>
      </w:tr>
      <w:tr w:rsidR="00110F8C" w:rsidRPr="00110F8C" w14:paraId="2ACAC660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7A7C70" w14:textId="119DB264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農田水利事業作業基金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4B247" w14:textId="61DC64B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- 2,036,205,000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7FC3F" w14:textId="10DC421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- 784,429,186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4EE67" w14:textId="14C3B84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- 784,429,186</w:t>
            </w:r>
          </w:p>
        </w:tc>
      </w:tr>
      <w:tr w:rsidR="00110F8C" w:rsidRPr="00110F8C" w14:paraId="7E525137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92C5D" w14:textId="572D6610" w:rsidR="00110F8C" w:rsidRPr="00110F8C" w:rsidRDefault="00110F8C" w:rsidP="00110F8C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勞動部主管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7BD50" w14:textId="2E810D0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64B28" w14:textId="1E497BE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DEDA2" w14:textId="4E3A6FB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110F8C" w:rsidRPr="00110F8C" w14:paraId="269B2A4F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02A45D" w14:textId="7726CB43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勞工保險局作業基金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86783" w14:textId="49256CD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803B9" w14:textId="7E14E72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3C938" w14:textId="6BA2B1F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110F8C" w:rsidRPr="00110F8C" w14:paraId="54C2E694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B2DEAF" w14:textId="7B71511C" w:rsidR="00110F8C" w:rsidRPr="00110F8C" w:rsidRDefault="00110F8C" w:rsidP="00110F8C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衛生福利部主管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5AC13" w14:textId="41B7C01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2,176,525,000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74033" w14:textId="4845BE1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2,655,850,003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6C28F" w14:textId="3228BCC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2,655,850,003</w:t>
            </w:r>
          </w:p>
        </w:tc>
      </w:tr>
      <w:tr w:rsidR="00110F8C" w:rsidRPr="00110F8C" w14:paraId="39680813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14948E" w14:textId="24A74CB1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醫療藥品基金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3EECB" w14:textId="2225738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1,924,406,000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CA81B" w14:textId="25A96E8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2,345,417,087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9DCC9" w14:textId="2471F2A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2,345,417,087</w:t>
            </w:r>
          </w:p>
        </w:tc>
      </w:tr>
      <w:tr w:rsidR="00110F8C" w:rsidRPr="00110F8C" w14:paraId="2A841213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0AA0E2" w14:textId="3812CBBE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管制藥品製藥工廠作業基金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AF218" w14:textId="5908D93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252,119,000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63D17" w14:textId="5AD1397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310,432,916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261F1" w14:textId="500E124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310,432,916</w:t>
            </w:r>
          </w:p>
        </w:tc>
      </w:tr>
      <w:tr w:rsidR="00110F8C" w:rsidRPr="00110F8C" w14:paraId="732F83E6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3E1E45" w14:textId="2A565E92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0"/>
              </w:rPr>
            </w:pPr>
            <w:r w:rsidRPr="00110F8C">
              <w:rPr>
                <w:rFonts w:hint="eastAsia"/>
                <w:sz w:val="20"/>
              </w:rPr>
              <w:t>全民健康保險基金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BF591" w14:textId="04D7A94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86D81" w14:textId="0DAFD75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DBFB0" w14:textId="69F9035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110F8C" w:rsidRPr="00110F8C" w14:paraId="493E3282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B62D3C" w14:textId="501D8495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110F8C">
              <w:rPr>
                <w:rFonts w:hint="eastAsia"/>
                <w:sz w:val="20"/>
              </w:rPr>
              <w:t>國民年金保險基金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21178" w14:textId="1BBC9F5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4E4AF" w14:textId="6BB79C8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60157" w14:textId="00D1E9B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110F8C" w:rsidRPr="00110F8C" w14:paraId="76CA03C7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247F23" w14:textId="48F2E3AD" w:rsidR="00110F8C" w:rsidRPr="00110F8C" w:rsidRDefault="00110F8C" w:rsidP="00110F8C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文化部主管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E60B7" w14:textId="412AF92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- 165,652,000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1482F" w14:textId="64B2040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- 761,153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B2F15" w14:textId="7F7F9D2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- 761,153</w:t>
            </w:r>
          </w:p>
        </w:tc>
      </w:tr>
      <w:tr w:rsidR="00110F8C" w:rsidRPr="00110F8C" w14:paraId="59E25495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FFF09D" w14:textId="6320943C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國立文化機構作業基金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E92AB" w14:textId="1DAF36A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- 165,652,000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DAFF1" w14:textId="6BF9134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- 761,153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39A45" w14:textId="77E98B9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- 761,153</w:t>
            </w:r>
          </w:p>
        </w:tc>
      </w:tr>
      <w:tr w:rsidR="00110F8C" w:rsidRPr="00110F8C" w14:paraId="55219B7E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D3BA5C" w14:textId="1A422D49" w:rsidR="00110F8C" w:rsidRPr="00110F8C" w:rsidRDefault="00110F8C" w:rsidP="00110F8C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國立故宮博物院主管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13A49" w14:textId="121E5B7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66,630,000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5B459" w14:textId="7CC5D06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42,228,563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48C27" w14:textId="4DB96D6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42,228,563</w:t>
            </w:r>
          </w:p>
        </w:tc>
      </w:tr>
      <w:tr w:rsidR="00110F8C" w:rsidRPr="00110F8C" w14:paraId="40F8F004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571D20" w14:textId="27F7F6CB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故宮文物藝術發展基金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4FAC3" w14:textId="5E2A4CE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66,630,000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4F624" w14:textId="55AB54B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42,228,563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37AC0" w14:textId="41DD749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42,228,563</w:t>
            </w:r>
          </w:p>
        </w:tc>
      </w:tr>
      <w:tr w:rsidR="00110F8C" w:rsidRPr="00110F8C" w14:paraId="707D04C2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1CA23F" w14:textId="193B8289" w:rsidR="00110F8C" w:rsidRPr="00110F8C" w:rsidRDefault="00110F8C" w:rsidP="00110F8C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原住民族委員會主管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907BA" w14:textId="544D154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2,147,243,000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A574C" w14:textId="1D3D1C2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53,242,896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3A139" w14:textId="0F1E072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53,242,896</w:t>
            </w:r>
          </w:p>
        </w:tc>
      </w:tr>
      <w:tr w:rsidR="00110F8C" w:rsidRPr="00110F8C" w14:paraId="056F9138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2C8CD4" w14:textId="20946DE2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原住民族綜合發展基金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3485A" w14:textId="66BAC57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2,147,243,000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B8C66" w14:textId="75C1107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53,242,896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5E784" w14:textId="148029A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53,242,896</w:t>
            </w:r>
          </w:p>
        </w:tc>
      </w:tr>
      <w:tr w:rsidR="00110F8C" w:rsidRPr="00110F8C" w14:paraId="3D91CC6B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22B1CA" w14:textId="00AEC9D8" w:rsidR="00110F8C" w:rsidRPr="00110F8C" w:rsidRDefault="00110F8C" w:rsidP="00110F8C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b/>
                <w:sz w:val="20"/>
              </w:rPr>
              <w:t>考試院考選部主管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B5ECF" w14:textId="5D9BD36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11,115,000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10F87" w14:textId="018B911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- 24,468,491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D9032" w14:textId="6971853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- 24,468,491</w:t>
            </w:r>
          </w:p>
        </w:tc>
      </w:tr>
      <w:tr w:rsidR="00110F8C" w:rsidRPr="00110F8C" w14:paraId="3F09F5B3" w14:textId="77777777" w:rsidTr="003C218F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D5C0143" w14:textId="2CC6FA24" w:rsidR="00110F8C" w:rsidRPr="00110F8C" w:rsidRDefault="00110F8C" w:rsidP="00110F8C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110F8C">
              <w:rPr>
                <w:rFonts w:hint="eastAsia"/>
                <w:sz w:val="20"/>
              </w:rPr>
              <w:t>考選業務基金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A91964" w14:textId="51C3CD1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11,115,000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3FF80F" w14:textId="2F90EDE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- 24,468,491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1C0C20" w14:textId="5983AB1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- 24,468,491</w:t>
            </w:r>
          </w:p>
        </w:tc>
      </w:tr>
    </w:tbl>
    <w:p w14:paraId="7C23B834" w14:textId="77777777" w:rsidR="00CC1B1B" w:rsidRPr="00110F8C" w:rsidRDefault="00CC1B1B" w:rsidP="008C445C">
      <w:pPr>
        <w:pStyle w:val="3T0301110P"/>
        <w:spacing w:line="20" w:lineRule="exact"/>
        <w:ind w:left="0" w:firstLineChars="0" w:firstLine="0"/>
        <w:rPr>
          <w:b/>
          <w:color w:val="auto"/>
          <w:spacing w:val="-20"/>
          <w:sz w:val="2"/>
          <w:szCs w:val="20"/>
        </w:rPr>
      </w:pPr>
    </w:p>
    <w:p w14:paraId="015E9D7A" w14:textId="25197FBD" w:rsidR="00CC1B1B" w:rsidRPr="00110F8C" w:rsidRDefault="004103B9" w:rsidP="00CC1B1B">
      <w:pPr>
        <w:tabs>
          <w:tab w:val="center" w:pos="4920"/>
        </w:tabs>
        <w:snapToGrid w:val="0"/>
        <w:ind w:firstLineChars="0" w:firstLine="0"/>
        <w:jc w:val="left"/>
        <w:rPr>
          <w:rFonts w:hAnsi="Times New Roman" w:cs="Times New Roman"/>
          <w:bCs/>
          <w:sz w:val="28"/>
          <w:szCs w:val="20"/>
        </w:rPr>
      </w:pPr>
      <w:r w:rsidRPr="00110F8C">
        <w:rPr>
          <w:rFonts w:hint="eastAsia"/>
          <w:b/>
          <w:sz w:val="36"/>
          <w:u w:val="single"/>
        </w:rPr>
        <w:t>收支餘</w:t>
      </w:r>
      <w:proofErr w:type="gramStart"/>
      <w:r w:rsidRPr="00110F8C">
        <w:rPr>
          <w:rFonts w:hint="eastAsia"/>
          <w:b/>
          <w:sz w:val="36"/>
          <w:u w:val="single"/>
        </w:rPr>
        <w:t>絀</w:t>
      </w:r>
      <w:proofErr w:type="gramEnd"/>
      <w:r w:rsidRPr="00110F8C">
        <w:rPr>
          <w:rFonts w:hint="eastAsia"/>
          <w:b/>
          <w:sz w:val="36"/>
          <w:u w:val="single"/>
        </w:rPr>
        <w:t>審定數額綜計表－作業基金</w:t>
      </w:r>
      <w:r w:rsidRPr="00110F8C">
        <w:rPr>
          <w:rFonts w:hAnsi="Times New Roman" w:cs="Times New Roman" w:hint="eastAsia"/>
          <w:b/>
          <w:sz w:val="32"/>
          <w:szCs w:val="20"/>
          <w:u w:val="single"/>
        </w:rPr>
        <w:t xml:space="preserve">　</w:t>
      </w:r>
      <w:r w:rsidR="0057652E" w:rsidRPr="00110F8C">
        <w:rPr>
          <w:rFonts w:hint="eastAsia"/>
          <w:bCs/>
          <w:sz w:val="36"/>
          <w:szCs w:val="36"/>
        </w:rPr>
        <w:t>（</w:t>
      </w:r>
      <w:r w:rsidRPr="00110F8C">
        <w:rPr>
          <w:rFonts w:hint="eastAsia"/>
          <w:bCs/>
          <w:sz w:val="36"/>
          <w:szCs w:val="36"/>
        </w:rPr>
        <w:t>基金別</w:t>
      </w:r>
      <w:r w:rsidR="0057652E" w:rsidRPr="00110F8C">
        <w:rPr>
          <w:rFonts w:hint="eastAsia"/>
          <w:bCs/>
          <w:sz w:val="36"/>
          <w:szCs w:val="36"/>
        </w:rPr>
        <w:t>）</w:t>
      </w:r>
      <w:r w:rsidR="00CC1B1B" w:rsidRPr="00110F8C">
        <w:rPr>
          <w:rFonts w:hAnsi="Times New Roman" w:cs="Times New Roman" w:hint="eastAsia"/>
          <w:sz w:val="36"/>
          <w:szCs w:val="36"/>
        </w:rPr>
        <w:t>（續）</w:t>
      </w:r>
    </w:p>
    <w:p w14:paraId="25CC0B18" w14:textId="77777777" w:rsidR="00F00B34" w:rsidRPr="00110F8C" w:rsidRDefault="00F00B34" w:rsidP="00F00B34">
      <w:pPr>
        <w:tabs>
          <w:tab w:val="right" w:pos="10163"/>
        </w:tabs>
        <w:ind w:firstLineChars="0" w:firstLine="0"/>
        <w:rPr>
          <w:rFonts w:hAnsi="Times New Roman" w:cs="Times New Roman"/>
          <w:szCs w:val="20"/>
        </w:rPr>
      </w:pPr>
      <w:r w:rsidRPr="00110F8C">
        <w:rPr>
          <w:rFonts w:hAnsi="Times New Roman" w:cs="Times New Roman"/>
          <w:szCs w:val="20"/>
        </w:rPr>
        <w:tab/>
      </w:r>
      <w:r w:rsidRPr="00110F8C">
        <w:rPr>
          <w:rFonts w:hAnsi="Times New Roman" w:cs="Times New Roman" w:hint="eastAsia"/>
          <w:spacing w:val="-20"/>
          <w:szCs w:val="20"/>
        </w:rPr>
        <w:t>單位：新臺幣元</w:t>
      </w:r>
    </w:p>
    <w:tbl>
      <w:tblPr>
        <w:tblW w:w="102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5"/>
        <w:gridCol w:w="2158"/>
        <w:gridCol w:w="863"/>
        <w:gridCol w:w="2142"/>
        <w:gridCol w:w="2172"/>
        <w:gridCol w:w="755"/>
      </w:tblGrid>
      <w:tr w:rsidR="00110F8C" w:rsidRPr="00110F8C" w14:paraId="11D040C5" w14:textId="77777777" w:rsidTr="0057652E">
        <w:trPr>
          <w:cantSplit/>
          <w:trHeight w:hRule="exact" w:val="256"/>
        </w:trPr>
        <w:tc>
          <w:tcPr>
            <w:tcW w:w="5136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FD24CEC" w14:textId="77777777" w:rsidR="00F00B34" w:rsidRPr="00110F8C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決算審定數與預算數比較</w:t>
            </w:r>
          </w:p>
        </w:tc>
        <w:tc>
          <w:tcPr>
            <w:tcW w:w="5069" w:type="dxa"/>
            <w:gridSpan w:val="3"/>
            <w:tcBorders>
              <w:top w:val="single" w:sz="8" w:space="0" w:color="auto"/>
            </w:tcBorders>
            <w:vAlign w:val="center"/>
          </w:tcPr>
          <w:p w14:paraId="61DDB75C" w14:textId="77777777" w:rsidR="00F00B34" w:rsidRPr="00110F8C" w:rsidRDefault="00F00B34" w:rsidP="00150C2A">
            <w:pPr>
              <w:adjustRightInd w:val="0"/>
              <w:snapToGrid w:val="0"/>
              <w:spacing w:line="220" w:lineRule="exact"/>
              <w:ind w:leftChars="10" w:left="24" w:rightChars="-5" w:right="-12" w:firstLineChars="0" w:firstLine="0"/>
              <w:jc w:val="distribute"/>
              <w:rPr>
                <w:rFonts w:hAnsi="Times New Roman" w:cs="Times New Roman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z w:val="22"/>
                <w:szCs w:val="20"/>
              </w:rPr>
              <w:t>決算審定數與決算數比較</w:t>
            </w:r>
          </w:p>
        </w:tc>
      </w:tr>
      <w:tr w:rsidR="00110F8C" w:rsidRPr="00110F8C" w14:paraId="74A25C48" w14:textId="77777777" w:rsidTr="0057652E">
        <w:trPr>
          <w:cantSplit/>
          <w:trHeight w:hRule="exact" w:val="256"/>
        </w:trPr>
        <w:tc>
          <w:tcPr>
            <w:tcW w:w="211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D51766B" w14:textId="77777777" w:rsidR="00F00B34" w:rsidRPr="00110F8C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5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938D132" w14:textId="77777777" w:rsidR="00F00B34" w:rsidRPr="00110F8C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減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3BE3B69" w14:textId="77777777" w:rsidR="00F00B34" w:rsidRPr="00110F8C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％</w:t>
            </w:r>
          </w:p>
        </w:tc>
        <w:tc>
          <w:tcPr>
            <w:tcW w:w="2142" w:type="dxa"/>
            <w:tcBorders>
              <w:bottom w:val="single" w:sz="8" w:space="0" w:color="auto"/>
            </w:tcBorders>
            <w:vAlign w:val="center"/>
          </w:tcPr>
          <w:p w14:paraId="43FA1997" w14:textId="77777777" w:rsidR="00F00B34" w:rsidRPr="00110F8C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72" w:type="dxa"/>
            <w:tcBorders>
              <w:bottom w:val="single" w:sz="8" w:space="0" w:color="auto"/>
            </w:tcBorders>
            <w:vAlign w:val="center"/>
          </w:tcPr>
          <w:p w14:paraId="6CB485A7" w14:textId="77777777" w:rsidR="00F00B34" w:rsidRPr="00110F8C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減</w:t>
            </w:r>
          </w:p>
        </w:tc>
        <w:tc>
          <w:tcPr>
            <w:tcW w:w="755" w:type="dxa"/>
            <w:tcBorders>
              <w:bottom w:val="single" w:sz="8" w:space="0" w:color="auto"/>
            </w:tcBorders>
            <w:vAlign w:val="center"/>
          </w:tcPr>
          <w:p w14:paraId="647842AA" w14:textId="77777777" w:rsidR="00F00B34" w:rsidRPr="00110F8C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spacing w:val="-2"/>
                <w:sz w:val="22"/>
                <w:szCs w:val="20"/>
              </w:rPr>
            </w:pPr>
            <w:r w:rsidRPr="00110F8C">
              <w:rPr>
                <w:rFonts w:hAnsi="Times New Roman" w:cs="Times New Roman" w:hint="eastAsia"/>
                <w:spacing w:val="-2"/>
                <w:sz w:val="22"/>
                <w:szCs w:val="20"/>
              </w:rPr>
              <w:t>％</w:t>
            </w:r>
          </w:p>
        </w:tc>
      </w:tr>
      <w:tr w:rsidR="00110F8C" w:rsidRPr="00110F8C" w14:paraId="577FACB2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BB1EE9" w14:textId="58CDDDD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2,215,786,500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D81BA" w14:textId="243D740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66F13" w14:textId="5C7B36E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- 55.25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FEFB6" w14:textId="0EBD60B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01B8" w14:textId="568ECFF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5AB932" w14:textId="2663992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0A7A4846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111A7B" w14:textId="6E372E4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528,847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1B727" w14:textId="754E315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C1E2C" w14:textId="53A00EC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- 0.49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E5102" w14:textId="05F2A71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67718" w14:textId="58E9869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73A47E" w14:textId="57AC157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2C09F5D2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335862" w14:textId="07D0D02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528,847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26EDC" w14:textId="4162FBA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3BDCB" w14:textId="4ABD8B2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- 0.49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506B6" w14:textId="6EE1EBD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F5886" w14:textId="033D6A4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13CF70" w14:textId="4CA0737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37B0FCA6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285621" w14:textId="678798F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2,744,281,428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CE57D" w14:textId="529F61E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CBA6A" w14:textId="65A31D7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82B5B" w14:textId="45552B7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41A66" w14:textId="7F2DB87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259AD0" w14:textId="6657160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472F2AF4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D9330A" w14:textId="76840E4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2,707,107,105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7CC17" w14:textId="0C6378E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D76CE" w14:textId="3961700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254.11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39EC4" w14:textId="1872558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EAE8D" w14:textId="794B637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DB3FE7" w14:textId="3DF95D0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36645FC0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8FA8A8" w14:textId="31BCDEA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37,174,323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622F3" w14:textId="291BB31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7B019" w14:textId="471CAD7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- 2.03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B9789" w14:textId="3250567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11E2F" w14:textId="0D59499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8FF2DA" w14:textId="05A2169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37343D4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BA1853" w14:textId="082355B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7,688,699,619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3FE3E" w14:textId="3F28A02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D856A" w14:textId="0F45B69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25.58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3F4C5" w14:textId="668359B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20B6D" w14:textId="2C848E1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FD109D" w14:textId="0BCFDD8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255C784F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FE1254" w14:textId="149BBA8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7,688,699,619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1F329" w14:textId="3F178FA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A5326" w14:textId="3720A94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25.58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497D2" w14:textId="03AC9DC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123E9" w14:textId="33EC6A6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4B8C92" w14:textId="2E6AA92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59C643C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803C2C" w14:textId="189ACFF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2,605,363,654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15D25" w14:textId="58F5D10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F2345" w14:textId="1D3BD6A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63.55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8C4D7" w14:textId="7BE949B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43D7A" w14:textId="6471D62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706,551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475534" w14:textId="659B2C3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- 0.01</w:t>
            </w:r>
          </w:p>
        </w:tc>
      </w:tr>
      <w:tr w:rsidR="00110F8C" w:rsidRPr="00110F8C" w14:paraId="7DBAE90E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BE4269" w14:textId="6DDF449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802,304,044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6B691" w14:textId="2117771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6E5C5" w14:textId="60C347D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93.68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96B3F" w14:textId="27C85E3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93F799" w14:textId="3D39979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706,551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8E8CC3" w14:textId="73E60F6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- 0.04</w:t>
            </w:r>
          </w:p>
        </w:tc>
      </w:tr>
      <w:tr w:rsidR="00110F8C" w:rsidRPr="00110F8C" w14:paraId="59BC0D5A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8BC496" w14:textId="1CAF0AB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1,803,059,610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163C4" w14:textId="27E40F7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D35AA" w14:textId="07B0C95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55.60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07DF7" w14:textId="5B8DAEC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D6A50" w14:textId="363F9EF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F44305" w14:textId="5DAE21B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343BF90C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591D53" w14:textId="48C4807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3,127,014,761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6B4A5" w14:textId="4839DBF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D0052" w14:textId="19F4DC8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64.11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23696" w14:textId="572C313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4E872" w14:textId="16B9B08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D6099F" w14:textId="2AA790D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342A5CBA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CE047E" w14:textId="6A7B8A1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3,127,014,761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F4C63" w14:textId="2D77B81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23A1E" w14:textId="4054D0C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64.11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C8E08" w14:textId="4D6222C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18991" w14:textId="3E07F93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177684" w14:textId="05A43C2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6EB42E0B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341CF1" w14:textId="16F07A4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1,297,165,876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72D6E" w14:textId="286D124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6B3AB" w14:textId="0CD5CD9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- 60.28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797BE" w14:textId="2E09E2C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507B9" w14:textId="40BBFCD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562AC8" w14:textId="35CD3B2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4A19F045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5751B6" w14:textId="0936855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45,390,062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67461" w14:textId="6AB679C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B8F18" w14:textId="046F997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- 39.26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D6E19" w14:textId="602C173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5A1F4" w14:textId="67E530E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52E4A2" w14:textId="222F243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5770476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23639A" w14:textId="0FF455B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1,251,775,814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0F14C" w14:textId="3D1CC08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5CF18" w14:textId="6DC150C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- 61.48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6A76F" w14:textId="76DADC5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20D64" w14:textId="2ECB77C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58746B" w14:textId="7820E21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4D6A0EA2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57091A" w14:textId="00160B9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4FDD8" w14:textId="4CBBD7F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B0150" w14:textId="4ABAA19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E3C99" w14:textId="6BFD51C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76796" w14:textId="69AC93A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BDD390" w14:textId="03BE98C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</w:tr>
      <w:tr w:rsidR="00110F8C" w:rsidRPr="00110F8C" w14:paraId="35AE2661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C03617" w14:textId="565AD5B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7F703" w14:textId="2E28D6C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BDBDF" w14:textId="6DAFADA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ED32E" w14:textId="00C6C88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8507E" w14:textId="1A1EEF1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E4E83C" w14:textId="5814D86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10F8C">
              <w:rPr>
                <w:rFonts w:ascii="新細明體" w:hAnsi="新細明體" w:hint="eastAsia"/>
                <w:sz w:val="20"/>
              </w:rPr>
              <w:t>--</w:t>
            </w:r>
          </w:p>
        </w:tc>
      </w:tr>
      <w:tr w:rsidR="00110F8C" w:rsidRPr="00110F8C" w14:paraId="5388410C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F309AB" w14:textId="54A81C1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479,325,003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6C70D" w14:textId="6AF69EB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F2713" w14:textId="67D8E45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22.02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AC65D" w14:textId="77B8236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8BC0C" w14:textId="204B0B3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92DF2B" w14:textId="2CB1BBB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3FECC0EA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269C13" w14:textId="3A5F6AB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421,011,087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E7358" w14:textId="55EAB72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BED48" w14:textId="07E90CD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</w:rPr>
            </w:pPr>
            <w:r w:rsidRPr="00110F8C">
              <w:rPr>
                <w:rFonts w:ascii="新細明體" w:hAnsi="新細明體" w:hint="eastAsia"/>
                <w:sz w:val="20"/>
              </w:rPr>
              <w:t>21.88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AB5BA" w14:textId="5A24D3B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A80DB" w14:textId="5C8372C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7E14B2" w14:textId="76E1153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695F1DFF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344DB1" w14:textId="35FAA67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58,313,916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53B18" w14:textId="4C8381F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8DF9C" w14:textId="43C05E7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23.13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73FFC" w14:textId="59F883B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E77FE" w14:textId="65E7851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AE361F" w14:textId="1374C0C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4EB558CE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0EBE92" w14:textId="5D588BC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18EFA" w14:textId="246B3A2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6DF8C" w14:textId="2980AD2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AAADA" w14:textId="6D1F267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95D1B" w14:textId="18CC1F4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757FD0" w14:textId="2D0C1DA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--</w:t>
            </w:r>
          </w:p>
        </w:tc>
      </w:tr>
      <w:tr w:rsidR="00110F8C" w:rsidRPr="00110F8C" w14:paraId="4D6A4334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1CB59F" w14:textId="27C17BD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065FC" w14:textId="727D837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54A7D" w14:textId="41F861E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7845C" w14:textId="025F98A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DAD4B" w14:textId="15798E7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9DD110" w14:textId="2EA9CDD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--</w:t>
            </w:r>
          </w:p>
        </w:tc>
      </w:tr>
      <w:tr w:rsidR="00110F8C" w:rsidRPr="00110F8C" w14:paraId="43F7A0FC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A10D6B" w14:textId="782F284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164,890,847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C6816" w14:textId="2534BBF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1DFE5" w14:textId="6F943BF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- 99.54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73991" w14:textId="0EAFCFD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866A9" w14:textId="19BAC85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B74C51" w14:textId="409466D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6B6722D8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E7AA0F" w14:textId="6C7CFFE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164,890,847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3B202" w14:textId="493DFA4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09ED0" w14:textId="34A297A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- 99.54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97239" w14:textId="72D7849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FB479" w14:textId="2C70870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3B4F89" w14:textId="3B3830B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7F0430F5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B09DC5" w14:textId="24DB9746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17E97" w14:textId="1DDF7B1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24,401,437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20940" w14:textId="0FB45FB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- 36.62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99E0A" w14:textId="2674A01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0AB8A" w14:textId="6FAFD80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61B907" w14:textId="5790A41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75C15A97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D72B07" w14:textId="6493353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A877A" w14:textId="54C4605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24,401,437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C4EA6" w14:textId="120DE71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- 36.62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235E9" w14:textId="47D6F69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AEBEE" w14:textId="3961B96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8A03D2" w14:textId="0223C3D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18245AED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BD41C1" w14:textId="2AD9B022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03600" w14:textId="4355468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2,094,000,104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449E8" w14:textId="60E2E77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- 97.52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4340D" w14:textId="0670D4E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DD0C7" w14:textId="2FDC0F2C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8F5E5F" w14:textId="0E4516B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36993F92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C0E5AD" w14:textId="6BC10EE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804CD" w14:textId="4151A3B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2,094,000,104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CF5FA" w14:textId="0FCA8E8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- 97.52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558EE" w14:textId="3DBAA36F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16586" w14:textId="3570D427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A08EF5" w14:textId="24B1C429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10F8C" w:rsidRPr="00110F8C" w14:paraId="58C6ADE7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28938A" w14:textId="08C88D7A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0E442" w14:textId="380D3E78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35,583,491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18A9F" w14:textId="1590323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FDD03" w14:textId="16857721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EA177" w14:textId="13B0189B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B54938" w14:textId="2E6EBE84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10F8C" w:rsidRPr="00110F8C" w14:paraId="5195DB19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90A5879" w14:textId="45D1B7AE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F106D3" w14:textId="6C3622A3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35,583,491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9FC9EF" w14:textId="4E6A890D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12A447" w14:textId="15102AE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34F216" w14:textId="4879B245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6381BF9" w14:textId="72B57C50" w:rsidR="00110F8C" w:rsidRPr="00110F8C" w:rsidRDefault="00110F8C" w:rsidP="00110F8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110F8C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7D033E65" w14:textId="77777777" w:rsidR="00CC1B1B" w:rsidRPr="00110F8C" w:rsidRDefault="00CC1B1B" w:rsidP="008C445C">
      <w:pPr>
        <w:tabs>
          <w:tab w:val="center" w:pos="4920"/>
        </w:tabs>
        <w:snapToGrid w:val="0"/>
        <w:spacing w:line="20" w:lineRule="exact"/>
        <w:ind w:firstLineChars="0" w:firstLine="0"/>
        <w:jc w:val="left"/>
        <w:rPr>
          <w:rFonts w:ascii="Times New Roman"/>
          <w:sz w:val="2"/>
        </w:rPr>
      </w:pPr>
    </w:p>
    <w:sectPr w:rsidR="00CC1B1B" w:rsidRPr="00110F8C" w:rsidSect="00624F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596F3" w14:textId="77777777" w:rsidR="00E5031B" w:rsidRDefault="00E5031B" w:rsidP="0001579B">
      <w:pPr>
        <w:ind w:firstLine="480"/>
      </w:pPr>
      <w:r>
        <w:separator/>
      </w:r>
    </w:p>
  </w:endnote>
  <w:endnote w:type="continuationSeparator" w:id="0">
    <w:p w14:paraId="6F0BE163" w14:textId="77777777" w:rsidR="00E5031B" w:rsidRDefault="00E5031B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5212006"/>
      <w:docPartObj>
        <w:docPartGallery w:val="Page Numbers (Bottom of Page)"/>
        <w:docPartUnique/>
      </w:docPartObj>
    </w:sdtPr>
    <w:sdtEndPr/>
    <w:sdtContent>
      <w:p w14:paraId="3AE22151" w14:textId="77777777" w:rsidR="00876045" w:rsidRDefault="00876045" w:rsidP="00A20DBE">
        <w:pPr>
          <w:pStyle w:val="a5"/>
          <w:snapToGrid/>
          <w:ind w:firstLineChars="0" w:firstLine="0"/>
          <w:jc w:val="center"/>
        </w:pPr>
        <w:r>
          <w:rPr>
            <w:rFonts w:hint="eastAsia"/>
          </w:rPr>
          <w:t>丙-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F44E9">
          <w:rPr>
            <w:noProof/>
          </w:rPr>
          <w:t>14</w:t>
        </w:r>
        <w:r>
          <w:fldChar w:fldCharType="end"/>
        </w:r>
      </w:p>
    </w:sdtContent>
  </w:sdt>
  <w:p w14:paraId="1024F5B3" w14:textId="77777777" w:rsidR="00876045" w:rsidRDefault="00876045" w:rsidP="00A20DBE">
    <w:pPr>
      <w:pStyle w:val="a5"/>
      <w:snapToGrid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1436225"/>
      <w:docPartObj>
        <w:docPartGallery w:val="Page Numbers (Bottom of Page)"/>
        <w:docPartUnique/>
      </w:docPartObj>
    </w:sdtPr>
    <w:sdtEndPr/>
    <w:sdtContent>
      <w:p w14:paraId="159604F0" w14:textId="77777777" w:rsidR="00876045" w:rsidRDefault="00876045" w:rsidP="0057652E">
        <w:pPr>
          <w:pStyle w:val="a5"/>
          <w:ind w:firstLineChars="0" w:firstLine="0"/>
          <w:jc w:val="center"/>
        </w:pPr>
        <w:r>
          <w:rPr>
            <w:rFonts w:hint="eastAsia"/>
          </w:rPr>
          <w:t>丙-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F44E9" w:rsidRPr="00AF44E9">
          <w:rPr>
            <w:noProof/>
            <w:lang w:val="zh-TW"/>
          </w:rPr>
          <w:t>13</w:t>
        </w:r>
        <w:r>
          <w:fldChar w:fldCharType="end"/>
        </w:r>
      </w:p>
    </w:sdtContent>
  </w:sdt>
  <w:p w14:paraId="3748228F" w14:textId="77777777" w:rsidR="00876045" w:rsidRPr="001D2AAC" w:rsidRDefault="00876045" w:rsidP="0057652E">
    <w:pPr>
      <w:tabs>
        <w:tab w:val="left" w:pos="4608"/>
      </w:tabs>
      <w:ind w:firstLineChars="0" w:firstLine="0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77CAD" w14:textId="77777777" w:rsidR="00876045" w:rsidRDefault="00876045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0CE42" w14:textId="77777777" w:rsidR="00E5031B" w:rsidRDefault="00E5031B" w:rsidP="0001579B">
      <w:pPr>
        <w:ind w:firstLine="480"/>
      </w:pPr>
      <w:r>
        <w:separator/>
      </w:r>
    </w:p>
  </w:footnote>
  <w:footnote w:type="continuationSeparator" w:id="0">
    <w:p w14:paraId="6058295C" w14:textId="77777777" w:rsidR="00E5031B" w:rsidRDefault="00E5031B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82AF8" w14:textId="77777777" w:rsidR="00876045" w:rsidRDefault="00876045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B46D3" w14:textId="77777777" w:rsidR="00876045" w:rsidRDefault="00876045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BA4AB" w14:textId="77777777" w:rsidR="00876045" w:rsidRDefault="00876045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90B67"/>
    <w:multiLevelType w:val="hybridMultilevel"/>
    <w:tmpl w:val="21005FAC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F839A1"/>
    <w:multiLevelType w:val="hybridMultilevel"/>
    <w:tmpl w:val="203269B2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D9B15B1"/>
    <w:multiLevelType w:val="hybridMultilevel"/>
    <w:tmpl w:val="CC987850"/>
    <w:lvl w:ilvl="0" w:tplc="2D02F1AA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5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EC53CD"/>
    <w:multiLevelType w:val="hybridMultilevel"/>
    <w:tmpl w:val="F5A2F8A8"/>
    <w:lvl w:ilvl="0" w:tplc="D32AB088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A0C68E3"/>
    <w:multiLevelType w:val="hybridMultilevel"/>
    <w:tmpl w:val="300498B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7903BDE"/>
    <w:multiLevelType w:val="hybridMultilevel"/>
    <w:tmpl w:val="E6747F2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F04F06"/>
    <w:multiLevelType w:val="hybridMultilevel"/>
    <w:tmpl w:val="B9FEF942"/>
    <w:lvl w:ilvl="0" w:tplc="E674944E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0CD34D5"/>
    <w:multiLevelType w:val="hybridMultilevel"/>
    <w:tmpl w:val="834C9FAA"/>
    <w:lvl w:ilvl="0" w:tplc="EDF8ECD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1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3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FAE25DA"/>
    <w:multiLevelType w:val="hybridMultilevel"/>
    <w:tmpl w:val="ACC23C94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5BD15DB"/>
    <w:multiLevelType w:val="hybridMultilevel"/>
    <w:tmpl w:val="38D842AA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C534FFC"/>
    <w:multiLevelType w:val="hybridMultilevel"/>
    <w:tmpl w:val="9ED4D39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9"/>
  </w:num>
  <w:num w:numId="2">
    <w:abstractNumId w:val="13"/>
  </w:num>
  <w:num w:numId="3">
    <w:abstractNumId w:val="1"/>
  </w:num>
  <w:num w:numId="4">
    <w:abstractNumId w:val="12"/>
  </w:num>
  <w:num w:numId="5">
    <w:abstractNumId w:val="22"/>
  </w:num>
  <w:num w:numId="6">
    <w:abstractNumId w:val="4"/>
  </w:num>
  <w:num w:numId="7">
    <w:abstractNumId w:val="8"/>
  </w:num>
  <w:num w:numId="8">
    <w:abstractNumId w:val="25"/>
  </w:num>
  <w:num w:numId="9">
    <w:abstractNumId w:val="10"/>
  </w:num>
  <w:num w:numId="10">
    <w:abstractNumId w:val="18"/>
  </w:num>
  <w:num w:numId="11">
    <w:abstractNumId w:val="17"/>
  </w:num>
  <w:num w:numId="12">
    <w:abstractNumId w:val="23"/>
  </w:num>
  <w:num w:numId="13">
    <w:abstractNumId w:val="11"/>
  </w:num>
  <w:num w:numId="14">
    <w:abstractNumId w:val="9"/>
  </w:num>
  <w:num w:numId="15">
    <w:abstractNumId w:val="5"/>
  </w:num>
  <w:num w:numId="16">
    <w:abstractNumId w:val="20"/>
  </w:num>
  <w:num w:numId="17">
    <w:abstractNumId w:val="21"/>
  </w:num>
  <w:num w:numId="18">
    <w:abstractNumId w:val="3"/>
  </w:num>
  <w:num w:numId="19">
    <w:abstractNumId w:val="15"/>
  </w:num>
  <w:num w:numId="20">
    <w:abstractNumId w:val="6"/>
  </w:num>
  <w:num w:numId="21">
    <w:abstractNumId w:val="24"/>
  </w:num>
  <w:num w:numId="22">
    <w:abstractNumId w:val="14"/>
  </w:num>
  <w:num w:numId="23">
    <w:abstractNumId w:val="26"/>
  </w:num>
  <w:num w:numId="24">
    <w:abstractNumId w:val="27"/>
  </w:num>
  <w:num w:numId="25">
    <w:abstractNumId w:val="0"/>
  </w:num>
  <w:num w:numId="26">
    <w:abstractNumId w:val="16"/>
  </w:num>
  <w:num w:numId="27">
    <w:abstractNumId w:val="2"/>
  </w:num>
  <w:num w:numId="28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8193">
      <o:colormru v:ext="edit" colors="#cce8cf,#cce8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0011"/>
    <w:rsid w:val="0000711D"/>
    <w:rsid w:val="00013FC4"/>
    <w:rsid w:val="0001579B"/>
    <w:rsid w:val="0001689E"/>
    <w:rsid w:val="00025D1B"/>
    <w:rsid w:val="00025EDB"/>
    <w:rsid w:val="00031F52"/>
    <w:rsid w:val="00034CC4"/>
    <w:rsid w:val="0004064B"/>
    <w:rsid w:val="000476E1"/>
    <w:rsid w:val="00047E77"/>
    <w:rsid w:val="00053BE1"/>
    <w:rsid w:val="000545C4"/>
    <w:rsid w:val="00060E0A"/>
    <w:rsid w:val="00063367"/>
    <w:rsid w:val="00064DAE"/>
    <w:rsid w:val="00067800"/>
    <w:rsid w:val="00072CA8"/>
    <w:rsid w:val="0007408F"/>
    <w:rsid w:val="000756E2"/>
    <w:rsid w:val="000771FE"/>
    <w:rsid w:val="0008733E"/>
    <w:rsid w:val="00090D10"/>
    <w:rsid w:val="000A03B5"/>
    <w:rsid w:val="000A2C5F"/>
    <w:rsid w:val="000B44D4"/>
    <w:rsid w:val="000B6E4C"/>
    <w:rsid w:val="000C4654"/>
    <w:rsid w:val="000D2FCE"/>
    <w:rsid w:val="000D3E1F"/>
    <w:rsid w:val="000D43F9"/>
    <w:rsid w:val="000F352F"/>
    <w:rsid w:val="000F7626"/>
    <w:rsid w:val="0010059F"/>
    <w:rsid w:val="001010AD"/>
    <w:rsid w:val="00110F8C"/>
    <w:rsid w:val="00112B34"/>
    <w:rsid w:val="001131C0"/>
    <w:rsid w:val="0011504A"/>
    <w:rsid w:val="00117A9B"/>
    <w:rsid w:val="00121356"/>
    <w:rsid w:val="001219C2"/>
    <w:rsid w:val="001226FE"/>
    <w:rsid w:val="0012775A"/>
    <w:rsid w:val="00127BE7"/>
    <w:rsid w:val="00130392"/>
    <w:rsid w:val="001424CA"/>
    <w:rsid w:val="00143CEF"/>
    <w:rsid w:val="00150C2A"/>
    <w:rsid w:val="001612C8"/>
    <w:rsid w:val="00165B70"/>
    <w:rsid w:val="00174AA6"/>
    <w:rsid w:val="00177B6A"/>
    <w:rsid w:val="00185E76"/>
    <w:rsid w:val="00185F85"/>
    <w:rsid w:val="00190799"/>
    <w:rsid w:val="001A4CFE"/>
    <w:rsid w:val="001B11E8"/>
    <w:rsid w:val="001B1C92"/>
    <w:rsid w:val="001B2BC3"/>
    <w:rsid w:val="001B34B2"/>
    <w:rsid w:val="001B5641"/>
    <w:rsid w:val="001B6125"/>
    <w:rsid w:val="001C2632"/>
    <w:rsid w:val="001C5CBE"/>
    <w:rsid w:val="001C6040"/>
    <w:rsid w:val="001D1B7C"/>
    <w:rsid w:val="001D2AAC"/>
    <w:rsid w:val="001E1622"/>
    <w:rsid w:val="001E34B9"/>
    <w:rsid w:val="001E3E6D"/>
    <w:rsid w:val="001E4E73"/>
    <w:rsid w:val="001F6A5B"/>
    <w:rsid w:val="00206A02"/>
    <w:rsid w:val="00225597"/>
    <w:rsid w:val="00232F78"/>
    <w:rsid w:val="00240D57"/>
    <w:rsid w:val="00243539"/>
    <w:rsid w:val="00245F49"/>
    <w:rsid w:val="00250BFB"/>
    <w:rsid w:val="00257A5C"/>
    <w:rsid w:val="002649F2"/>
    <w:rsid w:val="002678D5"/>
    <w:rsid w:val="0027317A"/>
    <w:rsid w:val="00277A48"/>
    <w:rsid w:val="0028013C"/>
    <w:rsid w:val="0028067F"/>
    <w:rsid w:val="002861E6"/>
    <w:rsid w:val="00290CB3"/>
    <w:rsid w:val="002941FD"/>
    <w:rsid w:val="002A6FB2"/>
    <w:rsid w:val="002C50F3"/>
    <w:rsid w:val="002D38AA"/>
    <w:rsid w:val="002D3D6A"/>
    <w:rsid w:val="002E42BB"/>
    <w:rsid w:val="002F3F02"/>
    <w:rsid w:val="002F4588"/>
    <w:rsid w:val="0030368B"/>
    <w:rsid w:val="00306988"/>
    <w:rsid w:val="003113C0"/>
    <w:rsid w:val="00312AAE"/>
    <w:rsid w:val="00314579"/>
    <w:rsid w:val="00321E92"/>
    <w:rsid w:val="0032556A"/>
    <w:rsid w:val="00326BC1"/>
    <w:rsid w:val="00330002"/>
    <w:rsid w:val="00332ADD"/>
    <w:rsid w:val="00333F6C"/>
    <w:rsid w:val="00335624"/>
    <w:rsid w:val="00352B2D"/>
    <w:rsid w:val="003549DA"/>
    <w:rsid w:val="00356112"/>
    <w:rsid w:val="00366544"/>
    <w:rsid w:val="00370531"/>
    <w:rsid w:val="00371035"/>
    <w:rsid w:val="003715BE"/>
    <w:rsid w:val="00380616"/>
    <w:rsid w:val="00386A4E"/>
    <w:rsid w:val="003A307C"/>
    <w:rsid w:val="003B23AA"/>
    <w:rsid w:val="003C218F"/>
    <w:rsid w:val="003C7217"/>
    <w:rsid w:val="003D126D"/>
    <w:rsid w:val="003D2442"/>
    <w:rsid w:val="003D4105"/>
    <w:rsid w:val="003E1811"/>
    <w:rsid w:val="003E23F9"/>
    <w:rsid w:val="003E650A"/>
    <w:rsid w:val="003E6864"/>
    <w:rsid w:val="003F0A6E"/>
    <w:rsid w:val="00401A72"/>
    <w:rsid w:val="00406C63"/>
    <w:rsid w:val="004103B9"/>
    <w:rsid w:val="00412398"/>
    <w:rsid w:val="00412668"/>
    <w:rsid w:val="00412EE9"/>
    <w:rsid w:val="00412F9A"/>
    <w:rsid w:val="00413DD5"/>
    <w:rsid w:val="00415614"/>
    <w:rsid w:val="0041571C"/>
    <w:rsid w:val="00425DBA"/>
    <w:rsid w:val="0043184F"/>
    <w:rsid w:val="00433900"/>
    <w:rsid w:val="0043742C"/>
    <w:rsid w:val="00446EB1"/>
    <w:rsid w:val="004503D1"/>
    <w:rsid w:val="00460BEB"/>
    <w:rsid w:val="00460CA7"/>
    <w:rsid w:val="00461A8B"/>
    <w:rsid w:val="004626DB"/>
    <w:rsid w:val="00463EF3"/>
    <w:rsid w:val="00466282"/>
    <w:rsid w:val="00474965"/>
    <w:rsid w:val="00477E7E"/>
    <w:rsid w:val="00483579"/>
    <w:rsid w:val="00484990"/>
    <w:rsid w:val="00486C1D"/>
    <w:rsid w:val="004A1360"/>
    <w:rsid w:val="004A58FC"/>
    <w:rsid w:val="004B4287"/>
    <w:rsid w:val="004C08C1"/>
    <w:rsid w:val="004C24E5"/>
    <w:rsid w:val="004C5A37"/>
    <w:rsid w:val="004D1446"/>
    <w:rsid w:val="004D1FFC"/>
    <w:rsid w:val="004E3ECE"/>
    <w:rsid w:val="004E4C51"/>
    <w:rsid w:val="004E581A"/>
    <w:rsid w:val="004F096F"/>
    <w:rsid w:val="004F0978"/>
    <w:rsid w:val="004F1285"/>
    <w:rsid w:val="004F769B"/>
    <w:rsid w:val="005023AE"/>
    <w:rsid w:val="005047CA"/>
    <w:rsid w:val="00504BA4"/>
    <w:rsid w:val="00513CCF"/>
    <w:rsid w:val="00525471"/>
    <w:rsid w:val="00530B0E"/>
    <w:rsid w:val="005326AF"/>
    <w:rsid w:val="005341EE"/>
    <w:rsid w:val="00535471"/>
    <w:rsid w:val="00550E24"/>
    <w:rsid w:val="00550FE6"/>
    <w:rsid w:val="00555E95"/>
    <w:rsid w:val="00566888"/>
    <w:rsid w:val="0057652E"/>
    <w:rsid w:val="00581A8B"/>
    <w:rsid w:val="00581A9C"/>
    <w:rsid w:val="0058279E"/>
    <w:rsid w:val="00582A09"/>
    <w:rsid w:val="00591D83"/>
    <w:rsid w:val="00595CB9"/>
    <w:rsid w:val="00595DE8"/>
    <w:rsid w:val="005A52C3"/>
    <w:rsid w:val="005A6016"/>
    <w:rsid w:val="005B08A1"/>
    <w:rsid w:val="005D5CF3"/>
    <w:rsid w:val="005D65C8"/>
    <w:rsid w:val="005D6BA1"/>
    <w:rsid w:val="005E0512"/>
    <w:rsid w:val="005E057A"/>
    <w:rsid w:val="005E11DC"/>
    <w:rsid w:val="005E1A0B"/>
    <w:rsid w:val="005E7841"/>
    <w:rsid w:val="006011C0"/>
    <w:rsid w:val="00602994"/>
    <w:rsid w:val="00602C13"/>
    <w:rsid w:val="00604A10"/>
    <w:rsid w:val="00606C0B"/>
    <w:rsid w:val="00616A4A"/>
    <w:rsid w:val="00623178"/>
    <w:rsid w:val="00624F3B"/>
    <w:rsid w:val="00630D33"/>
    <w:rsid w:val="006417F4"/>
    <w:rsid w:val="00642B4B"/>
    <w:rsid w:val="00654F8A"/>
    <w:rsid w:val="006558FF"/>
    <w:rsid w:val="00673CC1"/>
    <w:rsid w:val="00674BB3"/>
    <w:rsid w:val="00677B03"/>
    <w:rsid w:val="0068689B"/>
    <w:rsid w:val="006921D4"/>
    <w:rsid w:val="006962E7"/>
    <w:rsid w:val="00696434"/>
    <w:rsid w:val="00697968"/>
    <w:rsid w:val="006B6868"/>
    <w:rsid w:val="006C1765"/>
    <w:rsid w:val="006D2C89"/>
    <w:rsid w:val="006E1C79"/>
    <w:rsid w:val="006F2838"/>
    <w:rsid w:val="006F581A"/>
    <w:rsid w:val="00701103"/>
    <w:rsid w:val="0070265C"/>
    <w:rsid w:val="00705C0E"/>
    <w:rsid w:val="0071018B"/>
    <w:rsid w:val="00712159"/>
    <w:rsid w:val="00712E7F"/>
    <w:rsid w:val="00721DBE"/>
    <w:rsid w:val="00724932"/>
    <w:rsid w:val="0073507D"/>
    <w:rsid w:val="00737E05"/>
    <w:rsid w:val="00740F67"/>
    <w:rsid w:val="007414D2"/>
    <w:rsid w:val="0074590F"/>
    <w:rsid w:val="007464AE"/>
    <w:rsid w:val="007464CA"/>
    <w:rsid w:val="00755FC4"/>
    <w:rsid w:val="00770346"/>
    <w:rsid w:val="007724EA"/>
    <w:rsid w:val="00787C21"/>
    <w:rsid w:val="007902A0"/>
    <w:rsid w:val="00793921"/>
    <w:rsid w:val="007975FC"/>
    <w:rsid w:val="007A36DC"/>
    <w:rsid w:val="007A3B3D"/>
    <w:rsid w:val="007B4FAA"/>
    <w:rsid w:val="007B7053"/>
    <w:rsid w:val="007D0C7A"/>
    <w:rsid w:val="007E09C1"/>
    <w:rsid w:val="007E5C86"/>
    <w:rsid w:val="007F5F95"/>
    <w:rsid w:val="0080128C"/>
    <w:rsid w:val="008147CE"/>
    <w:rsid w:val="00815D91"/>
    <w:rsid w:val="00816B3C"/>
    <w:rsid w:val="0081734D"/>
    <w:rsid w:val="00817AC0"/>
    <w:rsid w:val="00820C84"/>
    <w:rsid w:val="00822819"/>
    <w:rsid w:val="0082312F"/>
    <w:rsid w:val="00823C9E"/>
    <w:rsid w:val="0082652B"/>
    <w:rsid w:val="008267CD"/>
    <w:rsid w:val="00840A5A"/>
    <w:rsid w:val="00840BDF"/>
    <w:rsid w:val="00840C4E"/>
    <w:rsid w:val="008507B1"/>
    <w:rsid w:val="008564A8"/>
    <w:rsid w:val="00862ACF"/>
    <w:rsid w:val="00867E9F"/>
    <w:rsid w:val="008757D6"/>
    <w:rsid w:val="00876045"/>
    <w:rsid w:val="00881FD5"/>
    <w:rsid w:val="00883150"/>
    <w:rsid w:val="00884819"/>
    <w:rsid w:val="00885B2D"/>
    <w:rsid w:val="00895762"/>
    <w:rsid w:val="0089714A"/>
    <w:rsid w:val="008A4C53"/>
    <w:rsid w:val="008A5061"/>
    <w:rsid w:val="008A62A1"/>
    <w:rsid w:val="008B1812"/>
    <w:rsid w:val="008C445C"/>
    <w:rsid w:val="008C6EDE"/>
    <w:rsid w:val="008D1AF1"/>
    <w:rsid w:val="008D2C67"/>
    <w:rsid w:val="008E026F"/>
    <w:rsid w:val="008E23F2"/>
    <w:rsid w:val="008E75E9"/>
    <w:rsid w:val="00901EF9"/>
    <w:rsid w:val="00911E04"/>
    <w:rsid w:val="009154CB"/>
    <w:rsid w:val="009235B4"/>
    <w:rsid w:val="00924EA2"/>
    <w:rsid w:val="00931F1A"/>
    <w:rsid w:val="0093205B"/>
    <w:rsid w:val="009352E3"/>
    <w:rsid w:val="009363FC"/>
    <w:rsid w:val="009402DE"/>
    <w:rsid w:val="00941FC5"/>
    <w:rsid w:val="00944A16"/>
    <w:rsid w:val="00950273"/>
    <w:rsid w:val="009518F6"/>
    <w:rsid w:val="00952DCA"/>
    <w:rsid w:val="0095446A"/>
    <w:rsid w:val="009618F0"/>
    <w:rsid w:val="00964F84"/>
    <w:rsid w:val="00965065"/>
    <w:rsid w:val="00971712"/>
    <w:rsid w:val="00974D9B"/>
    <w:rsid w:val="00976424"/>
    <w:rsid w:val="00982844"/>
    <w:rsid w:val="009853FF"/>
    <w:rsid w:val="00985E58"/>
    <w:rsid w:val="00986699"/>
    <w:rsid w:val="009916D6"/>
    <w:rsid w:val="00991911"/>
    <w:rsid w:val="00993375"/>
    <w:rsid w:val="009A420B"/>
    <w:rsid w:val="009B7836"/>
    <w:rsid w:val="009C0277"/>
    <w:rsid w:val="009C7A3D"/>
    <w:rsid w:val="009D026E"/>
    <w:rsid w:val="009D108D"/>
    <w:rsid w:val="009D6450"/>
    <w:rsid w:val="009F5D90"/>
    <w:rsid w:val="009F6AD8"/>
    <w:rsid w:val="009F6BF3"/>
    <w:rsid w:val="00A035E2"/>
    <w:rsid w:val="00A049FC"/>
    <w:rsid w:val="00A05CBA"/>
    <w:rsid w:val="00A10277"/>
    <w:rsid w:val="00A15D78"/>
    <w:rsid w:val="00A20DBE"/>
    <w:rsid w:val="00A25A54"/>
    <w:rsid w:val="00A317CB"/>
    <w:rsid w:val="00A44435"/>
    <w:rsid w:val="00A868ED"/>
    <w:rsid w:val="00A86E7A"/>
    <w:rsid w:val="00A92CA5"/>
    <w:rsid w:val="00A92F47"/>
    <w:rsid w:val="00AA32B3"/>
    <w:rsid w:val="00AA4807"/>
    <w:rsid w:val="00AB1424"/>
    <w:rsid w:val="00AB1690"/>
    <w:rsid w:val="00AB6CC8"/>
    <w:rsid w:val="00AC0D8E"/>
    <w:rsid w:val="00AC5531"/>
    <w:rsid w:val="00AD1A15"/>
    <w:rsid w:val="00AD650E"/>
    <w:rsid w:val="00AF0E86"/>
    <w:rsid w:val="00AF3245"/>
    <w:rsid w:val="00AF44E9"/>
    <w:rsid w:val="00AF4FE0"/>
    <w:rsid w:val="00AF50C9"/>
    <w:rsid w:val="00AF56B4"/>
    <w:rsid w:val="00B00BEE"/>
    <w:rsid w:val="00B0216C"/>
    <w:rsid w:val="00B03A82"/>
    <w:rsid w:val="00B0482F"/>
    <w:rsid w:val="00B0492E"/>
    <w:rsid w:val="00B04C59"/>
    <w:rsid w:val="00B07950"/>
    <w:rsid w:val="00B07C6A"/>
    <w:rsid w:val="00B11757"/>
    <w:rsid w:val="00B11D8D"/>
    <w:rsid w:val="00B22F74"/>
    <w:rsid w:val="00B26F4D"/>
    <w:rsid w:val="00B2767B"/>
    <w:rsid w:val="00B27734"/>
    <w:rsid w:val="00B349B1"/>
    <w:rsid w:val="00B37AD7"/>
    <w:rsid w:val="00B4608F"/>
    <w:rsid w:val="00B5284E"/>
    <w:rsid w:val="00B57DBC"/>
    <w:rsid w:val="00B80317"/>
    <w:rsid w:val="00B80847"/>
    <w:rsid w:val="00B85ED1"/>
    <w:rsid w:val="00BA276C"/>
    <w:rsid w:val="00BA535D"/>
    <w:rsid w:val="00BB45EC"/>
    <w:rsid w:val="00BC3C22"/>
    <w:rsid w:val="00BC722F"/>
    <w:rsid w:val="00BD35D1"/>
    <w:rsid w:val="00BE30FE"/>
    <w:rsid w:val="00BE4417"/>
    <w:rsid w:val="00BE57CC"/>
    <w:rsid w:val="00BF47A1"/>
    <w:rsid w:val="00BF50DB"/>
    <w:rsid w:val="00BF6FA7"/>
    <w:rsid w:val="00C230CC"/>
    <w:rsid w:val="00C26A7D"/>
    <w:rsid w:val="00C26FBD"/>
    <w:rsid w:val="00C43D8B"/>
    <w:rsid w:val="00C44BA8"/>
    <w:rsid w:val="00C60552"/>
    <w:rsid w:val="00C64399"/>
    <w:rsid w:val="00C65E09"/>
    <w:rsid w:val="00C72DB3"/>
    <w:rsid w:val="00C755DE"/>
    <w:rsid w:val="00C77A54"/>
    <w:rsid w:val="00C80A4A"/>
    <w:rsid w:val="00C9660F"/>
    <w:rsid w:val="00CA551B"/>
    <w:rsid w:val="00CA7CDC"/>
    <w:rsid w:val="00CB73FE"/>
    <w:rsid w:val="00CC1B1B"/>
    <w:rsid w:val="00CC62B6"/>
    <w:rsid w:val="00CC6561"/>
    <w:rsid w:val="00CC6C8D"/>
    <w:rsid w:val="00CC77A9"/>
    <w:rsid w:val="00CD07B1"/>
    <w:rsid w:val="00CD1A67"/>
    <w:rsid w:val="00CD52EF"/>
    <w:rsid w:val="00CE1CDA"/>
    <w:rsid w:val="00D02773"/>
    <w:rsid w:val="00D02F1C"/>
    <w:rsid w:val="00D053BB"/>
    <w:rsid w:val="00D104A0"/>
    <w:rsid w:val="00D10EBC"/>
    <w:rsid w:val="00D12EF3"/>
    <w:rsid w:val="00D16230"/>
    <w:rsid w:val="00D21177"/>
    <w:rsid w:val="00D238DC"/>
    <w:rsid w:val="00D23B10"/>
    <w:rsid w:val="00D24C29"/>
    <w:rsid w:val="00D31DC6"/>
    <w:rsid w:val="00D44860"/>
    <w:rsid w:val="00D465EF"/>
    <w:rsid w:val="00D47383"/>
    <w:rsid w:val="00D53E7E"/>
    <w:rsid w:val="00D53E85"/>
    <w:rsid w:val="00D547FB"/>
    <w:rsid w:val="00D56B67"/>
    <w:rsid w:val="00D63403"/>
    <w:rsid w:val="00D666D3"/>
    <w:rsid w:val="00D711D6"/>
    <w:rsid w:val="00D75656"/>
    <w:rsid w:val="00D830F7"/>
    <w:rsid w:val="00D9428C"/>
    <w:rsid w:val="00D965F8"/>
    <w:rsid w:val="00DA5BC1"/>
    <w:rsid w:val="00DA7388"/>
    <w:rsid w:val="00DB665B"/>
    <w:rsid w:val="00DB76AA"/>
    <w:rsid w:val="00DB7C17"/>
    <w:rsid w:val="00DC1062"/>
    <w:rsid w:val="00DC2C8C"/>
    <w:rsid w:val="00DC3DA6"/>
    <w:rsid w:val="00DC47DE"/>
    <w:rsid w:val="00DD6111"/>
    <w:rsid w:val="00DE08DD"/>
    <w:rsid w:val="00DE64F6"/>
    <w:rsid w:val="00DE6D82"/>
    <w:rsid w:val="00DF2248"/>
    <w:rsid w:val="00E044F9"/>
    <w:rsid w:val="00E16C5C"/>
    <w:rsid w:val="00E30EB1"/>
    <w:rsid w:val="00E34D31"/>
    <w:rsid w:val="00E5031B"/>
    <w:rsid w:val="00E51B48"/>
    <w:rsid w:val="00E57764"/>
    <w:rsid w:val="00E6273D"/>
    <w:rsid w:val="00E7044C"/>
    <w:rsid w:val="00E730F6"/>
    <w:rsid w:val="00E742CC"/>
    <w:rsid w:val="00E84B35"/>
    <w:rsid w:val="00E905E3"/>
    <w:rsid w:val="00E91C78"/>
    <w:rsid w:val="00E9204D"/>
    <w:rsid w:val="00E94CD0"/>
    <w:rsid w:val="00E97C7F"/>
    <w:rsid w:val="00EA335C"/>
    <w:rsid w:val="00EA4D12"/>
    <w:rsid w:val="00EA7B2B"/>
    <w:rsid w:val="00EB175B"/>
    <w:rsid w:val="00EB2E82"/>
    <w:rsid w:val="00EB4B3B"/>
    <w:rsid w:val="00EB5C25"/>
    <w:rsid w:val="00EC2DB9"/>
    <w:rsid w:val="00EC7227"/>
    <w:rsid w:val="00EE143B"/>
    <w:rsid w:val="00EE6292"/>
    <w:rsid w:val="00EE6BC6"/>
    <w:rsid w:val="00EF3EB9"/>
    <w:rsid w:val="00EF539A"/>
    <w:rsid w:val="00F00B34"/>
    <w:rsid w:val="00F068AA"/>
    <w:rsid w:val="00F14A55"/>
    <w:rsid w:val="00F14EB7"/>
    <w:rsid w:val="00F15D72"/>
    <w:rsid w:val="00F21BC6"/>
    <w:rsid w:val="00F22C3A"/>
    <w:rsid w:val="00F34A65"/>
    <w:rsid w:val="00F35050"/>
    <w:rsid w:val="00F353A3"/>
    <w:rsid w:val="00F35A72"/>
    <w:rsid w:val="00F540D3"/>
    <w:rsid w:val="00F5534C"/>
    <w:rsid w:val="00F56090"/>
    <w:rsid w:val="00F563CB"/>
    <w:rsid w:val="00F62830"/>
    <w:rsid w:val="00F70FD0"/>
    <w:rsid w:val="00F73AC6"/>
    <w:rsid w:val="00F9255F"/>
    <w:rsid w:val="00F97BD0"/>
    <w:rsid w:val="00FA1722"/>
    <w:rsid w:val="00FA1E77"/>
    <w:rsid w:val="00FA28EC"/>
    <w:rsid w:val="00FA2B2F"/>
    <w:rsid w:val="00FA566E"/>
    <w:rsid w:val="00FA7CFA"/>
    <w:rsid w:val="00FB1B12"/>
    <w:rsid w:val="00FC427A"/>
    <w:rsid w:val="00FC499C"/>
    <w:rsid w:val="00FD1D47"/>
    <w:rsid w:val="00FD2821"/>
    <w:rsid w:val="00FD5388"/>
    <w:rsid w:val="00FD64CD"/>
    <w:rsid w:val="00FD6B5F"/>
    <w:rsid w:val="00FE1927"/>
    <w:rsid w:val="00FE5CC9"/>
    <w:rsid w:val="00FF2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cce8cf,#cce8dc"/>
      <o:colormenu v:ext="edit" fillcolor="none"/>
    </o:shapedefaults>
    <o:shapelayout v:ext="edit">
      <o:idmap v:ext="edit" data="1"/>
    </o:shapelayout>
  </w:shapeDefaults>
  <w:decimalSymbol w:val="."/>
  <w:listSeparator w:val=","/>
  <w14:docId w14:val="3E3E2AD3"/>
  <w15:docId w15:val="{82129E35-ABFF-4F72-A75A-6A867F5BF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5624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aliases w:val="本文-表格摘要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aliases w:val="本文-表格摘要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00020P">
    <w:name w:val="3廳_T00表頭標題00_20P標楷_乙部份"/>
    <w:next w:val="a"/>
    <w:qFormat/>
    <w:rsid w:val="005341EE"/>
    <w:pPr>
      <w:tabs>
        <w:tab w:val="center" w:pos="4800"/>
      </w:tabs>
      <w:snapToGrid w:val="0"/>
      <w:ind w:left="-227"/>
      <w:jc w:val="center"/>
    </w:pPr>
    <w:rPr>
      <w:rFonts w:ascii="標楷體" w:eastAsia="標楷體" w:hAnsi="標楷體" w:cs="標楷體"/>
      <w:b/>
      <w:color w:val="000000" w:themeColor="text1"/>
      <w:sz w:val="40"/>
      <w:u w:val="single" w:color="000000" w:themeColor="text1"/>
    </w:rPr>
  </w:style>
  <w:style w:type="paragraph" w:customStyle="1" w:styleId="3T000118P">
    <w:name w:val="3廳_T00表頭標題01_18P標楷_乙部份"/>
    <w:basedOn w:val="a"/>
    <w:qFormat/>
    <w:rsid w:val="005341EE"/>
    <w:pPr>
      <w:tabs>
        <w:tab w:val="center" w:pos="4800"/>
      </w:tabs>
      <w:snapToGrid w:val="0"/>
      <w:ind w:left="-340" w:firstLineChars="0" w:firstLine="0"/>
      <w:jc w:val="center"/>
    </w:pPr>
    <w:rPr>
      <w:b/>
      <w:color w:val="000000" w:themeColor="text1"/>
      <w:spacing w:val="-10"/>
      <w:sz w:val="36"/>
      <w:u w:val="single" w:color="000000" w:themeColor="text1"/>
    </w:rPr>
  </w:style>
  <w:style w:type="paragraph" w:customStyle="1" w:styleId="3T010116P">
    <w:name w:val="3廳_T01表頭標題01_16P標楷"/>
    <w:qFormat/>
    <w:rsid w:val="005341EE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5341EE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5341EE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5341EE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5341EE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5341EE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5341EE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5341EE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5341EE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5341EE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5341EE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401110P25">
    <w:name w:val="3廳_T04表格註內文01_1._10P(縮2.5字)_乙部份"/>
    <w:basedOn w:val="3T0303110P3"/>
    <w:qFormat/>
    <w:rsid w:val="005341EE"/>
    <w:pPr>
      <w:ind w:leftChars="250" w:left="550"/>
    </w:pPr>
  </w:style>
  <w:style w:type="character" w:customStyle="1" w:styleId="3T04">
    <w:name w:val="3廳_T04表格數字_新細明"/>
    <w:basedOn w:val="a0"/>
    <w:uiPriority w:val="1"/>
    <w:qFormat/>
    <w:rsid w:val="005341EE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5341EE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5341EE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5341E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5341EE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5341E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5341EE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5341EE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5341EE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5341EE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5341EE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5341EE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numbering" w:customStyle="1" w:styleId="35">
    <w:name w:val="無清單3"/>
    <w:next w:val="a2"/>
    <w:uiPriority w:val="99"/>
    <w:semiHidden/>
    <w:unhideWhenUsed/>
    <w:rsid w:val="000F352F"/>
  </w:style>
  <w:style w:type="numbering" w:customStyle="1" w:styleId="120">
    <w:name w:val="無清單12"/>
    <w:next w:val="a2"/>
    <w:uiPriority w:val="99"/>
    <w:semiHidden/>
    <w:unhideWhenUsed/>
    <w:rsid w:val="000F352F"/>
  </w:style>
  <w:style w:type="numbering" w:customStyle="1" w:styleId="211">
    <w:name w:val="無清單21"/>
    <w:next w:val="a2"/>
    <w:uiPriority w:val="99"/>
    <w:semiHidden/>
    <w:unhideWhenUsed/>
    <w:rsid w:val="000F352F"/>
  </w:style>
  <w:style w:type="numbering" w:customStyle="1" w:styleId="111">
    <w:name w:val="無清單111"/>
    <w:next w:val="a2"/>
    <w:uiPriority w:val="99"/>
    <w:semiHidden/>
    <w:unhideWhenUsed/>
    <w:rsid w:val="000F352F"/>
  </w:style>
  <w:style w:type="paragraph" w:customStyle="1" w:styleId="3LT010116P">
    <w:name w:val="3廳_LT01表頭標題01_16P標楷"/>
    <w:basedOn w:val="3T010116P"/>
    <w:qFormat/>
    <w:rsid w:val="000F352F"/>
    <w:pPr>
      <w:tabs>
        <w:tab w:val="clear" w:pos="540"/>
        <w:tab w:val="clear" w:pos="4800"/>
      </w:tabs>
      <w:ind w:left="2098"/>
      <w:jc w:val="left"/>
    </w:pPr>
  </w:style>
  <w:style w:type="character" w:styleId="afd">
    <w:name w:val="page number"/>
    <w:basedOn w:val="a0"/>
    <w:semiHidden/>
    <w:rsid w:val="000F352F"/>
  </w:style>
  <w:style w:type="paragraph" w:customStyle="1" w:styleId="afe">
    <w:name w:val="註"/>
    <w:basedOn w:val="a"/>
    <w:rsid w:val="000F352F"/>
    <w:pPr>
      <w:widowControl w:val="0"/>
      <w:overflowPunct/>
      <w:spacing w:line="280" w:lineRule="exact"/>
      <w:ind w:leftChars="20" w:left="20" w:firstLineChars="0" w:firstLine="0"/>
    </w:pPr>
    <w:rPr>
      <w:rFonts w:hAnsi="Times New Roman" w:cs="Times New Roman"/>
      <w:sz w:val="18"/>
    </w:rPr>
  </w:style>
  <w:style w:type="paragraph" w:customStyle="1" w:styleId="3041">
    <w:name w:val="3廳_內文04_Ｏ"/>
    <w:qFormat/>
    <w:rsid w:val="000F352F"/>
    <w:pPr>
      <w:ind w:firstLineChars="700" w:firstLine="700"/>
      <w:jc w:val="both"/>
    </w:pPr>
    <w:rPr>
      <w:rFonts w:ascii="標楷體" w:eastAsia="標楷體" w:hAnsi="標楷體" w:cs="標楷體"/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E3B36-95DC-4325-87F6-8692AF5FE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921</TotalTime>
  <Pages>18</Pages>
  <Words>3523</Words>
  <Characters>20083</Characters>
  <Application>Microsoft Office Word</Application>
  <DocSecurity>0</DocSecurity>
  <Lines>167</Lines>
  <Paragraphs>47</Paragraphs>
  <ScaleCrop>false</ScaleCrop>
  <Company/>
  <LinksUpToDate>false</LinksUpToDate>
  <CharactersWithSpaces>23559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whp</dc:creator>
  <cp:lastModifiedBy>吳怡霈</cp:lastModifiedBy>
  <cp:revision>103</cp:revision>
  <cp:lastPrinted>2026-07-07T07:46:00Z</cp:lastPrinted>
  <dcterms:created xsi:type="dcterms:W3CDTF">2023-07-03T06:12:00Z</dcterms:created>
  <dcterms:modified xsi:type="dcterms:W3CDTF">2026-07-07T07:48:00Z</dcterms:modified>
</cp:coreProperties>
</file>