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1AE3E" w14:textId="26664595" w:rsidR="006915A7" w:rsidRPr="00B858B1" w:rsidRDefault="00EB422B" w:rsidP="00B858B1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r>
        <w:rPr>
          <w:rFonts w:ascii="標楷體" w:eastAsia="標楷體" w:hint="eastAsia"/>
          <w:b/>
          <w:spacing w:val="60"/>
          <w:sz w:val="32"/>
          <w:u w:val="single"/>
        </w:rPr>
        <w:t>拾伍</w:t>
      </w:r>
      <w:r>
        <w:rPr>
          <w:rFonts w:ascii="標楷體" w:eastAsia="標楷體" w:hAnsi="標楷體" w:hint="eastAsia"/>
          <w:b/>
          <w:spacing w:val="60"/>
          <w:sz w:val="32"/>
          <w:u w:val="single"/>
        </w:rPr>
        <w:t>、</w:t>
      </w:r>
      <w:r w:rsidR="006915A7" w:rsidRPr="00B858B1">
        <w:rPr>
          <w:rFonts w:ascii="標楷體" w:eastAsia="標楷體" w:hint="eastAsia"/>
          <w:b/>
          <w:spacing w:val="60"/>
          <w:sz w:val="32"/>
          <w:u w:val="single"/>
        </w:rPr>
        <w:t>中華民國11</w:t>
      </w:r>
      <w:r w:rsidR="005D61D8">
        <w:rPr>
          <w:rFonts w:ascii="標楷體" w:eastAsia="標楷體" w:hint="eastAsia"/>
          <w:b/>
          <w:spacing w:val="60"/>
          <w:sz w:val="32"/>
          <w:u w:val="single"/>
        </w:rPr>
        <w:t>4</w:t>
      </w:r>
      <w:r w:rsidR="006915A7" w:rsidRPr="00B858B1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="00E7238F">
        <w:rPr>
          <w:rFonts w:ascii="標楷體" w:eastAsia="標楷體" w:hint="eastAsia"/>
          <w:b/>
          <w:spacing w:val="60"/>
          <w:sz w:val="32"/>
          <w:u w:val="single"/>
        </w:rPr>
        <w:t>屏東縣</w:t>
      </w:r>
      <w:r w:rsidR="006915A7" w:rsidRPr="00B858B1">
        <w:rPr>
          <w:rFonts w:ascii="標楷體" w:eastAsia="標楷體" w:hint="eastAsia"/>
          <w:b/>
          <w:spacing w:val="60"/>
          <w:sz w:val="32"/>
          <w:u w:val="single"/>
        </w:rPr>
        <w:t>總決算以前年度融資調度轉入數決算審定表</w:t>
      </w:r>
    </w:p>
    <w:p w14:paraId="4986671A" w14:textId="77777777" w:rsidR="006915A7" w:rsidRPr="00C652E9" w:rsidRDefault="006915A7" w:rsidP="002226A7">
      <w:pPr>
        <w:pStyle w:val="ac"/>
        <w:spacing w:afterLines="0" w:line="240" w:lineRule="exact"/>
        <w:ind w:left="74" w:right="74"/>
        <w:jc w:val="center"/>
        <w:rPr>
          <w:rFonts w:ascii="標楷體" w:eastAsia="標楷體" w:hAnsi="標楷體"/>
          <w:b w:val="0"/>
          <w:bCs/>
          <w:spacing w:val="0"/>
          <w:sz w:val="24"/>
          <w:szCs w:val="24"/>
          <w:u w:val="none"/>
        </w:rPr>
      </w:pPr>
    </w:p>
    <w:p w14:paraId="442E1D79" w14:textId="16AA0D78" w:rsidR="006915A7" w:rsidRPr="00C652E9" w:rsidRDefault="006915A7" w:rsidP="00E7238F">
      <w:pPr>
        <w:spacing w:line="320" w:lineRule="exact"/>
        <w:jc w:val="right"/>
        <w:rPr>
          <w:rFonts w:ascii="標楷體" w:eastAsia="標楷體" w:hAnsi="標楷體"/>
          <w:sz w:val="20"/>
        </w:rPr>
      </w:pPr>
      <w:r w:rsidRPr="00C652E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73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6"/>
        <w:gridCol w:w="2381"/>
        <w:gridCol w:w="2126"/>
        <w:gridCol w:w="2929"/>
        <w:gridCol w:w="2930"/>
        <w:gridCol w:w="2930"/>
        <w:gridCol w:w="2362"/>
        <w:gridCol w:w="2362"/>
        <w:gridCol w:w="2115"/>
      </w:tblGrid>
      <w:tr w:rsidR="006915A7" w:rsidRPr="00B44BF3" w14:paraId="62CDAA8B" w14:textId="77777777" w:rsidTr="00E7238F">
        <w:trPr>
          <w:cantSplit/>
          <w:trHeight w:hRule="exact" w:val="395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A4F" w14:textId="77777777" w:rsidR="006915A7" w:rsidRPr="00B44BF3" w:rsidRDefault="006915A7" w:rsidP="00BA11D7">
            <w:pPr>
              <w:pStyle w:val="a9"/>
              <w:ind w:leftChars="0" w:left="24" w:rightChars="10" w:right="24" w:hanging="57"/>
              <w:rPr>
                <w:rFonts w:ascii="標楷體" w:hAnsi="標楷體"/>
                <w:spacing w:val="-20"/>
              </w:rPr>
            </w:pPr>
            <w:r w:rsidRPr="00B44BF3">
              <w:rPr>
                <w:rFonts w:ascii="標楷體" w:hAnsi="標楷體" w:hint="eastAsia"/>
                <w:spacing w:val="-20"/>
              </w:rPr>
              <w:t>年度別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E9E3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項目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845A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  <w:spacing w:val="-4"/>
              </w:rPr>
            </w:pPr>
            <w:r w:rsidRPr="00B44BF3">
              <w:rPr>
                <w:rFonts w:ascii="Times New Roman" w:hint="eastAsia"/>
                <w:spacing w:val="-4"/>
              </w:rPr>
              <w:t>以前年度</w:t>
            </w:r>
          </w:p>
          <w:p w14:paraId="35385733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  <w:spacing w:val="-4"/>
              </w:rPr>
            </w:pPr>
            <w:r w:rsidRPr="00B44BF3">
              <w:rPr>
                <w:rFonts w:ascii="Times New Roman" w:hint="eastAsia"/>
                <w:spacing w:val="-4"/>
              </w:rPr>
              <w:t>轉入數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60596" w14:textId="77777777" w:rsidR="006915A7" w:rsidRPr="00B44BF3" w:rsidRDefault="006915A7" w:rsidP="00BA11D7">
            <w:pPr>
              <w:pStyle w:val="a9"/>
              <w:snapToGrid w:val="0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決算數</w:t>
            </w:r>
          </w:p>
        </w:tc>
        <w:tc>
          <w:tcPr>
            <w:tcW w:w="683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C11EF6" w14:textId="77777777" w:rsidR="006915A7" w:rsidRPr="00B44BF3" w:rsidRDefault="006915A7" w:rsidP="00BA11D7">
            <w:pPr>
              <w:pStyle w:val="a9"/>
              <w:snapToGrid w:val="0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決算審定數</w:t>
            </w:r>
          </w:p>
        </w:tc>
      </w:tr>
      <w:tr w:rsidR="006915A7" w:rsidRPr="00B44BF3" w14:paraId="0EAA47E0" w14:textId="77777777" w:rsidTr="00E7238F">
        <w:trPr>
          <w:cantSplit/>
          <w:trHeight w:hRule="exact" w:val="397"/>
          <w:jc w:val="center"/>
        </w:trPr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74E9" w14:textId="77777777" w:rsidR="006915A7" w:rsidRPr="00B44BF3" w:rsidRDefault="006915A7" w:rsidP="00BA11D7">
            <w:pPr>
              <w:pStyle w:val="a9"/>
              <w:ind w:leftChars="10" w:left="24" w:rightChars="10" w:right="24" w:firstLine="600"/>
              <w:rPr>
                <w:rFonts w:ascii="細明體" w:eastAsia="細明體" w:hAnsi="細明體"/>
                <w:sz w:val="3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BD07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  <w:sz w:val="3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79BA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B9A6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  <w:spacing w:val="-20"/>
              </w:rPr>
            </w:pPr>
            <w:r w:rsidRPr="00B44BF3">
              <w:rPr>
                <w:rFonts w:ascii="Times New Roman" w:hint="eastAsia"/>
                <w:spacing w:val="-20"/>
              </w:rPr>
              <w:t>減免（註銷）數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F06A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實現數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0DEA" w14:textId="77777777" w:rsidR="006915A7" w:rsidRPr="00B44BF3" w:rsidRDefault="006915A7" w:rsidP="00B323CB">
            <w:pPr>
              <w:pStyle w:val="a9"/>
              <w:ind w:leftChars="10" w:left="24" w:rightChars="20" w:right="48"/>
              <w:rPr>
                <w:rFonts w:ascii="Times New Roman"/>
                <w:spacing w:val="-20"/>
              </w:rPr>
            </w:pPr>
            <w:r w:rsidRPr="00B44BF3">
              <w:rPr>
                <w:rFonts w:ascii="Times New Roman" w:hint="eastAsia"/>
                <w:spacing w:val="-20"/>
              </w:rPr>
              <w:t>未結清數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AA24" w14:textId="77777777" w:rsidR="006915A7" w:rsidRPr="00B44BF3" w:rsidRDefault="006915A7" w:rsidP="004841D8">
            <w:pPr>
              <w:pStyle w:val="a9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  <w:spacing w:val="-20"/>
              </w:rPr>
              <w:t>減免（註銷）數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02A5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實現數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D2611" w14:textId="77777777" w:rsidR="006915A7" w:rsidRPr="00B44BF3" w:rsidRDefault="006915A7" w:rsidP="00B323CB">
            <w:pPr>
              <w:pStyle w:val="a9"/>
              <w:ind w:leftChars="0" w:left="0" w:rightChars="20" w:right="48"/>
              <w:rPr>
                <w:rFonts w:ascii="Times New Roman"/>
                <w:spacing w:val="-20"/>
              </w:rPr>
            </w:pPr>
            <w:r w:rsidRPr="00B44BF3">
              <w:rPr>
                <w:rFonts w:ascii="Times New Roman" w:hint="eastAsia"/>
                <w:spacing w:val="-20"/>
              </w:rPr>
              <w:t>未結清數</w:t>
            </w:r>
          </w:p>
        </w:tc>
      </w:tr>
      <w:tr w:rsidR="005D61D8" w:rsidRPr="00B44BF3" w14:paraId="45CEE746" w14:textId="77777777" w:rsidTr="00E7238F">
        <w:trPr>
          <w:cantSplit/>
          <w:trHeight w:val="1310"/>
          <w:jc w:val="center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940CDB" w14:textId="77777777" w:rsidR="005D61D8" w:rsidRPr="0012415E" w:rsidRDefault="005D61D8" w:rsidP="005D61D8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0BBDF50B" w14:textId="77777777" w:rsidR="005D61D8" w:rsidRPr="0012415E" w:rsidRDefault="005D61D8" w:rsidP="005D61D8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b/>
                <w:bCs/>
                <w:kern w:val="0"/>
                <w:sz w:val="20"/>
              </w:rPr>
            </w:pPr>
            <w:r w:rsidRPr="0012415E">
              <w:rPr>
                <w:rFonts w:ascii="標楷體" w:eastAsia="標楷體" w:hAnsi="標楷體" w:cs="新細明體" w:hint="eastAsia"/>
                <w:b/>
                <w:bCs/>
                <w:kern w:val="0"/>
                <w:sz w:val="20"/>
              </w:rPr>
              <w:t>合計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16E656A" w14:textId="0235931E" w:rsidR="005D61D8" w:rsidRPr="0012415E" w:rsidRDefault="005D61D8" w:rsidP="005D61D8">
            <w:pPr>
              <w:widowControl/>
              <w:snapToGrid w:val="0"/>
              <w:ind w:rightChars="10" w:right="24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11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33552BF" w14:textId="1DD999D5" w:rsidR="005D61D8" w:rsidRPr="0012415E" w:rsidRDefault="005D61D8" w:rsidP="005D61D8">
            <w:pPr>
              <w:snapToGrid w:val="0"/>
              <w:ind w:rightChars="10" w:right="24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2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400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FB44EEA" w14:textId="7CEBA3E7" w:rsidR="005D61D8" w:rsidRPr="0012415E" w:rsidRDefault="005D61D8" w:rsidP="005D61D8">
            <w:pPr>
              <w:snapToGrid w:val="0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3444592" w14:textId="1927D85A" w:rsidR="005D61D8" w:rsidRPr="0012415E" w:rsidRDefault="005D61D8" w:rsidP="005D61D8">
            <w:pPr>
              <w:snapToGrid w:val="0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8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600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D2DAE5B" w14:textId="14D360A8" w:rsidR="005D61D8" w:rsidRPr="0012415E" w:rsidRDefault="005D61D8" w:rsidP="005D61D8">
            <w:pPr>
              <w:snapToGrid w:val="0"/>
              <w:ind w:rightChars="10" w:right="24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2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400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C86BB5F" w14:textId="482A910E" w:rsidR="005D61D8" w:rsidRPr="0012415E" w:rsidRDefault="005D61D8" w:rsidP="005D61D8">
            <w:pPr>
              <w:snapToGrid w:val="0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6" w:type="dxa"/>
              <w:right w:w="17" w:type="dxa"/>
            </w:tcMar>
            <w:vAlign w:val="center"/>
          </w:tcPr>
          <w:p w14:paraId="27CEDBB1" w14:textId="6AF48574" w:rsidR="005D61D8" w:rsidRPr="0012415E" w:rsidRDefault="005D61D8" w:rsidP="005D61D8">
            <w:pPr>
              <w:widowControl/>
              <w:snapToGrid w:val="0"/>
              <w:jc w:val="right"/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8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600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b/>
                <w:bCs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b/>
                <w:bCs/>
                <w:kern w:val="0"/>
                <w:sz w:val="20"/>
              </w:rPr>
              <w:t>000</w:t>
            </w:r>
          </w:p>
        </w:tc>
      </w:tr>
      <w:tr w:rsidR="005D61D8" w:rsidRPr="00B44BF3" w14:paraId="3BC14CE4" w14:textId="77777777" w:rsidTr="00E7238F">
        <w:trPr>
          <w:cantSplit/>
          <w:trHeight w:val="1310"/>
          <w:jc w:val="center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1BCAE5" w14:textId="1F379066" w:rsidR="005D61D8" w:rsidRPr="0012415E" w:rsidRDefault="005D61D8" w:rsidP="005D61D8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標楷體" w:eastAsia="標楷體" w:hAnsi="標楷體"/>
              </w:rPr>
            </w:pPr>
            <w:r w:rsidRPr="0012415E">
              <w:rPr>
                <w:rFonts w:ascii="標楷體" w:eastAsia="標楷體" w:hAnsi="標楷體" w:hint="eastAsia"/>
              </w:rPr>
              <w:t>112</w:t>
            </w:r>
          </w:p>
        </w:tc>
        <w:tc>
          <w:tcPr>
            <w:tcW w:w="2381" w:type="dxa"/>
            <w:tcBorders>
              <w:bottom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7A439472" w14:textId="77777777" w:rsidR="005D61D8" w:rsidRPr="0012415E" w:rsidRDefault="005D61D8" w:rsidP="005D61D8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12415E">
              <w:rPr>
                <w:rFonts w:ascii="標楷體" w:eastAsia="標楷體" w:hAnsi="標楷體" w:cs="新細明體" w:hint="eastAsia"/>
                <w:kern w:val="0"/>
                <w:sz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DA2D0C7" w14:textId="5A31C9FA" w:rsidR="005D61D8" w:rsidRPr="0012415E" w:rsidRDefault="005D61D8" w:rsidP="005D61D8">
            <w:pPr>
              <w:widowControl/>
              <w:snapToGrid w:val="0"/>
              <w:ind w:rightChars="10" w:right="24"/>
              <w:jc w:val="righ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11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</w:p>
        </w:tc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A302368" w14:textId="3FEF4FE1" w:rsidR="005D61D8" w:rsidRPr="0012415E" w:rsidRDefault="005D61D8" w:rsidP="005D61D8">
            <w:pPr>
              <w:widowControl/>
              <w:snapToGrid w:val="0"/>
              <w:ind w:rightChars="10" w:right="24"/>
              <w:jc w:val="righ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2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400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</w:p>
        </w:tc>
        <w:tc>
          <w:tcPr>
            <w:tcW w:w="2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3CB20B3" w14:textId="77777777" w:rsidR="005D61D8" w:rsidRPr="0012415E" w:rsidRDefault="005D61D8" w:rsidP="005D61D8">
            <w:pPr>
              <w:widowControl/>
              <w:snapToGrid w:val="0"/>
              <w:jc w:val="righ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2B25DA8" w14:textId="2F734C34" w:rsidR="005D61D8" w:rsidRPr="0012415E" w:rsidRDefault="005D61D8" w:rsidP="005D61D8">
            <w:pPr>
              <w:widowControl/>
              <w:snapToGrid w:val="0"/>
              <w:jc w:val="righ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8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600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FBF955B" w14:textId="0C2FB905" w:rsidR="005D61D8" w:rsidRPr="0012415E" w:rsidRDefault="005D61D8" w:rsidP="005D61D8">
            <w:pPr>
              <w:widowControl/>
              <w:snapToGrid w:val="0"/>
              <w:ind w:rightChars="10" w:right="24"/>
              <w:jc w:val="righ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2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400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3D174B1" w14:textId="77777777" w:rsidR="005D61D8" w:rsidRPr="0012415E" w:rsidRDefault="005D61D8" w:rsidP="005D61D8">
            <w:pPr>
              <w:widowControl/>
              <w:snapToGrid w:val="0"/>
              <w:jc w:val="righ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－</w:t>
            </w:r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576705C" w14:textId="3350038B" w:rsidR="005D61D8" w:rsidRPr="0012415E" w:rsidRDefault="005D61D8" w:rsidP="005D61D8">
            <w:pPr>
              <w:widowControl/>
              <w:snapToGrid w:val="0"/>
              <w:jc w:val="right"/>
              <w:rPr>
                <w:rFonts w:ascii="細明體" w:eastAsia="細明體" w:hAnsi="細明體" w:cs="新細明體"/>
                <w:kern w:val="0"/>
                <w:sz w:val="20"/>
              </w:rPr>
            </w:pP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8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600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  <w:r w:rsidRPr="0012415E">
              <w:rPr>
                <w:rFonts w:ascii="細明體" w:eastAsia="細明體" w:hAnsi="細明體" w:cs="新細明體"/>
                <w:kern w:val="0"/>
                <w:sz w:val="20"/>
              </w:rPr>
              <w:t>,</w:t>
            </w:r>
            <w:r w:rsidRPr="0012415E">
              <w:rPr>
                <w:rFonts w:ascii="細明體" w:eastAsia="細明體" w:hAnsi="細明體" w:cs="新細明體" w:hint="eastAsia"/>
                <w:kern w:val="0"/>
                <w:sz w:val="20"/>
              </w:rPr>
              <w:t>000</w:t>
            </w:r>
          </w:p>
        </w:tc>
      </w:tr>
    </w:tbl>
    <w:p w14:paraId="064DBF83" w14:textId="77777777" w:rsidR="00F7716D" w:rsidRDefault="00F7716D" w:rsidP="00F7716D">
      <w:pPr>
        <w:rPr>
          <w:rFonts w:asciiTheme="majorHAnsi" w:eastAsia="標楷體" w:hAnsiTheme="majorHAnsi" w:cstheme="majorBidi"/>
          <w:b/>
          <w:bCs/>
          <w:sz w:val="22"/>
          <w:szCs w:val="48"/>
        </w:rPr>
      </w:pPr>
    </w:p>
    <w:sectPr w:rsidR="00F7716D" w:rsidSect="00B323CB">
      <w:headerReference w:type="first" r:id="rId8"/>
      <w:footerReference w:type="first" r:id="rId9"/>
      <w:pgSz w:w="23814" w:h="16840" w:orient="landscape" w:code="8"/>
      <w:pgMar w:top="567" w:right="1418" w:bottom="851" w:left="1418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3FDBA" w14:textId="77777777" w:rsidR="00254A3D" w:rsidRDefault="00254A3D">
      <w:r>
        <w:separator/>
      </w:r>
    </w:p>
  </w:endnote>
  <w:endnote w:type="continuationSeparator" w:id="0">
    <w:p w14:paraId="1DDE2DB6" w14:textId="77777777" w:rsidR="00254A3D" w:rsidRDefault="00254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儷中黑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16D3D" w14:textId="555E578C" w:rsidR="00F7716D" w:rsidRPr="00B323CB" w:rsidRDefault="0012415E" w:rsidP="00B323CB">
    <w:pPr>
      <w:pStyle w:val="a5"/>
      <w:ind w:right="240"/>
      <w:jc w:val="center"/>
      <w:rPr>
        <w:rFonts w:ascii="標楷體" w:eastAsia="標楷體" w:hAnsi="標楷體" w:hint="eastAsia"/>
      </w:rPr>
    </w:pPr>
    <w:r w:rsidRPr="00EF2149">
      <w:rPr>
        <w:rFonts w:ascii="標楷體" w:eastAsia="標楷體" w:hAnsi="標楷體" w:hint="eastAsia"/>
      </w:rPr>
      <w:t>15-1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00436" w14:textId="77777777" w:rsidR="00254A3D" w:rsidRDefault="00254A3D">
      <w:r>
        <w:separator/>
      </w:r>
    </w:p>
  </w:footnote>
  <w:footnote w:type="continuationSeparator" w:id="0">
    <w:p w14:paraId="21CF0D4E" w14:textId="77777777" w:rsidR="00254A3D" w:rsidRDefault="00254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DA4C" w14:textId="77777777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3262E"/>
    <w:rsid w:val="000531E9"/>
    <w:rsid w:val="00064124"/>
    <w:rsid w:val="00074F9E"/>
    <w:rsid w:val="00084F28"/>
    <w:rsid w:val="00085C0D"/>
    <w:rsid w:val="000D5094"/>
    <w:rsid w:val="000E1D18"/>
    <w:rsid w:val="000E56C3"/>
    <w:rsid w:val="000F6A0E"/>
    <w:rsid w:val="00107DCC"/>
    <w:rsid w:val="00121ECF"/>
    <w:rsid w:val="0012415E"/>
    <w:rsid w:val="0013159C"/>
    <w:rsid w:val="001421A8"/>
    <w:rsid w:val="00153BB4"/>
    <w:rsid w:val="001852ED"/>
    <w:rsid w:val="001857EA"/>
    <w:rsid w:val="00191CEF"/>
    <w:rsid w:val="001B5287"/>
    <w:rsid w:val="001D702D"/>
    <w:rsid w:val="001E5C26"/>
    <w:rsid w:val="002140B6"/>
    <w:rsid w:val="00220942"/>
    <w:rsid w:val="002240F4"/>
    <w:rsid w:val="00231FCB"/>
    <w:rsid w:val="00254A3D"/>
    <w:rsid w:val="002B5BFC"/>
    <w:rsid w:val="002C039C"/>
    <w:rsid w:val="002D3089"/>
    <w:rsid w:val="002D359C"/>
    <w:rsid w:val="002D5138"/>
    <w:rsid w:val="00307F81"/>
    <w:rsid w:val="00324E13"/>
    <w:rsid w:val="00340FE0"/>
    <w:rsid w:val="0035147E"/>
    <w:rsid w:val="0037063A"/>
    <w:rsid w:val="003829FE"/>
    <w:rsid w:val="00385607"/>
    <w:rsid w:val="003A1BC5"/>
    <w:rsid w:val="003F5FB9"/>
    <w:rsid w:val="00413998"/>
    <w:rsid w:val="00417B35"/>
    <w:rsid w:val="00422E58"/>
    <w:rsid w:val="0042320F"/>
    <w:rsid w:val="004249E5"/>
    <w:rsid w:val="00453B1B"/>
    <w:rsid w:val="00464552"/>
    <w:rsid w:val="00473C44"/>
    <w:rsid w:val="004A7FDA"/>
    <w:rsid w:val="004D2950"/>
    <w:rsid w:val="005246FC"/>
    <w:rsid w:val="00563CF8"/>
    <w:rsid w:val="005A41A7"/>
    <w:rsid w:val="005D3491"/>
    <w:rsid w:val="005D61D8"/>
    <w:rsid w:val="00626E32"/>
    <w:rsid w:val="00633CA1"/>
    <w:rsid w:val="00635000"/>
    <w:rsid w:val="006522E1"/>
    <w:rsid w:val="00653DBF"/>
    <w:rsid w:val="00662042"/>
    <w:rsid w:val="00683920"/>
    <w:rsid w:val="006915A7"/>
    <w:rsid w:val="006917A0"/>
    <w:rsid w:val="00701FE3"/>
    <w:rsid w:val="007219FA"/>
    <w:rsid w:val="00721C67"/>
    <w:rsid w:val="0072766E"/>
    <w:rsid w:val="00730731"/>
    <w:rsid w:val="00741630"/>
    <w:rsid w:val="0074771B"/>
    <w:rsid w:val="00794371"/>
    <w:rsid w:val="007A0A8C"/>
    <w:rsid w:val="007C3EA5"/>
    <w:rsid w:val="007F5A17"/>
    <w:rsid w:val="008205FD"/>
    <w:rsid w:val="008276C4"/>
    <w:rsid w:val="008A4744"/>
    <w:rsid w:val="008A72C0"/>
    <w:rsid w:val="008C51AD"/>
    <w:rsid w:val="0097490E"/>
    <w:rsid w:val="00984502"/>
    <w:rsid w:val="009926DE"/>
    <w:rsid w:val="009A22CD"/>
    <w:rsid w:val="009A6956"/>
    <w:rsid w:val="009C467C"/>
    <w:rsid w:val="009E3ACF"/>
    <w:rsid w:val="009F1294"/>
    <w:rsid w:val="00A26471"/>
    <w:rsid w:val="00A376CB"/>
    <w:rsid w:val="00A509CC"/>
    <w:rsid w:val="00A8013A"/>
    <w:rsid w:val="00A905CA"/>
    <w:rsid w:val="00AA1C0A"/>
    <w:rsid w:val="00AC309C"/>
    <w:rsid w:val="00AE45F2"/>
    <w:rsid w:val="00AE487A"/>
    <w:rsid w:val="00AF0673"/>
    <w:rsid w:val="00B323CB"/>
    <w:rsid w:val="00B52B2A"/>
    <w:rsid w:val="00B73A02"/>
    <w:rsid w:val="00B832C4"/>
    <w:rsid w:val="00B83D67"/>
    <w:rsid w:val="00B95B9F"/>
    <w:rsid w:val="00BA49FC"/>
    <w:rsid w:val="00BB1D02"/>
    <w:rsid w:val="00BC2A3A"/>
    <w:rsid w:val="00BC4823"/>
    <w:rsid w:val="00BE49FE"/>
    <w:rsid w:val="00C24D4A"/>
    <w:rsid w:val="00C43DCC"/>
    <w:rsid w:val="00C45343"/>
    <w:rsid w:val="00C46245"/>
    <w:rsid w:val="00C557B3"/>
    <w:rsid w:val="00C61413"/>
    <w:rsid w:val="00C74020"/>
    <w:rsid w:val="00C91CF3"/>
    <w:rsid w:val="00CC6EC0"/>
    <w:rsid w:val="00CF5BB4"/>
    <w:rsid w:val="00D2228F"/>
    <w:rsid w:val="00D23DB8"/>
    <w:rsid w:val="00D66D52"/>
    <w:rsid w:val="00D84EE4"/>
    <w:rsid w:val="00D8552B"/>
    <w:rsid w:val="00D90EB8"/>
    <w:rsid w:val="00D97E55"/>
    <w:rsid w:val="00DE0C32"/>
    <w:rsid w:val="00E059B8"/>
    <w:rsid w:val="00E05B35"/>
    <w:rsid w:val="00E26150"/>
    <w:rsid w:val="00E55897"/>
    <w:rsid w:val="00E560B9"/>
    <w:rsid w:val="00E65D60"/>
    <w:rsid w:val="00E7238F"/>
    <w:rsid w:val="00E85117"/>
    <w:rsid w:val="00EA2FE8"/>
    <w:rsid w:val="00EB422B"/>
    <w:rsid w:val="00ED1FA7"/>
    <w:rsid w:val="00F161AF"/>
    <w:rsid w:val="00F3443D"/>
    <w:rsid w:val="00F56EFC"/>
    <w:rsid w:val="00F7716D"/>
    <w:rsid w:val="00F82F87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</Template>
  <TotalTime>1</TotalTime>
  <Pages>1</Pages>
  <Words>109</Words>
  <Characters>167</Characters>
  <Application>Microsoft Office Word</Application>
  <DocSecurity>0</DocSecurity>
  <Lines>1</Lines>
  <Paragraphs>1</Paragraphs>
  <ScaleCrop>false</ScaleCrop>
  <Company>N.A.O.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盧玟錤</cp:lastModifiedBy>
  <cp:revision>2</cp:revision>
  <cp:lastPrinted>2025-06-12T06:38:00Z</cp:lastPrinted>
  <dcterms:created xsi:type="dcterms:W3CDTF">2026-07-20T09:59:00Z</dcterms:created>
  <dcterms:modified xsi:type="dcterms:W3CDTF">2026-07-20T09:59:00Z</dcterms:modified>
</cp:coreProperties>
</file>