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E41E" w14:textId="576F1B04" w:rsidR="006927FC" w:rsidRPr="002E2C41" w:rsidRDefault="006927FC" w:rsidP="006927FC">
      <w:pPr>
        <w:jc w:val="center"/>
        <w:rPr>
          <w:rFonts w:ascii="標楷體" w:eastAsia="標楷體" w:hAnsi="標楷體"/>
          <w:b/>
          <w:color w:val="000000"/>
          <w:spacing w:val="60"/>
          <w:sz w:val="32"/>
          <w:szCs w:val="32"/>
          <w:u w:val="single"/>
        </w:rPr>
      </w:pPr>
      <w:r w:rsidRPr="002E2C41">
        <w:rPr>
          <w:rFonts w:ascii="標楷體" w:eastAsia="標楷體" w:hAnsi="標楷體" w:hint="eastAsia"/>
          <w:b/>
          <w:color w:val="000000"/>
          <w:spacing w:val="60"/>
          <w:sz w:val="32"/>
          <w:szCs w:val="32"/>
          <w:u w:val="single"/>
        </w:rPr>
        <w:t>三</w:t>
      </w:r>
      <w:r w:rsidRPr="002E2C41">
        <w:rPr>
          <w:rFonts w:ascii="標楷體" w:eastAsia="標楷體" w:hAnsi="標楷體"/>
          <w:b/>
          <w:color w:val="000000"/>
          <w:spacing w:val="60"/>
          <w:sz w:val="32"/>
          <w:szCs w:val="32"/>
          <w:u w:val="single"/>
        </w:rPr>
        <w:t>、</w:t>
      </w:r>
      <w:r w:rsidRPr="002E2C41">
        <w:rPr>
          <w:rFonts w:ascii="標楷體" w:eastAsia="標楷體" w:hAnsi="標楷體" w:hint="eastAsia"/>
          <w:b/>
          <w:color w:val="000000"/>
          <w:spacing w:val="60"/>
          <w:sz w:val="32"/>
          <w:szCs w:val="32"/>
          <w:u w:val="single"/>
        </w:rPr>
        <w:t>中華民國114年度屏東縣總決算歲入來源別資本門決算審定數總表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23FCED2E" w14:textId="77777777" w:rsidTr="006927FC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5F603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C6BB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AE27" w14:textId="35A15DF1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14E0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3DC092CB" w14:textId="77777777" w:rsidTr="006927FC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3923BD7A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B28BAE7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496F1A1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5228DCBC" w14:textId="77777777" w:rsidTr="00614E09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1FCC3F67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79A91B1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7816F43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6B964DCE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0033CA5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5DE5C0F8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7DC95BC8" w14:textId="77777777" w:rsidTr="00614E09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04A8FD14" w14:textId="77777777" w:rsidR="00A82CB1" w:rsidRPr="00F15B7C" w:rsidRDefault="00A82CB1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F15B7C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6201A781" w14:textId="77777777" w:rsidR="00A82CB1" w:rsidRPr="00F15B7C" w:rsidRDefault="00A82CB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15B7C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7483E563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3040BE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4D48E64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00B7BB7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14:paraId="23A09F0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64008EC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0471599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0B86E55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14:paraId="51196BF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74F940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22EEE4A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14:paraId="41C79EA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21E7CC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06A4DD45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614E09" w:rsidRPr="00B06D77" w14:paraId="31E6E55C" w14:textId="77777777" w:rsidTr="00465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299" w:type="dxa"/>
            <w:vAlign w:val="center"/>
          </w:tcPr>
          <w:p w14:paraId="0CD35E04" w14:textId="77777777" w:rsidR="00614E09" w:rsidRPr="00465B5E" w:rsidRDefault="00614E09" w:rsidP="0006086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23CA76FA" w14:textId="77777777" w:rsidR="00614E09" w:rsidRPr="00465B5E" w:rsidRDefault="00614E09" w:rsidP="0006086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29431F27" w14:textId="77777777" w:rsidR="00614E09" w:rsidRPr="00465B5E" w:rsidRDefault="00614E09" w:rsidP="0006086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65B5E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560" w:type="dxa"/>
            <w:vAlign w:val="center"/>
          </w:tcPr>
          <w:p w14:paraId="0F0ED5D7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28,813,000</w:t>
            </w:r>
          </w:p>
        </w:tc>
        <w:tc>
          <w:tcPr>
            <w:tcW w:w="1410" w:type="dxa"/>
            <w:vAlign w:val="center"/>
          </w:tcPr>
          <w:p w14:paraId="472E5533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1414" w:type="dxa"/>
            <w:vAlign w:val="center"/>
          </w:tcPr>
          <w:p w14:paraId="578752ED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D854049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C0029D3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1400" w:type="dxa"/>
            <w:vAlign w:val="center"/>
          </w:tcPr>
          <w:p w14:paraId="2D5186DA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BAF3522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B962E51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B7BD8E1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1380" w:type="dxa"/>
            <w:vAlign w:val="center"/>
          </w:tcPr>
          <w:p w14:paraId="693C0887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F200640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A9C8B9B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2040" w:type="dxa"/>
            <w:vAlign w:val="center"/>
          </w:tcPr>
          <w:p w14:paraId="72A4A8A6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80,515,326</w:t>
            </w:r>
          </w:p>
        </w:tc>
      </w:tr>
      <w:tr w:rsidR="00614E09" w:rsidRPr="00B06D77" w14:paraId="0A26C232" w14:textId="77777777" w:rsidTr="00465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299" w:type="dxa"/>
            <w:vAlign w:val="center"/>
          </w:tcPr>
          <w:p w14:paraId="01F9DA69" w14:textId="7067FF77" w:rsidR="00614E09" w:rsidRPr="00465B5E" w:rsidRDefault="00B71D28" w:rsidP="0006086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465B5E">
              <w:rPr>
                <w:rFonts w:ascii="標楷體" w:eastAsia="標楷體" w:hAnsi="標楷體" w:hint="eastAsia"/>
                <w:b/>
                <w:noProof/>
                <w:sz w:val="20"/>
              </w:rPr>
              <w:t>4</w:t>
            </w:r>
          </w:p>
        </w:tc>
        <w:tc>
          <w:tcPr>
            <w:tcW w:w="298" w:type="dxa"/>
            <w:gridSpan w:val="2"/>
            <w:vAlign w:val="center"/>
          </w:tcPr>
          <w:p w14:paraId="693C9568" w14:textId="77777777" w:rsidR="00614E09" w:rsidRPr="00465B5E" w:rsidRDefault="00614E09" w:rsidP="0006086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543C9784" w14:textId="77777777" w:rsidR="00614E09" w:rsidRPr="00465B5E" w:rsidRDefault="00614E09" w:rsidP="00060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65B5E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vAlign w:val="center"/>
          </w:tcPr>
          <w:p w14:paraId="338D808A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28,813,000</w:t>
            </w:r>
          </w:p>
        </w:tc>
        <w:tc>
          <w:tcPr>
            <w:tcW w:w="1410" w:type="dxa"/>
            <w:vAlign w:val="center"/>
          </w:tcPr>
          <w:p w14:paraId="568902F3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1414" w:type="dxa"/>
            <w:vAlign w:val="center"/>
          </w:tcPr>
          <w:p w14:paraId="614315CB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5A7EDB4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656EDE0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1400" w:type="dxa"/>
            <w:vAlign w:val="center"/>
          </w:tcPr>
          <w:p w14:paraId="7FF0A242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D8DAFCB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F9DD54A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50C49DA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1380" w:type="dxa"/>
            <w:vAlign w:val="center"/>
          </w:tcPr>
          <w:p w14:paraId="737A2575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FFBDDAF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C7456DE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109,328,326</w:t>
            </w:r>
          </w:p>
        </w:tc>
        <w:tc>
          <w:tcPr>
            <w:tcW w:w="2040" w:type="dxa"/>
            <w:vAlign w:val="center"/>
          </w:tcPr>
          <w:p w14:paraId="463569C0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1B5BE2">
              <w:rPr>
                <w:rFonts w:ascii="細明體" w:eastAsia="細明體" w:hAnsi="細明體"/>
                <w:b/>
                <w:noProof/>
                <w:sz w:val="20"/>
              </w:rPr>
              <w:t>80,515,326</w:t>
            </w:r>
          </w:p>
        </w:tc>
      </w:tr>
      <w:tr w:rsidR="00614E09" w14:paraId="61F4CF7B" w14:textId="77777777" w:rsidTr="00465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299" w:type="dxa"/>
            <w:vAlign w:val="center"/>
          </w:tcPr>
          <w:p w14:paraId="0BF4AAAB" w14:textId="77777777" w:rsidR="00614E09" w:rsidRPr="00465B5E" w:rsidRDefault="00614E09" w:rsidP="0006086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444425EE" w14:textId="4EA03CB2" w:rsidR="00614E09" w:rsidRPr="00465B5E" w:rsidRDefault="00B71D28" w:rsidP="0006086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65B5E">
              <w:rPr>
                <w:rFonts w:ascii="標楷體" w:eastAsia="標楷體" w:hAnsi="標楷體" w:hint="eastAsia"/>
                <w:noProof/>
                <w:sz w:val="20"/>
              </w:rPr>
              <w:t>2</w:t>
            </w:r>
          </w:p>
        </w:tc>
        <w:tc>
          <w:tcPr>
            <w:tcW w:w="2279" w:type="dxa"/>
            <w:vAlign w:val="center"/>
          </w:tcPr>
          <w:p w14:paraId="05700411" w14:textId="77777777" w:rsidR="00614E09" w:rsidRPr="00465B5E" w:rsidRDefault="00614E09" w:rsidP="00060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465B5E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vAlign w:val="center"/>
          </w:tcPr>
          <w:p w14:paraId="3558A32B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27,062,000</w:t>
            </w:r>
          </w:p>
        </w:tc>
        <w:tc>
          <w:tcPr>
            <w:tcW w:w="1410" w:type="dxa"/>
            <w:vAlign w:val="center"/>
          </w:tcPr>
          <w:p w14:paraId="24787BCB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107,578,526</w:t>
            </w:r>
          </w:p>
        </w:tc>
        <w:tc>
          <w:tcPr>
            <w:tcW w:w="1414" w:type="dxa"/>
            <w:vAlign w:val="center"/>
          </w:tcPr>
          <w:p w14:paraId="3D31E60D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E534941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C2E15DC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107,578,526</w:t>
            </w:r>
          </w:p>
        </w:tc>
        <w:tc>
          <w:tcPr>
            <w:tcW w:w="1400" w:type="dxa"/>
            <w:vAlign w:val="center"/>
          </w:tcPr>
          <w:p w14:paraId="2F096B32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7622194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AAED806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0A22CEF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107,578,526</w:t>
            </w:r>
          </w:p>
        </w:tc>
        <w:tc>
          <w:tcPr>
            <w:tcW w:w="1380" w:type="dxa"/>
            <w:vAlign w:val="center"/>
          </w:tcPr>
          <w:p w14:paraId="38A27CA1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C9401FB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51CDDB0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107,578,526</w:t>
            </w:r>
          </w:p>
        </w:tc>
        <w:tc>
          <w:tcPr>
            <w:tcW w:w="2040" w:type="dxa"/>
            <w:vAlign w:val="center"/>
          </w:tcPr>
          <w:p w14:paraId="1F718B2C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80,516,526</w:t>
            </w:r>
          </w:p>
        </w:tc>
      </w:tr>
      <w:tr w:rsidR="00614E09" w14:paraId="27E6F905" w14:textId="77777777" w:rsidTr="00465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299" w:type="dxa"/>
            <w:vAlign w:val="center"/>
          </w:tcPr>
          <w:p w14:paraId="07C879E1" w14:textId="77777777" w:rsidR="00614E09" w:rsidRPr="00465B5E" w:rsidRDefault="00614E09" w:rsidP="0006086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30F85833" w14:textId="25B3EB6C" w:rsidR="00614E09" w:rsidRPr="00465B5E" w:rsidRDefault="00B71D28" w:rsidP="0006086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65B5E">
              <w:rPr>
                <w:rFonts w:ascii="標楷體" w:eastAsia="標楷體" w:hAnsi="標楷體" w:hint="eastAsia"/>
                <w:noProof/>
                <w:sz w:val="20"/>
              </w:rPr>
              <w:t>4</w:t>
            </w:r>
          </w:p>
        </w:tc>
        <w:tc>
          <w:tcPr>
            <w:tcW w:w="2279" w:type="dxa"/>
            <w:vAlign w:val="center"/>
          </w:tcPr>
          <w:p w14:paraId="425C5D7E" w14:textId="77777777" w:rsidR="00614E09" w:rsidRPr="00465B5E" w:rsidRDefault="00614E09" w:rsidP="00060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465B5E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60" w:type="dxa"/>
            <w:vAlign w:val="center"/>
          </w:tcPr>
          <w:p w14:paraId="6C7B70C1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1,751,000</w:t>
            </w:r>
          </w:p>
        </w:tc>
        <w:tc>
          <w:tcPr>
            <w:tcW w:w="1410" w:type="dxa"/>
            <w:vAlign w:val="center"/>
          </w:tcPr>
          <w:p w14:paraId="56A18EFA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1,749,800</w:t>
            </w:r>
          </w:p>
        </w:tc>
        <w:tc>
          <w:tcPr>
            <w:tcW w:w="1414" w:type="dxa"/>
            <w:vAlign w:val="center"/>
          </w:tcPr>
          <w:p w14:paraId="0EF6F832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39C54CE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F6E36FC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1,749,800</w:t>
            </w:r>
          </w:p>
        </w:tc>
        <w:tc>
          <w:tcPr>
            <w:tcW w:w="1400" w:type="dxa"/>
            <w:vAlign w:val="center"/>
          </w:tcPr>
          <w:p w14:paraId="1240145A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F597A04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6AAC391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01D82E5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1,749,800</w:t>
            </w:r>
          </w:p>
        </w:tc>
        <w:tc>
          <w:tcPr>
            <w:tcW w:w="1380" w:type="dxa"/>
            <w:vAlign w:val="center"/>
          </w:tcPr>
          <w:p w14:paraId="47335046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69B7967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58D3470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1,749,800</w:t>
            </w:r>
          </w:p>
        </w:tc>
        <w:tc>
          <w:tcPr>
            <w:tcW w:w="2040" w:type="dxa"/>
            <w:vAlign w:val="center"/>
          </w:tcPr>
          <w:p w14:paraId="7521AC96" w14:textId="77777777" w:rsidR="00614E09" w:rsidRPr="001B5BE2" w:rsidRDefault="00614E09" w:rsidP="0006086B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1B5BE2">
              <w:rPr>
                <w:rFonts w:ascii="細明體" w:eastAsia="細明體" w:hAnsi="細明體"/>
                <w:noProof/>
                <w:sz w:val="20"/>
              </w:rPr>
              <w:t>- 1,200</w:t>
            </w:r>
          </w:p>
        </w:tc>
      </w:tr>
    </w:tbl>
    <w:p w14:paraId="66A0BA64" w14:textId="77777777" w:rsidR="003C15BB" w:rsidRDefault="003C15BB" w:rsidP="006927FC">
      <w:pPr>
        <w:spacing w:line="20" w:lineRule="exact"/>
        <w:ind w:right="414"/>
        <w:rPr>
          <w:rFonts w:eastAsia="標楷體"/>
          <w:sz w:val="22"/>
        </w:rPr>
      </w:pPr>
    </w:p>
    <w:sectPr w:rsidR="003C15BB" w:rsidSect="00E31217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6F8B" w14:textId="77777777" w:rsidR="00BC4027" w:rsidRDefault="00BC4027">
      <w:r>
        <w:separator/>
      </w:r>
    </w:p>
  </w:endnote>
  <w:endnote w:type="continuationSeparator" w:id="0">
    <w:p w14:paraId="5EF786F0" w14:textId="77777777" w:rsidR="00BC4027" w:rsidRDefault="00BC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8B9BE" w14:textId="5E5BC0D4" w:rsidR="00465B5E" w:rsidRPr="00E31217" w:rsidRDefault="00465B5E" w:rsidP="00E31217">
    <w:pPr>
      <w:pStyle w:val="a4"/>
      <w:jc w:val="center"/>
      <w:rPr>
        <w:rFonts w:ascii="標楷體" w:eastAsia="標楷體" w:hAnsi="標楷體"/>
      </w:rPr>
    </w:pPr>
    <w:r w:rsidRPr="003A143E">
      <w:rPr>
        <w:rFonts w:ascii="標楷體" w:eastAsia="標楷體" w:hAnsi="標楷體" w:hint="eastAsia"/>
      </w:rPr>
      <w:t>9-3-</w:t>
    </w:r>
    <w:sdt>
      <w:sdtPr>
        <w:rPr>
          <w:rFonts w:ascii="標楷體" w:eastAsia="標楷體" w:hAnsi="標楷體"/>
        </w:rPr>
        <w:id w:val="810225121"/>
        <w:docPartObj>
          <w:docPartGallery w:val="Page Numbers (Bottom of Page)"/>
          <w:docPartUnique/>
        </w:docPartObj>
      </w:sdtPr>
      <w:sdtEndPr/>
      <w:sdtContent>
        <w:r w:rsidRPr="003A143E">
          <w:rPr>
            <w:rFonts w:ascii="標楷體" w:eastAsia="標楷體" w:hAnsi="標楷體"/>
          </w:rPr>
          <w:fldChar w:fldCharType="begin"/>
        </w:r>
        <w:r w:rsidRPr="003A143E">
          <w:rPr>
            <w:rFonts w:ascii="標楷體" w:eastAsia="標楷體" w:hAnsi="標楷體"/>
          </w:rPr>
          <w:instrText>PAGE   \* MERGEFORMAT</w:instrText>
        </w:r>
        <w:r w:rsidRPr="003A143E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3A143E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71EB3" w14:textId="77777777" w:rsidR="00BC4027" w:rsidRDefault="00BC4027">
      <w:r>
        <w:separator/>
      </w:r>
    </w:p>
  </w:footnote>
  <w:footnote w:type="continuationSeparator" w:id="0">
    <w:p w14:paraId="38A5DE0D" w14:textId="77777777" w:rsidR="00BC4027" w:rsidRDefault="00BC4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5A202" w14:textId="5B4BDECB" w:rsidR="00A82CB1" w:rsidRDefault="008151F6">
    <w:pPr>
      <w:pStyle w:val="a3"/>
      <w:jc w:val="center"/>
    </w:pPr>
    <w:r w:rsidRPr="008151F6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8151F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151F6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8151F6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8151F6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A6737" w14:textId="77777777" w:rsidR="00513ECE" w:rsidRPr="00687A40" w:rsidRDefault="00513ECE" w:rsidP="00513ECE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687A40">
      <w:rPr>
        <w:rFonts w:ascii="標楷體" w:eastAsia="標楷體" w:hAnsi="標楷體" w:hint="eastAsia"/>
        <w:b/>
        <w:spacing w:val="10"/>
        <w:sz w:val="32"/>
        <w:szCs w:val="36"/>
        <w:u w:val="single"/>
      </w:rPr>
      <w:t>玖</w:t>
    </w:r>
    <w:r w:rsidRPr="00687A40">
      <w:rPr>
        <w:rFonts w:hint="eastAsia"/>
        <w:b/>
        <w:spacing w:val="10"/>
        <w:sz w:val="32"/>
        <w:szCs w:val="36"/>
        <w:u w:val="single"/>
      </w:rPr>
      <w:t>、</w:t>
    </w:r>
    <w:r w:rsidRPr="00687A40">
      <w:rPr>
        <w:rFonts w:ascii="標楷體" w:eastAsia="標楷體" w:hint="eastAsia"/>
        <w:b/>
        <w:spacing w:val="60"/>
        <w:sz w:val="32"/>
        <w:u w:val="single"/>
      </w:rPr>
      <w:t>歲入來源別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09"/>
    <w:rsid w:val="00041402"/>
    <w:rsid w:val="000E0216"/>
    <w:rsid w:val="00183F3F"/>
    <w:rsid w:val="001966DB"/>
    <w:rsid w:val="001B5BE2"/>
    <w:rsid w:val="002E2C41"/>
    <w:rsid w:val="00305CB2"/>
    <w:rsid w:val="003C15BB"/>
    <w:rsid w:val="00465B5E"/>
    <w:rsid w:val="00504704"/>
    <w:rsid w:val="00513ECE"/>
    <w:rsid w:val="005B1C63"/>
    <w:rsid w:val="00614E09"/>
    <w:rsid w:val="00645922"/>
    <w:rsid w:val="00650E6C"/>
    <w:rsid w:val="006927FC"/>
    <w:rsid w:val="00810656"/>
    <w:rsid w:val="008151F6"/>
    <w:rsid w:val="0083434C"/>
    <w:rsid w:val="0087218A"/>
    <w:rsid w:val="00887BB2"/>
    <w:rsid w:val="008B205C"/>
    <w:rsid w:val="009C47CC"/>
    <w:rsid w:val="00A53B30"/>
    <w:rsid w:val="00A82CB1"/>
    <w:rsid w:val="00B01F49"/>
    <w:rsid w:val="00B71D28"/>
    <w:rsid w:val="00BA22A2"/>
    <w:rsid w:val="00BC4027"/>
    <w:rsid w:val="00CB0F10"/>
    <w:rsid w:val="00DD7BF1"/>
    <w:rsid w:val="00DF667B"/>
    <w:rsid w:val="00E31217"/>
    <w:rsid w:val="00E635E5"/>
    <w:rsid w:val="00E921F8"/>
    <w:rsid w:val="00ED5EBB"/>
    <w:rsid w:val="00F14347"/>
    <w:rsid w:val="00F15B7C"/>
    <w:rsid w:val="00F65ECC"/>
    <w:rsid w:val="00FD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F38FB"/>
  <w15:chartTrackingRefBased/>
  <w15:docId w15:val="{996C6FC7-B7D4-4091-A17B-6B2A2B46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65B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2eyKS2ZW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r2eyKS2ZW歲入來源別總表</Template>
  <TotalTime>1</TotalTime>
  <Pages>1</Pages>
  <Words>174</Words>
  <Characters>324</Characters>
  <Application>Microsoft Office Word</Application>
  <DocSecurity>0</DocSecurity>
  <Lines>2</Lines>
  <Paragraphs>1</Paragraphs>
  <ScaleCrop>false</ScaleCrop>
  <Company>N.A.O.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楊子萱</dc:creator>
  <cp:keywords/>
  <cp:lastModifiedBy>盧玟錤</cp:lastModifiedBy>
  <cp:revision>4</cp:revision>
  <cp:lastPrinted>2026-07-24T03:53:00Z</cp:lastPrinted>
  <dcterms:created xsi:type="dcterms:W3CDTF">2026-07-20T09:45:00Z</dcterms:created>
  <dcterms:modified xsi:type="dcterms:W3CDTF">2026-07-24T03:55:00Z</dcterms:modified>
</cp:coreProperties>
</file>