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02C0DF" w14:textId="77777777" w:rsidR="00504666" w:rsidRDefault="00504666" w:rsidP="00504666">
      <w:pPr>
        <w:jc w:val="center"/>
        <w:rPr>
          <w:rFonts w:ascii="標楷體" w:eastAsia="標楷體"/>
          <w:b/>
          <w:sz w:val="32"/>
          <w:u w:val="single"/>
        </w:rPr>
      </w:pPr>
      <w:r>
        <w:rPr>
          <w:rFonts w:ascii="標楷體" w:eastAsia="標楷體" w:hAnsi="標楷體" w:hint="eastAsia"/>
          <w:b/>
          <w:color w:val="000000"/>
          <w:spacing w:val="20"/>
          <w:sz w:val="32"/>
          <w:szCs w:val="32"/>
          <w:u w:val="single"/>
        </w:rPr>
        <w:t>柒</w:t>
      </w:r>
      <w:r>
        <w:rPr>
          <w:rFonts w:ascii="標楷體" w:eastAsia="標楷體"/>
          <w:b/>
          <w:color w:val="000000"/>
          <w:spacing w:val="20"/>
          <w:sz w:val="32"/>
          <w:szCs w:val="32"/>
          <w:u w:val="single"/>
        </w:rPr>
        <w:t>、</w:t>
      </w:r>
      <w:r w:rsidRPr="003B0DD9">
        <w:rPr>
          <w:rFonts w:ascii="標楷體" w:eastAsia="標楷體" w:hint="eastAsia"/>
          <w:b/>
          <w:spacing w:val="60"/>
          <w:sz w:val="32"/>
          <w:u w:val="single"/>
        </w:rPr>
        <w:t>中華民國</w:t>
      </w:r>
      <w:r w:rsidRPr="00750CF7">
        <w:rPr>
          <w:rFonts w:ascii="標楷體" w:eastAsia="標楷體" w:hAnsi="標楷體"/>
          <w:b/>
          <w:spacing w:val="60"/>
          <w:sz w:val="32"/>
          <w:u w:val="single"/>
        </w:rPr>
        <w:t>11</w:t>
      </w:r>
      <w:r>
        <w:rPr>
          <w:rFonts w:ascii="標楷體" w:eastAsia="標楷體" w:hAnsi="標楷體" w:hint="eastAsia"/>
          <w:b/>
          <w:spacing w:val="60"/>
          <w:sz w:val="32"/>
          <w:u w:val="single"/>
        </w:rPr>
        <w:t>4</w:t>
      </w:r>
      <w:r w:rsidRPr="003B0DD9">
        <w:rPr>
          <w:rFonts w:ascii="標楷體" w:eastAsia="標楷體" w:hint="eastAsia"/>
          <w:b/>
          <w:spacing w:val="60"/>
          <w:sz w:val="32"/>
          <w:u w:val="single"/>
        </w:rPr>
        <w:t>年度</w:t>
      </w:r>
      <w:r w:rsidRPr="00750CF7">
        <w:rPr>
          <w:rFonts w:ascii="標楷體" w:eastAsia="標楷體" w:hAnsi="標楷體" w:hint="eastAsia"/>
          <w:b/>
          <w:spacing w:val="60"/>
          <w:sz w:val="32"/>
          <w:u w:val="single"/>
        </w:rPr>
        <w:t>屏東縣</w:t>
      </w:r>
      <w:r>
        <w:rPr>
          <w:rFonts w:ascii="標楷體" w:eastAsia="標楷體" w:hint="eastAsia"/>
          <w:b/>
          <w:spacing w:val="60"/>
          <w:sz w:val="32"/>
          <w:u w:val="single"/>
        </w:rPr>
        <w:t>總決算</w:t>
      </w:r>
      <w:r w:rsidRPr="003B0DD9">
        <w:rPr>
          <w:rFonts w:ascii="標楷體" w:eastAsia="標楷體" w:hint="eastAsia"/>
          <w:b/>
          <w:spacing w:val="60"/>
          <w:sz w:val="32"/>
          <w:u w:val="single"/>
        </w:rPr>
        <w:t>各主管機關歲出政事別科目決算審定數綜計表</w:t>
      </w:r>
    </w:p>
    <w:tbl>
      <w:tblPr>
        <w:tblW w:w="2186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2418"/>
        <w:gridCol w:w="211"/>
        <w:gridCol w:w="2497"/>
        <w:gridCol w:w="2709"/>
        <w:gridCol w:w="2708"/>
        <w:gridCol w:w="2709"/>
        <w:gridCol w:w="2708"/>
        <w:gridCol w:w="2709"/>
        <w:gridCol w:w="2709"/>
      </w:tblGrid>
      <w:tr w:rsidR="00750CF7" w14:paraId="78DC3111" w14:textId="77777777" w:rsidTr="00320989">
        <w:tc>
          <w:tcPr>
            <w:tcW w:w="490" w:type="dxa"/>
            <w:tcBorders>
              <w:top w:val="nil"/>
              <w:bottom w:val="nil"/>
              <w:right w:val="nil"/>
            </w:tcBorders>
            <w:vAlign w:val="center"/>
          </w:tcPr>
          <w:p w14:paraId="1F73088F" w14:textId="77777777" w:rsidR="00750CF7" w:rsidRPr="001D79E3" w:rsidRDefault="00750CF7" w:rsidP="0032098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1B1C1557" w14:textId="77777777" w:rsidR="00750CF7" w:rsidRPr="001D79E3" w:rsidRDefault="00750CF7" w:rsidP="0032098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49" w:type="dxa"/>
            <w:gridSpan w:val="7"/>
            <w:vMerge w:val="restart"/>
            <w:tcBorders>
              <w:top w:val="nil"/>
              <w:left w:val="nil"/>
            </w:tcBorders>
            <w:vAlign w:val="bottom"/>
          </w:tcPr>
          <w:p w14:paraId="1F6B77B6" w14:textId="77777777" w:rsidR="00750CF7" w:rsidRPr="005C62A3" w:rsidRDefault="00750CF7" w:rsidP="00320989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750CF7" w14:paraId="3B034657" w14:textId="77777777" w:rsidTr="00320989">
        <w:tc>
          <w:tcPr>
            <w:tcW w:w="490" w:type="dxa"/>
            <w:tcBorders>
              <w:top w:val="nil"/>
              <w:right w:val="nil"/>
            </w:tcBorders>
            <w:vAlign w:val="center"/>
          </w:tcPr>
          <w:p w14:paraId="325362F8" w14:textId="77777777" w:rsidR="00750CF7" w:rsidRPr="001D79E3" w:rsidRDefault="00750CF7" w:rsidP="0032098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44089F6E" w14:textId="77777777" w:rsidR="00750CF7" w:rsidRPr="001D79E3" w:rsidRDefault="00750CF7" w:rsidP="00320989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49" w:type="dxa"/>
            <w:gridSpan w:val="7"/>
            <w:vMerge/>
            <w:tcBorders>
              <w:left w:val="nil"/>
            </w:tcBorders>
            <w:vAlign w:val="center"/>
          </w:tcPr>
          <w:p w14:paraId="19D928EA" w14:textId="77777777" w:rsidR="00750CF7" w:rsidRPr="00CC0D84" w:rsidRDefault="00750CF7" w:rsidP="00320989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750CF7" w14:paraId="31C4DB32" w14:textId="77777777" w:rsidTr="00320989">
        <w:tc>
          <w:tcPr>
            <w:tcW w:w="2908" w:type="dxa"/>
            <w:gridSpan w:val="2"/>
            <w:tcBorders>
              <w:tl2br w:val="single" w:sz="4" w:space="0" w:color="auto"/>
            </w:tcBorders>
            <w:vAlign w:val="center"/>
          </w:tcPr>
          <w:p w14:paraId="07AE4D54" w14:textId="77777777" w:rsidR="00750CF7" w:rsidRDefault="00750CF7" w:rsidP="00320989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44D93B33" w14:textId="77777777" w:rsidR="00750CF7" w:rsidRDefault="00750CF7" w:rsidP="00320989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2708" w:type="dxa"/>
            <w:gridSpan w:val="2"/>
            <w:vAlign w:val="center"/>
          </w:tcPr>
          <w:p w14:paraId="5CC0E965" w14:textId="77777777" w:rsidR="00750CF7" w:rsidRDefault="00750CF7" w:rsidP="0032098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縣議會主管</w:t>
            </w:r>
          </w:p>
        </w:tc>
        <w:tc>
          <w:tcPr>
            <w:tcW w:w="2709" w:type="dxa"/>
            <w:vAlign w:val="center"/>
          </w:tcPr>
          <w:p w14:paraId="6FC6A7AC" w14:textId="77777777" w:rsidR="00750CF7" w:rsidRDefault="00750CF7" w:rsidP="0032098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縣政府主管</w:t>
            </w:r>
          </w:p>
        </w:tc>
        <w:tc>
          <w:tcPr>
            <w:tcW w:w="2708" w:type="dxa"/>
            <w:vAlign w:val="center"/>
          </w:tcPr>
          <w:p w14:paraId="331B6579" w14:textId="77777777" w:rsidR="00750CF7" w:rsidRDefault="00750CF7" w:rsidP="0032098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民政處主管</w:t>
            </w:r>
          </w:p>
        </w:tc>
        <w:tc>
          <w:tcPr>
            <w:tcW w:w="2709" w:type="dxa"/>
            <w:vAlign w:val="center"/>
          </w:tcPr>
          <w:p w14:paraId="3D10B3B1" w14:textId="788B3604" w:rsidR="00750CF7" w:rsidRDefault="004737BE" w:rsidP="0032098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地政</w:t>
            </w:r>
            <w:r w:rsidR="00750CF7">
              <w:rPr>
                <w:rFonts w:ascii="標楷體" w:eastAsia="標楷體"/>
                <w:sz w:val="20"/>
              </w:rPr>
              <w:t>處主管</w:t>
            </w:r>
          </w:p>
        </w:tc>
        <w:tc>
          <w:tcPr>
            <w:tcW w:w="2708" w:type="dxa"/>
            <w:vAlign w:val="center"/>
          </w:tcPr>
          <w:p w14:paraId="44CA53E2" w14:textId="71AE95B0" w:rsidR="00750CF7" w:rsidRDefault="004737BE" w:rsidP="0032098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消防局</w:t>
            </w:r>
            <w:r w:rsidR="00750CF7">
              <w:rPr>
                <w:rFonts w:ascii="標楷體" w:eastAsia="標楷體"/>
                <w:sz w:val="20"/>
              </w:rPr>
              <w:t>主管</w:t>
            </w:r>
          </w:p>
        </w:tc>
        <w:tc>
          <w:tcPr>
            <w:tcW w:w="2709" w:type="dxa"/>
            <w:vAlign w:val="center"/>
          </w:tcPr>
          <w:p w14:paraId="2100E2FD" w14:textId="1EC74375" w:rsidR="00750CF7" w:rsidRDefault="004737BE" w:rsidP="0032098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農業處</w:t>
            </w:r>
            <w:r w:rsidR="00750CF7">
              <w:rPr>
                <w:rFonts w:ascii="標楷體" w:eastAsia="標楷體"/>
                <w:sz w:val="20"/>
              </w:rPr>
              <w:t>主管</w:t>
            </w:r>
          </w:p>
        </w:tc>
        <w:tc>
          <w:tcPr>
            <w:tcW w:w="2709" w:type="dxa"/>
            <w:vAlign w:val="center"/>
          </w:tcPr>
          <w:p w14:paraId="3A10CE3D" w14:textId="77777777" w:rsidR="00750CF7" w:rsidRDefault="00750CF7" w:rsidP="0032098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衛生局主管</w:t>
            </w:r>
          </w:p>
        </w:tc>
      </w:tr>
      <w:tr w:rsidR="000B4FD0" w:rsidRPr="00E218BD" w14:paraId="6E1F26B8" w14:textId="77777777" w:rsidTr="002405AF">
        <w:tblPrEx>
          <w:tblBorders>
            <w:insideH w:val="none" w:sz="0" w:space="0" w:color="auto"/>
          </w:tblBorders>
        </w:tblPrEx>
        <w:trPr>
          <w:trHeight w:val="573"/>
        </w:trPr>
        <w:tc>
          <w:tcPr>
            <w:tcW w:w="2908" w:type="dxa"/>
            <w:gridSpan w:val="2"/>
            <w:vAlign w:val="center"/>
          </w:tcPr>
          <w:p w14:paraId="6819C941" w14:textId="77777777" w:rsidR="000B4FD0" w:rsidRPr="00E218BD" w:rsidRDefault="000B4FD0" w:rsidP="000B4FD0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218BD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2708" w:type="dxa"/>
            <w:gridSpan w:val="2"/>
            <w:vAlign w:val="center"/>
          </w:tcPr>
          <w:p w14:paraId="404AB661" w14:textId="16DE2829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2405AF">
              <w:rPr>
                <w:rFonts w:ascii="細明體" w:eastAsia="細明體" w:hAnsi="細明體"/>
                <w:b/>
                <w:noProof/>
                <w:sz w:val="20"/>
              </w:rPr>
              <w:t>405,774,907</w:t>
            </w:r>
          </w:p>
        </w:tc>
        <w:tc>
          <w:tcPr>
            <w:tcW w:w="2709" w:type="dxa"/>
            <w:vAlign w:val="center"/>
          </w:tcPr>
          <w:p w14:paraId="0D437312" w14:textId="3D997C88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b/>
                <w:noProof/>
                <w:sz w:val="20"/>
              </w:rPr>
            </w:pPr>
            <w:r w:rsidRPr="002405AF">
              <w:rPr>
                <w:rFonts w:ascii="細明體" w:eastAsia="細明體" w:hAnsi="細明體"/>
                <w:b/>
                <w:noProof/>
                <w:sz w:val="20"/>
              </w:rPr>
              <w:t>45,901,362,973</w:t>
            </w:r>
          </w:p>
        </w:tc>
        <w:tc>
          <w:tcPr>
            <w:tcW w:w="2708" w:type="dxa"/>
            <w:vAlign w:val="center"/>
          </w:tcPr>
          <w:p w14:paraId="6FA2261E" w14:textId="6150B995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b/>
                <w:noProof/>
                <w:sz w:val="20"/>
              </w:rPr>
            </w:pPr>
            <w:r w:rsidRPr="002405AF">
              <w:rPr>
                <w:rFonts w:ascii="細明體" w:eastAsia="細明體" w:hAnsi="細明體"/>
                <w:b/>
                <w:noProof/>
                <w:sz w:val="20"/>
              </w:rPr>
              <w:t>328,967,953</w:t>
            </w:r>
          </w:p>
        </w:tc>
        <w:tc>
          <w:tcPr>
            <w:tcW w:w="2709" w:type="dxa"/>
            <w:vAlign w:val="center"/>
          </w:tcPr>
          <w:p w14:paraId="3A9D5006" w14:textId="0D1C0A5F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b/>
                <w:noProof/>
                <w:sz w:val="20"/>
              </w:rPr>
            </w:pPr>
            <w:r w:rsidRPr="002405AF">
              <w:rPr>
                <w:rFonts w:ascii="細明體" w:eastAsia="細明體" w:hAnsi="細明體"/>
                <w:b/>
                <w:noProof/>
                <w:sz w:val="20"/>
              </w:rPr>
              <w:t>421,658,986</w:t>
            </w:r>
          </w:p>
        </w:tc>
        <w:tc>
          <w:tcPr>
            <w:tcW w:w="2708" w:type="dxa"/>
            <w:vAlign w:val="center"/>
          </w:tcPr>
          <w:p w14:paraId="4013CB39" w14:textId="58AA2A0E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b/>
                <w:noProof/>
                <w:sz w:val="20"/>
              </w:rPr>
            </w:pPr>
            <w:r w:rsidRPr="002405AF">
              <w:rPr>
                <w:rFonts w:ascii="細明體" w:eastAsia="細明體" w:hAnsi="細明體"/>
                <w:b/>
                <w:noProof/>
                <w:sz w:val="20"/>
              </w:rPr>
              <w:t>1,560,243,286</w:t>
            </w:r>
          </w:p>
        </w:tc>
        <w:tc>
          <w:tcPr>
            <w:tcW w:w="2709" w:type="dxa"/>
            <w:vAlign w:val="center"/>
          </w:tcPr>
          <w:p w14:paraId="526829C4" w14:textId="0DCF7F54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b/>
                <w:noProof/>
                <w:sz w:val="20"/>
              </w:rPr>
            </w:pPr>
            <w:r w:rsidRPr="002405AF">
              <w:rPr>
                <w:rFonts w:ascii="細明體" w:eastAsia="細明體" w:hAnsi="細明體"/>
                <w:b/>
                <w:noProof/>
                <w:sz w:val="20"/>
              </w:rPr>
              <w:t>873,555,575</w:t>
            </w:r>
          </w:p>
        </w:tc>
        <w:tc>
          <w:tcPr>
            <w:tcW w:w="2709" w:type="dxa"/>
            <w:vAlign w:val="center"/>
          </w:tcPr>
          <w:p w14:paraId="011718CD" w14:textId="1D4345B9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b/>
                <w:noProof/>
                <w:sz w:val="20"/>
              </w:rPr>
            </w:pPr>
            <w:r w:rsidRPr="002405AF">
              <w:rPr>
                <w:rFonts w:ascii="細明體" w:eastAsia="細明體" w:hAnsi="細明體"/>
                <w:b/>
                <w:noProof/>
                <w:sz w:val="20"/>
              </w:rPr>
              <w:t>1,592,447,047</w:t>
            </w:r>
          </w:p>
        </w:tc>
      </w:tr>
      <w:tr w:rsidR="000B4FD0" w14:paraId="2E9E6B00" w14:textId="77777777" w:rsidTr="002405AF">
        <w:tblPrEx>
          <w:tblBorders>
            <w:insideH w:val="none" w:sz="0" w:space="0" w:color="auto"/>
          </w:tblBorders>
        </w:tblPrEx>
        <w:trPr>
          <w:trHeight w:val="573"/>
        </w:trPr>
        <w:tc>
          <w:tcPr>
            <w:tcW w:w="2908" w:type="dxa"/>
            <w:gridSpan w:val="2"/>
            <w:vAlign w:val="center"/>
          </w:tcPr>
          <w:p w14:paraId="3C1D4E2A" w14:textId="58FF6BA3" w:rsidR="000B4FD0" w:rsidRDefault="000B4FD0" w:rsidP="000B4F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1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>.</w:t>
            </w:r>
            <w:r w:rsidRPr="002405AF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699147518"/>
              </w:rPr>
              <w:t>行政支</w:t>
            </w:r>
            <w:r w:rsidRPr="002405AF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699147518"/>
              </w:rPr>
              <w:t>出</w:t>
            </w:r>
          </w:p>
        </w:tc>
        <w:tc>
          <w:tcPr>
            <w:tcW w:w="2708" w:type="dxa"/>
            <w:gridSpan w:val="2"/>
            <w:vAlign w:val="center"/>
          </w:tcPr>
          <w:p w14:paraId="4B4C873C" w14:textId="77777777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51ECEACD" w14:textId="15697F8A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/>
                <w:noProof/>
                <w:sz w:val="20"/>
              </w:rPr>
              <w:t>675,845,329</w:t>
            </w:r>
          </w:p>
        </w:tc>
        <w:tc>
          <w:tcPr>
            <w:tcW w:w="2708" w:type="dxa"/>
            <w:vAlign w:val="center"/>
          </w:tcPr>
          <w:p w14:paraId="08F8AACB" w14:textId="3A861445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46BCEBF0" w14:textId="665FF9A7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58B426E2" w14:textId="3F4655D1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12449DFF" w14:textId="7E141BDF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6D6DF6B5" w14:textId="1C3DDF18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</w:tr>
      <w:tr w:rsidR="000B4FD0" w14:paraId="3B13049F" w14:textId="77777777" w:rsidTr="002405AF">
        <w:tblPrEx>
          <w:tblBorders>
            <w:insideH w:val="none" w:sz="0" w:space="0" w:color="auto"/>
          </w:tblBorders>
        </w:tblPrEx>
        <w:trPr>
          <w:trHeight w:val="573"/>
        </w:trPr>
        <w:tc>
          <w:tcPr>
            <w:tcW w:w="2908" w:type="dxa"/>
            <w:gridSpan w:val="2"/>
            <w:vAlign w:val="center"/>
          </w:tcPr>
          <w:p w14:paraId="0E7BB28C" w14:textId="59D11FFC" w:rsidR="000B4FD0" w:rsidRDefault="000B4FD0" w:rsidP="000B4F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2.</w:t>
            </w:r>
            <w:r w:rsidRPr="002405AF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699147518"/>
              </w:rPr>
              <w:t>立法支</w:t>
            </w:r>
            <w:r w:rsidRPr="002405AF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699147518"/>
              </w:rPr>
              <w:t>出</w:t>
            </w:r>
          </w:p>
        </w:tc>
        <w:tc>
          <w:tcPr>
            <w:tcW w:w="2708" w:type="dxa"/>
            <w:gridSpan w:val="2"/>
            <w:vAlign w:val="center"/>
          </w:tcPr>
          <w:p w14:paraId="3A7D6CA4" w14:textId="3110E75A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2405AF">
              <w:rPr>
                <w:rFonts w:ascii="細明體" w:eastAsia="細明體" w:hAnsi="細明體"/>
                <w:noProof/>
                <w:sz w:val="20"/>
              </w:rPr>
              <w:t>405,774,907</w:t>
            </w:r>
          </w:p>
        </w:tc>
        <w:tc>
          <w:tcPr>
            <w:tcW w:w="2709" w:type="dxa"/>
            <w:vAlign w:val="center"/>
          </w:tcPr>
          <w:p w14:paraId="78BDA9DD" w14:textId="5DCC4BA5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1F2A7EC5" w14:textId="40BCEED5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3C4E0C3B" w14:textId="1B4962C7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193803E9" w14:textId="0F49849A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14FAB845" w14:textId="5B1E8F9F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717BF280" w14:textId="1B502B5C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</w:tr>
      <w:tr w:rsidR="000B4FD0" w14:paraId="19676B29" w14:textId="77777777" w:rsidTr="002405AF">
        <w:tblPrEx>
          <w:tblBorders>
            <w:insideH w:val="none" w:sz="0" w:space="0" w:color="auto"/>
          </w:tblBorders>
        </w:tblPrEx>
        <w:trPr>
          <w:trHeight w:val="573"/>
        </w:trPr>
        <w:tc>
          <w:tcPr>
            <w:tcW w:w="2908" w:type="dxa"/>
            <w:gridSpan w:val="2"/>
            <w:vAlign w:val="center"/>
          </w:tcPr>
          <w:p w14:paraId="63A525CB" w14:textId="46C4E33C" w:rsidR="000B4FD0" w:rsidRDefault="000B4FD0" w:rsidP="000B4F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3.</w:t>
            </w:r>
            <w:r w:rsidRPr="002405AF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699147518"/>
              </w:rPr>
              <w:t>民政支</w:t>
            </w:r>
            <w:r w:rsidRPr="002405AF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699147518"/>
              </w:rPr>
              <w:t>出</w:t>
            </w:r>
          </w:p>
        </w:tc>
        <w:tc>
          <w:tcPr>
            <w:tcW w:w="2708" w:type="dxa"/>
            <w:gridSpan w:val="2"/>
            <w:vAlign w:val="center"/>
          </w:tcPr>
          <w:p w14:paraId="51A7DB60" w14:textId="77777777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2F97CAAB" w14:textId="7BAADA55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/>
                <w:noProof/>
                <w:sz w:val="20"/>
              </w:rPr>
              <w:t>3,161,647,721</w:t>
            </w:r>
          </w:p>
        </w:tc>
        <w:tc>
          <w:tcPr>
            <w:tcW w:w="2708" w:type="dxa"/>
            <w:vAlign w:val="center"/>
          </w:tcPr>
          <w:p w14:paraId="6D46BEF6" w14:textId="0033B593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/>
                <w:noProof/>
                <w:sz w:val="20"/>
              </w:rPr>
              <w:t>328,967,953</w:t>
            </w:r>
          </w:p>
        </w:tc>
        <w:tc>
          <w:tcPr>
            <w:tcW w:w="2709" w:type="dxa"/>
            <w:vAlign w:val="center"/>
          </w:tcPr>
          <w:p w14:paraId="4E18D016" w14:textId="05A26895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/>
                <w:noProof/>
                <w:sz w:val="20"/>
              </w:rPr>
              <w:t>421,658,986</w:t>
            </w:r>
          </w:p>
        </w:tc>
        <w:tc>
          <w:tcPr>
            <w:tcW w:w="2708" w:type="dxa"/>
            <w:vAlign w:val="center"/>
          </w:tcPr>
          <w:p w14:paraId="28F3CB6A" w14:textId="0A79A869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/>
                <w:noProof/>
                <w:sz w:val="20"/>
              </w:rPr>
              <w:t>1,560,243,286</w:t>
            </w:r>
          </w:p>
        </w:tc>
        <w:tc>
          <w:tcPr>
            <w:tcW w:w="2709" w:type="dxa"/>
            <w:vAlign w:val="center"/>
          </w:tcPr>
          <w:p w14:paraId="2BCF58CE" w14:textId="35769CF4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4C8EB29F" w14:textId="185A3E91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</w:tr>
      <w:tr w:rsidR="000B4FD0" w14:paraId="41CD02F4" w14:textId="77777777" w:rsidTr="002405AF">
        <w:tblPrEx>
          <w:tblBorders>
            <w:insideH w:val="none" w:sz="0" w:space="0" w:color="auto"/>
          </w:tblBorders>
        </w:tblPrEx>
        <w:trPr>
          <w:trHeight w:val="573"/>
        </w:trPr>
        <w:tc>
          <w:tcPr>
            <w:tcW w:w="2908" w:type="dxa"/>
            <w:gridSpan w:val="2"/>
            <w:vAlign w:val="center"/>
          </w:tcPr>
          <w:p w14:paraId="2F86BEDD" w14:textId="0A4E42BA" w:rsidR="000B4FD0" w:rsidRDefault="000B4FD0" w:rsidP="000B4F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4.</w:t>
            </w:r>
            <w:r w:rsidRPr="002405AF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699147518"/>
              </w:rPr>
              <w:t>警政支</w:t>
            </w:r>
            <w:r w:rsidRPr="002405AF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699147518"/>
              </w:rPr>
              <w:t>出</w:t>
            </w:r>
          </w:p>
        </w:tc>
        <w:tc>
          <w:tcPr>
            <w:tcW w:w="2708" w:type="dxa"/>
            <w:gridSpan w:val="2"/>
            <w:vAlign w:val="center"/>
          </w:tcPr>
          <w:p w14:paraId="5F54FC40" w14:textId="77777777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5A5E0687" w14:textId="24169DCE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642D5CBB" w14:textId="7D2109BD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3B4B5D28" w14:textId="13B21050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55419E99" w14:textId="0E1B7079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516E2FF8" w14:textId="3FE7AC32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0B331583" w14:textId="14FEFD08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</w:tr>
      <w:tr w:rsidR="000B4FD0" w14:paraId="591688AF" w14:textId="77777777" w:rsidTr="002405AF">
        <w:tblPrEx>
          <w:tblBorders>
            <w:insideH w:val="none" w:sz="0" w:space="0" w:color="auto"/>
          </w:tblBorders>
        </w:tblPrEx>
        <w:trPr>
          <w:trHeight w:val="573"/>
        </w:trPr>
        <w:tc>
          <w:tcPr>
            <w:tcW w:w="2908" w:type="dxa"/>
            <w:gridSpan w:val="2"/>
            <w:vAlign w:val="center"/>
          </w:tcPr>
          <w:p w14:paraId="70F7259A" w14:textId="77628972" w:rsidR="000B4FD0" w:rsidRDefault="000B4FD0" w:rsidP="000B4F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5.</w:t>
            </w:r>
            <w:r w:rsidRPr="002405AF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699147518"/>
              </w:rPr>
              <w:t>財務支</w:t>
            </w:r>
            <w:r w:rsidRPr="002405AF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699147518"/>
              </w:rPr>
              <w:t>出</w:t>
            </w:r>
          </w:p>
        </w:tc>
        <w:tc>
          <w:tcPr>
            <w:tcW w:w="2708" w:type="dxa"/>
            <w:gridSpan w:val="2"/>
            <w:vAlign w:val="center"/>
          </w:tcPr>
          <w:p w14:paraId="546A726A" w14:textId="77777777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12B434E3" w14:textId="1D263385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265D9CEB" w14:textId="738D5B11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70599C8A" w14:textId="7C0B6674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38D74AAD" w14:textId="6FF5B04D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3658A218" w14:textId="7E693E4E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014F44FF" w14:textId="7F6C32B8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</w:tr>
      <w:tr w:rsidR="000B4FD0" w14:paraId="4225FA4E" w14:textId="77777777" w:rsidTr="002405AF">
        <w:tblPrEx>
          <w:tblBorders>
            <w:insideH w:val="none" w:sz="0" w:space="0" w:color="auto"/>
          </w:tblBorders>
        </w:tblPrEx>
        <w:trPr>
          <w:trHeight w:val="573"/>
        </w:trPr>
        <w:tc>
          <w:tcPr>
            <w:tcW w:w="2908" w:type="dxa"/>
            <w:gridSpan w:val="2"/>
            <w:vAlign w:val="center"/>
          </w:tcPr>
          <w:p w14:paraId="50867532" w14:textId="1A3FDD3E" w:rsidR="000B4FD0" w:rsidRDefault="000B4FD0" w:rsidP="000B4F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6.</w:t>
            </w:r>
            <w:r w:rsidRPr="002405AF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699147518"/>
              </w:rPr>
              <w:t>教育支</w:t>
            </w:r>
            <w:r w:rsidRPr="002405AF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699147518"/>
              </w:rPr>
              <w:t>出</w:t>
            </w:r>
          </w:p>
        </w:tc>
        <w:tc>
          <w:tcPr>
            <w:tcW w:w="2708" w:type="dxa"/>
            <w:gridSpan w:val="2"/>
            <w:vAlign w:val="center"/>
          </w:tcPr>
          <w:p w14:paraId="514AD961" w14:textId="77777777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3F822C64" w14:textId="7473842E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/>
                <w:noProof/>
                <w:sz w:val="20"/>
              </w:rPr>
              <w:t>16,506,649,601</w:t>
            </w:r>
          </w:p>
        </w:tc>
        <w:tc>
          <w:tcPr>
            <w:tcW w:w="2708" w:type="dxa"/>
            <w:vAlign w:val="center"/>
          </w:tcPr>
          <w:p w14:paraId="7FEDBD1C" w14:textId="36C94B9C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5E7CD1A2" w14:textId="608EF61C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7583146E" w14:textId="312BAF49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40B3C555" w14:textId="4F7F21E3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4BA63401" w14:textId="37C09B06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</w:tr>
      <w:tr w:rsidR="000B4FD0" w14:paraId="55A24250" w14:textId="77777777" w:rsidTr="002405AF">
        <w:tblPrEx>
          <w:tblBorders>
            <w:insideH w:val="none" w:sz="0" w:space="0" w:color="auto"/>
          </w:tblBorders>
        </w:tblPrEx>
        <w:trPr>
          <w:trHeight w:val="573"/>
        </w:trPr>
        <w:tc>
          <w:tcPr>
            <w:tcW w:w="2908" w:type="dxa"/>
            <w:gridSpan w:val="2"/>
            <w:vAlign w:val="center"/>
          </w:tcPr>
          <w:p w14:paraId="46006A69" w14:textId="1F174CB2" w:rsidR="000B4FD0" w:rsidRDefault="000B4FD0" w:rsidP="000B4F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7.</w:t>
            </w:r>
            <w:r w:rsidRPr="002405AF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699147518"/>
              </w:rPr>
              <w:t>文化支</w:t>
            </w:r>
            <w:r w:rsidRPr="002405AF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699147518"/>
              </w:rPr>
              <w:t>出</w:t>
            </w:r>
          </w:p>
        </w:tc>
        <w:tc>
          <w:tcPr>
            <w:tcW w:w="2708" w:type="dxa"/>
            <w:gridSpan w:val="2"/>
            <w:vAlign w:val="center"/>
          </w:tcPr>
          <w:p w14:paraId="18FF2373" w14:textId="77777777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0EFFBC6F" w14:textId="14D923D4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/>
                <w:noProof/>
                <w:sz w:val="20"/>
              </w:rPr>
              <w:t>1,607,545,655</w:t>
            </w:r>
          </w:p>
        </w:tc>
        <w:tc>
          <w:tcPr>
            <w:tcW w:w="2708" w:type="dxa"/>
            <w:vAlign w:val="center"/>
          </w:tcPr>
          <w:p w14:paraId="03ECB702" w14:textId="6DE301AA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2B35828C" w14:textId="629DF050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3EDDFEE4" w14:textId="67F53BAF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658835FC" w14:textId="5504B3B9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358BF77D" w14:textId="1591575F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</w:tr>
      <w:tr w:rsidR="000B4FD0" w14:paraId="3312F380" w14:textId="77777777" w:rsidTr="002405AF">
        <w:tblPrEx>
          <w:tblBorders>
            <w:insideH w:val="none" w:sz="0" w:space="0" w:color="auto"/>
          </w:tblBorders>
        </w:tblPrEx>
        <w:trPr>
          <w:trHeight w:val="573"/>
        </w:trPr>
        <w:tc>
          <w:tcPr>
            <w:tcW w:w="2908" w:type="dxa"/>
            <w:gridSpan w:val="2"/>
            <w:vAlign w:val="center"/>
          </w:tcPr>
          <w:p w14:paraId="4CD6D0FA" w14:textId="5BE612D7" w:rsidR="000B4FD0" w:rsidRDefault="000B4FD0" w:rsidP="000B4F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8.</w:t>
            </w:r>
            <w:r w:rsidRPr="002405AF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699147518"/>
              </w:rPr>
              <w:t>農業支</w:t>
            </w:r>
            <w:r w:rsidRPr="002405AF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699147518"/>
              </w:rPr>
              <w:t>出</w:t>
            </w:r>
          </w:p>
        </w:tc>
        <w:tc>
          <w:tcPr>
            <w:tcW w:w="2708" w:type="dxa"/>
            <w:gridSpan w:val="2"/>
            <w:vAlign w:val="center"/>
          </w:tcPr>
          <w:p w14:paraId="681BDF75" w14:textId="77777777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10588724" w14:textId="60BDCBAC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/>
                <w:noProof/>
                <w:sz w:val="20"/>
              </w:rPr>
              <w:t>4,314,012,397</w:t>
            </w:r>
          </w:p>
        </w:tc>
        <w:tc>
          <w:tcPr>
            <w:tcW w:w="2708" w:type="dxa"/>
            <w:vAlign w:val="center"/>
          </w:tcPr>
          <w:p w14:paraId="2F451851" w14:textId="4948ED80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08C2A3A9" w14:textId="60192432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2E0D41C5" w14:textId="7C062B72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4DA0DEF5" w14:textId="45DCDFDE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/>
                <w:noProof/>
                <w:sz w:val="20"/>
              </w:rPr>
              <w:t>873,555,575</w:t>
            </w:r>
          </w:p>
        </w:tc>
        <w:tc>
          <w:tcPr>
            <w:tcW w:w="2709" w:type="dxa"/>
            <w:vAlign w:val="center"/>
          </w:tcPr>
          <w:p w14:paraId="2F964648" w14:textId="1CAAB119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</w:tr>
      <w:tr w:rsidR="000B4FD0" w14:paraId="7109F127" w14:textId="77777777" w:rsidTr="002405AF">
        <w:tblPrEx>
          <w:tblBorders>
            <w:insideH w:val="none" w:sz="0" w:space="0" w:color="auto"/>
          </w:tblBorders>
        </w:tblPrEx>
        <w:trPr>
          <w:trHeight w:val="573"/>
        </w:trPr>
        <w:tc>
          <w:tcPr>
            <w:tcW w:w="2908" w:type="dxa"/>
            <w:gridSpan w:val="2"/>
            <w:vAlign w:val="center"/>
          </w:tcPr>
          <w:p w14:paraId="791449F1" w14:textId="246DBB91" w:rsidR="000B4FD0" w:rsidRDefault="000B4FD0" w:rsidP="000B4F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9.</w:t>
            </w:r>
            <w:r w:rsidRPr="002405AF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699147518"/>
              </w:rPr>
              <w:t>工業支</w:t>
            </w:r>
            <w:r w:rsidRPr="002405AF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699147518"/>
              </w:rPr>
              <w:t>出</w:t>
            </w:r>
          </w:p>
        </w:tc>
        <w:tc>
          <w:tcPr>
            <w:tcW w:w="2708" w:type="dxa"/>
            <w:gridSpan w:val="2"/>
            <w:vAlign w:val="center"/>
          </w:tcPr>
          <w:p w14:paraId="1A659797" w14:textId="77777777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46754B34" w14:textId="41177309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/>
                <w:noProof/>
                <w:sz w:val="20"/>
              </w:rPr>
              <w:t>787,564,939</w:t>
            </w:r>
          </w:p>
        </w:tc>
        <w:tc>
          <w:tcPr>
            <w:tcW w:w="2708" w:type="dxa"/>
            <w:vAlign w:val="center"/>
          </w:tcPr>
          <w:p w14:paraId="1CD2F172" w14:textId="6ADFFB82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638556F0" w14:textId="5A783E7E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0D651BB1" w14:textId="6D3D405F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7AE41B5B" w14:textId="1CDBC72F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1BFA6BE5" w14:textId="76ED604A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</w:tr>
      <w:tr w:rsidR="000B4FD0" w14:paraId="27642698" w14:textId="77777777" w:rsidTr="002405AF">
        <w:tblPrEx>
          <w:tblBorders>
            <w:insideH w:val="none" w:sz="0" w:space="0" w:color="auto"/>
          </w:tblBorders>
        </w:tblPrEx>
        <w:trPr>
          <w:trHeight w:val="573"/>
        </w:trPr>
        <w:tc>
          <w:tcPr>
            <w:tcW w:w="2908" w:type="dxa"/>
            <w:gridSpan w:val="2"/>
            <w:vAlign w:val="center"/>
          </w:tcPr>
          <w:p w14:paraId="25755184" w14:textId="20C16E03" w:rsidR="000B4FD0" w:rsidRDefault="000B4FD0" w:rsidP="000B4F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10.</w:t>
            </w:r>
            <w:r w:rsidRPr="002405AF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699146751"/>
              </w:rPr>
              <w:t>交通支</w:t>
            </w:r>
            <w:r w:rsidRPr="002405AF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2708" w:type="dxa"/>
            <w:gridSpan w:val="2"/>
            <w:vAlign w:val="center"/>
          </w:tcPr>
          <w:p w14:paraId="20C5019B" w14:textId="77777777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40DB6A2E" w14:textId="40FF6E28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/>
                <w:noProof/>
                <w:sz w:val="20"/>
              </w:rPr>
              <w:t>3,260,564,326</w:t>
            </w:r>
          </w:p>
        </w:tc>
        <w:tc>
          <w:tcPr>
            <w:tcW w:w="2708" w:type="dxa"/>
            <w:vAlign w:val="center"/>
          </w:tcPr>
          <w:p w14:paraId="3C853C81" w14:textId="5177053B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5E6EF9E0" w14:textId="3E92D391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6274FE7C" w14:textId="391ECEC1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3D53BB68" w14:textId="43E50D6B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50494EE2" w14:textId="46CB551E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</w:tr>
      <w:tr w:rsidR="000B4FD0" w14:paraId="673B46AB" w14:textId="77777777" w:rsidTr="002405AF">
        <w:tblPrEx>
          <w:tblBorders>
            <w:insideH w:val="none" w:sz="0" w:space="0" w:color="auto"/>
          </w:tblBorders>
        </w:tblPrEx>
        <w:trPr>
          <w:trHeight w:val="573"/>
        </w:trPr>
        <w:tc>
          <w:tcPr>
            <w:tcW w:w="2908" w:type="dxa"/>
            <w:gridSpan w:val="2"/>
            <w:vAlign w:val="center"/>
          </w:tcPr>
          <w:p w14:paraId="48295DAD" w14:textId="37A635BE" w:rsidR="000B4FD0" w:rsidRDefault="000B4FD0" w:rsidP="000B4F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11.</w:t>
            </w:r>
            <w:r w:rsidRPr="002405AF">
              <w:rPr>
                <w:rFonts w:ascii="標楷體" w:eastAsia="標楷體" w:hAnsi="標楷體" w:hint="eastAsia"/>
                <w:noProof/>
                <w:spacing w:val="64"/>
                <w:kern w:val="0"/>
                <w:sz w:val="20"/>
                <w:fitText w:val="2500" w:id="-699146751"/>
              </w:rPr>
              <w:t>其他經濟服務支</w:t>
            </w:r>
            <w:r w:rsidRPr="002405AF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2708" w:type="dxa"/>
            <w:gridSpan w:val="2"/>
            <w:vAlign w:val="center"/>
          </w:tcPr>
          <w:p w14:paraId="75FB821F" w14:textId="77777777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4CBBDC04" w14:textId="6CD51806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/>
                <w:noProof/>
                <w:sz w:val="20"/>
              </w:rPr>
              <w:t>1,467,288,606</w:t>
            </w:r>
          </w:p>
        </w:tc>
        <w:tc>
          <w:tcPr>
            <w:tcW w:w="2708" w:type="dxa"/>
            <w:vAlign w:val="center"/>
          </w:tcPr>
          <w:p w14:paraId="5DF46FED" w14:textId="39F82DE3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0576B536" w14:textId="0A94E133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3612917D" w14:textId="725DF9CA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01643D15" w14:textId="5C48F3C7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7D880BD8" w14:textId="22DB6E9A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</w:tr>
      <w:tr w:rsidR="000B4FD0" w14:paraId="13B588C8" w14:textId="77777777" w:rsidTr="002405AF">
        <w:tblPrEx>
          <w:tblBorders>
            <w:insideH w:val="none" w:sz="0" w:space="0" w:color="auto"/>
          </w:tblBorders>
        </w:tblPrEx>
        <w:trPr>
          <w:trHeight w:val="573"/>
        </w:trPr>
        <w:tc>
          <w:tcPr>
            <w:tcW w:w="2908" w:type="dxa"/>
            <w:gridSpan w:val="2"/>
            <w:vAlign w:val="center"/>
          </w:tcPr>
          <w:p w14:paraId="6812F465" w14:textId="7E688CE4" w:rsidR="000B4FD0" w:rsidRDefault="000B4FD0" w:rsidP="000B4F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12.</w:t>
            </w:r>
            <w:r w:rsidRPr="002405AF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699146751"/>
              </w:rPr>
              <w:t>社會保險支</w:t>
            </w:r>
            <w:r w:rsidRPr="002405AF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2708" w:type="dxa"/>
            <w:gridSpan w:val="2"/>
            <w:vAlign w:val="center"/>
          </w:tcPr>
          <w:p w14:paraId="3A36C492" w14:textId="77777777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621FF4DF" w14:textId="2CB2EE98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/>
                <w:noProof/>
                <w:sz w:val="20"/>
              </w:rPr>
              <w:t>286,358,388</w:t>
            </w:r>
          </w:p>
        </w:tc>
        <w:tc>
          <w:tcPr>
            <w:tcW w:w="2708" w:type="dxa"/>
            <w:vAlign w:val="center"/>
          </w:tcPr>
          <w:p w14:paraId="7F01F50F" w14:textId="3FF0DF77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09234FCA" w14:textId="10CCFEA8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2AB8BE4B" w14:textId="577DB7D8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0C6908C8" w14:textId="6DEA83F6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3482A9B6" w14:textId="379010A0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</w:tr>
      <w:tr w:rsidR="000B4FD0" w14:paraId="34C2748D" w14:textId="77777777" w:rsidTr="002405AF">
        <w:tblPrEx>
          <w:tblBorders>
            <w:insideH w:val="none" w:sz="0" w:space="0" w:color="auto"/>
          </w:tblBorders>
        </w:tblPrEx>
        <w:trPr>
          <w:trHeight w:val="573"/>
        </w:trPr>
        <w:tc>
          <w:tcPr>
            <w:tcW w:w="2908" w:type="dxa"/>
            <w:gridSpan w:val="2"/>
            <w:vAlign w:val="center"/>
          </w:tcPr>
          <w:p w14:paraId="364D1615" w14:textId="0BF202FD" w:rsidR="000B4FD0" w:rsidRDefault="000B4FD0" w:rsidP="000B4F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13.</w:t>
            </w:r>
            <w:r w:rsidRPr="002405AF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699146751"/>
              </w:rPr>
              <w:t>社會救助支</w:t>
            </w:r>
            <w:r w:rsidRPr="002405AF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2708" w:type="dxa"/>
            <w:gridSpan w:val="2"/>
            <w:vAlign w:val="center"/>
          </w:tcPr>
          <w:p w14:paraId="4654EAA9" w14:textId="77777777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42BB36BA" w14:textId="006AC20E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/>
                <w:noProof/>
                <w:sz w:val="20"/>
              </w:rPr>
              <w:t>367,661,973</w:t>
            </w:r>
          </w:p>
        </w:tc>
        <w:tc>
          <w:tcPr>
            <w:tcW w:w="2708" w:type="dxa"/>
            <w:vAlign w:val="center"/>
          </w:tcPr>
          <w:p w14:paraId="232F558A" w14:textId="6D1C57BC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69F14C0C" w14:textId="220955FC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68FF5C0C" w14:textId="3E2C7246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277B2395" w14:textId="0AF50FB1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3A10E232" w14:textId="5758D45D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</w:tr>
      <w:tr w:rsidR="000B4FD0" w14:paraId="47BCBF54" w14:textId="77777777" w:rsidTr="002405AF">
        <w:tblPrEx>
          <w:tblBorders>
            <w:insideH w:val="none" w:sz="0" w:space="0" w:color="auto"/>
          </w:tblBorders>
        </w:tblPrEx>
        <w:trPr>
          <w:trHeight w:val="573"/>
        </w:trPr>
        <w:tc>
          <w:tcPr>
            <w:tcW w:w="2908" w:type="dxa"/>
            <w:gridSpan w:val="2"/>
            <w:vAlign w:val="center"/>
          </w:tcPr>
          <w:p w14:paraId="22FE1DA4" w14:textId="5E6956A3" w:rsidR="000B4FD0" w:rsidRDefault="000B4FD0" w:rsidP="000B4F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14.</w:t>
            </w:r>
            <w:r w:rsidRPr="002405AF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699146751"/>
              </w:rPr>
              <w:t>福利服務支</w:t>
            </w:r>
            <w:r w:rsidRPr="002405AF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2708" w:type="dxa"/>
            <w:gridSpan w:val="2"/>
            <w:vAlign w:val="center"/>
          </w:tcPr>
          <w:p w14:paraId="09C3DCF2" w14:textId="77777777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39FFE484" w14:textId="0397C258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/>
                <w:noProof/>
                <w:sz w:val="20"/>
              </w:rPr>
              <w:t>9,298,587,434</w:t>
            </w:r>
          </w:p>
        </w:tc>
        <w:tc>
          <w:tcPr>
            <w:tcW w:w="2708" w:type="dxa"/>
            <w:vAlign w:val="center"/>
          </w:tcPr>
          <w:p w14:paraId="28EE6310" w14:textId="114FC258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5C5B1EBF" w14:textId="075773D9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2EB77F99" w14:textId="177FF1C5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50A6CDDF" w14:textId="04DD2321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2A34D42E" w14:textId="440398C5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</w:tr>
      <w:tr w:rsidR="000B4FD0" w14:paraId="6DB0B314" w14:textId="77777777" w:rsidTr="002405AF">
        <w:tblPrEx>
          <w:tblBorders>
            <w:insideH w:val="none" w:sz="0" w:space="0" w:color="auto"/>
          </w:tblBorders>
        </w:tblPrEx>
        <w:trPr>
          <w:trHeight w:val="573"/>
        </w:trPr>
        <w:tc>
          <w:tcPr>
            <w:tcW w:w="2908" w:type="dxa"/>
            <w:gridSpan w:val="2"/>
            <w:vAlign w:val="center"/>
          </w:tcPr>
          <w:p w14:paraId="2F04D275" w14:textId="0A2D83EF" w:rsidR="000B4FD0" w:rsidRDefault="000B4FD0" w:rsidP="000B4F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15.</w:t>
            </w:r>
            <w:r w:rsidRPr="002405AF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699146751"/>
              </w:rPr>
              <w:t>國民就業支</w:t>
            </w:r>
            <w:r w:rsidRPr="002405AF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2708" w:type="dxa"/>
            <w:gridSpan w:val="2"/>
            <w:vAlign w:val="center"/>
          </w:tcPr>
          <w:p w14:paraId="670A9D48" w14:textId="77777777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1D40B7A3" w14:textId="66D0920D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/>
                <w:noProof/>
                <w:sz w:val="20"/>
              </w:rPr>
              <w:t>274,217,388</w:t>
            </w:r>
          </w:p>
        </w:tc>
        <w:tc>
          <w:tcPr>
            <w:tcW w:w="2708" w:type="dxa"/>
            <w:vAlign w:val="center"/>
          </w:tcPr>
          <w:p w14:paraId="56D1B1F1" w14:textId="02AEF47D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45A46090" w14:textId="523B01CD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4E19515F" w14:textId="751CC716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3C539A48" w14:textId="40B0D093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6E527DCA" w14:textId="39A26295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</w:tr>
      <w:tr w:rsidR="000B4FD0" w14:paraId="4C9AB346" w14:textId="77777777" w:rsidTr="002405AF">
        <w:tblPrEx>
          <w:tblBorders>
            <w:insideH w:val="none" w:sz="0" w:space="0" w:color="auto"/>
          </w:tblBorders>
        </w:tblPrEx>
        <w:trPr>
          <w:trHeight w:val="573"/>
        </w:trPr>
        <w:tc>
          <w:tcPr>
            <w:tcW w:w="2908" w:type="dxa"/>
            <w:gridSpan w:val="2"/>
            <w:vAlign w:val="center"/>
          </w:tcPr>
          <w:p w14:paraId="2ED2FA7B" w14:textId="0F2B1DB3" w:rsidR="000B4FD0" w:rsidRDefault="000B4FD0" w:rsidP="000B4F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16.</w:t>
            </w:r>
            <w:r w:rsidRPr="002405AF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699146751"/>
              </w:rPr>
              <w:t>醫療保健支</w:t>
            </w:r>
            <w:r w:rsidRPr="002405AF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2708" w:type="dxa"/>
            <w:gridSpan w:val="2"/>
            <w:vAlign w:val="center"/>
          </w:tcPr>
          <w:p w14:paraId="6EE01008" w14:textId="77777777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24D3EA76" w14:textId="4A256CA2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70D6658A" w14:textId="6F5E77EF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6C025392" w14:textId="50E31F26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304CEC5F" w14:textId="07C53FBD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1214B462" w14:textId="28DBA593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3F58CC19" w14:textId="710D206D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/>
                <w:noProof/>
                <w:sz w:val="20"/>
              </w:rPr>
              <w:t>1,592,447,047</w:t>
            </w:r>
          </w:p>
        </w:tc>
      </w:tr>
      <w:tr w:rsidR="000B4FD0" w14:paraId="5F553973" w14:textId="77777777" w:rsidTr="002405AF">
        <w:tblPrEx>
          <w:tblBorders>
            <w:insideH w:val="none" w:sz="0" w:space="0" w:color="auto"/>
          </w:tblBorders>
        </w:tblPrEx>
        <w:trPr>
          <w:trHeight w:val="573"/>
        </w:trPr>
        <w:tc>
          <w:tcPr>
            <w:tcW w:w="2908" w:type="dxa"/>
            <w:gridSpan w:val="2"/>
            <w:vAlign w:val="center"/>
          </w:tcPr>
          <w:p w14:paraId="65DC5640" w14:textId="041F2683" w:rsidR="000B4FD0" w:rsidRDefault="000B4FD0" w:rsidP="000B4F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17.</w:t>
            </w:r>
            <w:r w:rsidRPr="002405AF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699146751"/>
              </w:rPr>
              <w:t>環境保護支</w:t>
            </w:r>
            <w:r w:rsidRPr="002405AF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2708" w:type="dxa"/>
            <w:gridSpan w:val="2"/>
            <w:vAlign w:val="center"/>
          </w:tcPr>
          <w:p w14:paraId="50E5BC93" w14:textId="77777777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18803FC0" w14:textId="66930332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0B1A7541" w14:textId="2F1E6929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1111038D" w14:textId="01CEAC39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54C1EFE5" w14:textId="4A4A34DE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2F1CFC75" w14:textId="7C50A77C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060DED4C" w14:textId="21CA3D88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</w:tr>
      <w:tr w:rsidR="000B4FD0" w14:paraId="5908B6D8" w14:textId="77777777" w:rsidTr="002405AF">
        <w:tblPrEx>
          <w:tblBorders>
            <w:insideH w:val="none" w:sz="0" w:space="0" w:color="auto"/>
          </w:tblBorders>
        </w:tblPrEx>
        <w:trPr>
          <w:trHeight w:val="573"/>
        </w:trPr>
        <w:tc>
          <w:tcPr>
            <w:tcW w:w="2908" w:type="dxa"/>
            <w:gridSpan w:val="2"/>
            <w:vAlign w:val="center"/>
          </w:tcPr>
          <w:p w14:paraId="6389DD7F" w14:textId="3A1511D5" w:rsidR="000B4FD0" w:rsidRDefault="000B4FD0" w:rsidP="000B4F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18.</w:t>
            </w:r>
            <w:r w:rsidRPr="002405AF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699146751"/>
              </w:rPr>
              <w:t>社區發展支</w:t>
            </w:r>
            <w:r w:rsidRPr="002405AF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2708" w:type="dxa"/>
            <w:gridSpan w:val="2"/>
            <w:vAlign w:val="center"/>
          </w:tcPr>
          <w:p w14:paraId="3B03407B" w14:textId="77777777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06CD8561" w14:textId="481F3446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/>
                <w:noProof/>
                <w:sz w:val="20"/>
              </w:rPr>
              <w:t>87,812,602</w:t>
            </w:r>
          </w:p>
        </w:tc>
        <w:tc>
          <w:tcPr>
            <w:tcW w:w="2708" w:type="dxa"/>
            <w:vAlign w:val="center"/>
          </w:tcPr>
          <w:p w14:paraId="158293C9" w14:textId="0B511EAC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4D6C4CAD" w14:textId="6C157C32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4EC66DB3" w14:textId="3F316218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2D6B589A" w14:textId="65A7A4DB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0A32C6FE" w14:textId="3BDAD7CC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</w:tr>
      <w:tr w:rsidR="000B4FD0" w14:paraId="78D2B983" w14:textId="77777777" w:rsidTr="002405AF">
        <w:tblPrEx>
          <w:tblBorders>
            <w:insideH w:val="none" w:sz="0" w:space="0" w:color="auto"/>
          </w:tblBorders>
        </w:tblPrEx>
        <w:trPr>
          <w:trHeight w:val="573"/>
        </w:trPr>
        <w:tc>
          <w:tcPr>
            <w:tcW w:w="2908" w:type="dxa"/>
            <w:gridSpan w:val="2"/>
            <w:vAlign w:val="center"/>
          </w:tcPr>
          <w:p w14:paraId="3E5B5BA1" w14:textId="5559F297" w:rsidR="000B4FD0" w:rsidRDefault="000B4FD0" w:rsidP="000B4F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19.</w:t>
            </w:r>
            <w:r w:rsidRPr="002405AF">
              <w:rPr>
                <w:rFonts w:ascii="標楷體" w:eastAsia="標楷體" w:hAnsi="標楷體" w:hint="eastAsia"/>
                <w:noProof/>
                <w:spacing w:val="64"/>
                <w:kern w:val="0"/>
                <w:sz w:val="20"/>
                <w:fitText w:val="2500" w:id="-699146751"/>
              </w:rPr>
              <w:t>退休撫卹給付支</w:t>
            </w:r>
            <w:r w:rsidRPr="002405AF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2708" w:type="dxa"/>
            <w:gridSpan w:val="2"/>
            <w:vAlign w:val="center"/>
          </w:tcPr>
          <w:p w14:paraId="51D6FD30" w14:textId="77777777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3FBC0223" w14:textId="5FD8524E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/>
                <w:noProof/>
                <w:sz w:val="20"/>
              </w:rPr>
              <w:t>3,695,810,000</w:t>
            </w:r>
          </w:p>
        </w:tc>
        <w:tc>
          <w:tcPr>
            <w:tcW w:w="2708" w:type="dxa"/>
            <w:vAlign w:val="center"/>
          </w:tcPr>
          <w:p w14:paraId="2AAAE18B" w14:textId="563A4F10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789B4964" w14:textId="384C59AC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785B6E7F" w14:textId="13AE8A09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66AAF100" w14:textId="36FEED3B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46EC785F" w14:textId="6213E4B8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</w:tr>
      <w:tr w:rsidR="000B4FD0" w14:paraId="28250046" w14:textId="77777777" w:rsidTr="002405AF">
        <w:tblPrEx>
          <w:tblBorders>
            <w:insideH w:val="none" w:sz="0" w:space="0" w:color="auto"/>
          </w:tblBorders>
        </w:tblPrEx>
        <w:trPr>
          <w:trHeight w:val="573"/>
        </w:trPr>
        <w:tc>
          <w:tcPr>
            <w:tcW w:w="2908" w:type="dxa"/>
            <w:gridSpan w:val="2"/>
            <w:vAlign w:val="center"/>
          </w:tcPr>
          <w:p w14:paraId="4723D119" w14:textId="76BC7F5E" w:rsidR="000B4FD0" w:rsidRDefault="000B4FD0" w:rsidP="000B4F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20.</w:t>
            </w:r>
            <w:r w:rsidRPr="002405AF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699146751"/>
              </w:rPr>
              <w:t>債務付息支</w:t>
            </w:r>
            <w:r w:rsidRPr="002405AF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2708" w:type="dxa"/>
            <w:gridSpan w:val="2"/>
            <w:vAlign w:val="center"/>
          </w:tcPr>
          <w:p w14:paraId="44198552" w14:textId="77777777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221C8171" w14:textId="3D997477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3A9EA00C" w14:textId="671E8011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726EB796" w14:textId="2E1D9097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1C85DD6C" w14:textId="4D25CDF8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568C2950" w14:textId="5EB08480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5A19BAED" w14:textId="471ADC60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</w:tr>
      <w:tr w:rsidR="000B4FD0" w14:paraId="731A1C80" w14:textId="77777777" w:rsidTr="002405AF">
        <w:tblPrEx>
          <w:tblBorders>
            <w:insideH w:val="none" w:sz="0" w:space="0" w:color="auto"/>
          </w:tblBorders>
        </w:tblPrEx>
        <w:trPr>
          <w:trHeight w:val="573"/>
        </w:trPr>
        <w:tc>
          <w:tcPr>
            <w:tcW w:w="2908" w:type="dxa"/>
            <w:gridSpan w:val="2"/>
            <w:vAlign w:val="center"/>
          </w:tcPr>
          <w:p w14:paraId="2E883FAB" w14:textId="386F244C" w:rsidR="000B4FD0" w:rsidRDefault="000B4FD0" w:rsidP="000B4F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21.</w:t>
            </w:r>
            <w:r w:rsidRPr="002405AF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699146751"/>
              </w:rPr>
              <w:t>專案補助支</w:t>
            </w:r>
            <w:r w:rsidRPr="002405AF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2708" w:type="dxa"/>
            <w:gridSpan w:val="2"/>
            <w:vAlign w:val="center"/>
          </w:tcPr>
          <w:p w14:paraId="3BFF4C7A" w14:textId="77777777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4C25B77E" w14:textId="360779F4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5DFD2813" w14:textId="373B7699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53F74FCC" w14:textId="32C40AD0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51BD185B" w14:textId="57AF24AB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5E5C2D54" w14:textId="5D8DE08D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1143DA4B" w14:textId="495E3E56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</w:tr>
      <w:tr w:rsidR="000B4FD0" w14:paraId="4AFE8279" w14:textId="77777777" w:rsidTr="002405AF">
        <w:tblPrEx>
          <w:tblBorders>
            <w:insideH w:val="none" w:sz="0" w:space="0" w:color="auto"/>
          </w:tblBorders>
        </w:tblPrEx>
        <w:trPr>
          <w:trHeight w:val="573"/>
        </w:trPr>
        <w:tc>
          <w:tcPr>
            <w:tcW w:w="2908" w:type="dxa"/>
            <w:gridSpan w:val="2"/>
            <w:vAlign w:val="center"/>
          </w:tcPr>
          <w:p w14:paraId="4BC44F9D" w14:textId="1AD047DC" w:rsidR="000B4FD0" w:rsidRDefault="000B4FD0" w:rsidP="000B4FD0">
            <w:pPr>
              <w:spacing w:line="240" w:lineRule="exact"/>
              <w:jc w:val="distribute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22.</w:t>
            </w:r>
            <w:r w:rsidRPr="002405AF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699146751"/>
              </w:rPr>
              <w:t>其他支</w:t>
            </w:r>
            <w:r w:rsidRPr="002405AF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2708" w:type="dxa"/>
            <w:gridSpan w:val="2"/>
            <w:vAlign w:val="center"/>
          </w:tcPr>
          <w:p w14:paraId="452F1047" w14:textId="77777777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39905041" w14:textId="0A5AB3D7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/>
                <w:noProof/>
                <w:sz w:val="20"/>
              </w:rPr>
              <w:t>109,796,614</w:t>
            </w:r>
          </w:p>
        </w:tc>
        <w:tc>
          <w:tcPr>
            <w:tcW w:w="2708" w:type="dxa"/>
            <w:vAlign w:val="center"/>
          </w:tcPr>
          <w:p w14:paraId="7063ACFF" w14:textId="10777FD2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3AF0953E" w14:textId="0E5CE0A8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8" w:type="dxa"/>
            <w:vAlign w:val="center"/>
          </w:tcPr>
          <w:p w14:paraId="3A9A46DD" w14:textId="2F3633AE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4B9D4FDF" w14:textId="56BE6BD8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2709" w:type="dxa"/>
            <w:vAlign w:val="center"/>
          </w:tcPr>
          <w:p w14:paraId="6D0DF1B4" w14:textId="36AF4921" w:rsidR="000B4FD0" w:rsidRPr="002405AF" w:rsidRDefault="000B4FD0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</w:tr>
    </w:tbl>
    <w:p w14:paraId="20E02E01" w14:textId="77777777" w:rsidR="00750CF7" w:rsidRDefault="00750CF7" w:rsidP="00504666">
      <w:pPr>
        <w:spacing w:line="20" w:lineRule="exact"/>
      </w:pPr>
    </w:p>
    <w:p w14:paraId="6DC328B2" w14:textId="76665FE1" w:rsidR="00504666" w:rsidRDefault="00750CF7" w:rsidP="00504666">
      <w:pPr>
        <w:jc w:val="center"/>
      </w:pPr>
      <w:r>
        <w:br w:type="page"/>
      </w:r>
      <w:r w:rsidR="00504666">
        <w:rPr>
          <w:rFonts w:ascii="標楷體" w:eastAsia="標楷體" w:hAnsi="標楷體" w:hint="eastAsia"/>
          <w:b/>
          <w:color w:val="000000"/>
          <w:spacing w:val="20"/>
          <w:sz w:val="32"/>
          <w:szCs w:val="32"/>
          <w:u w:val="single"/>
        </w:rPr>
        <w:lastRenderedPageBreak/>
        <w:t>柒</w:t>
      </w:r>
      <w:r w:rsidR="00504666">
        <w:rPr>
          <w:rFonts w:ascii="標楷體" w:eastAsia="標楷體"/>
          <w:b/>
          <w:color w:val="000000"/>
          <w:spacing w:val="20"/>
          <w:sz w:val="32"/>
          <w:szCs w:val="32"/>
          <w:u w:val="single"/>
        </w:rPr>
        <w:t>、</w:t>
      </w:r>
      <w:r w:rsidR="00504666" w:rsidRPr="004439C8">
        <w:rPr>
          <w:rFonts w:ascii="標楷體" w:eastAsia="標楷體" w:hint="eastAsia"/>
          <w:b/>
          <w:spacing w:val="60"/>
          <w:sz w:val="32"/>
          <w:szCs w:val="32"/>
          <w:u w:val="single"/>
        </w:rPr>
        <w:t>中華民國</w:t>
      </w:r>
      <w:r w:rsidR="00504666" w:rsidRPr="00750CF7">
        <w:rPr>
          <w:rFonts w:ascii="標楷體" w:eastAsia="標楷體" w:hAnsi="標楷體"/>
          <w:b/>
          <w:spacing w:val="60"/>
          <w:sz w:val="32"/>
          <w:szCs w:val="32"/>
          <w:u w:val="single"/>
        </w:rPr>
        <w:t>11</w:t>
      </w:r>
      <w:r w:rsidR="00504666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4</w:t>
      </w:r>
      <w:r w:rsidR="00504666" w:rsidRPr="004439C8">
        <w:rPr>
          <w:rFonts w:ascii="標楷體" w:eastAsia="標楷體" w:hint="eastAsia"/>
          <w:b/>
          <w:spacing w:val="60"/>
          <w:sz w:val="32"/>
          <w:szCs w:val="32"/>
          <w:u w:val="single"/>
        </w:rPr>
        <w:t>年度</w:t>
      </w:r>
      <w:r w:rsidR="00504666" w:rsidRPr="00750CF7">
        <w:rPr>
          <w:rFonts w:ascii="標楷體" w:eastAsia="標楷體" w:hAnsi="標楷體" w:hint="eastAsia"/>
          <w:b/>
          <w:spacing w:val="60"/>
          <w:sz w:val="32"/>
          <w:szCs w:val="32"/>
          <w:u w:val="single"/>
        </w:rPr>
        <w:t>屏東縣</w:t>
      </w:r>
      <w:r w:rsidR="00504666">
        <w:rPr>
          <w:rFonts w:ascii="標楷體" w:eastAsia="標楷體" w:hint="eastAsia"/>
          <w:b/>
          <w:spacing w:val="60"/>
          <w:sz w:val="32"/>
          <w:szCs w:val="32"/>
          <w:u w:val="single"/>
        </w:rPr>
        <w:t>總決算</w:t>
      </w:r>
      <w:r w:rsidR="00504666" w:rsidRPr="004439C8">
        <w:rPr>
          <w:rFonts w:ascii="標楷體" w:eastAsia="標楷體" w:hint="eastAsia"/>
          <w:b/>
          <w:spacing w:val="60"/>
          <w:sz w:val="32"/>
          <w:szCs w:val="32"/>
          <w:u w:val="single"/>
        </w:rPr>
        <w:t>各主管機關歲出政事別科目決算審定數綜計表</w:t>
      </w:r>
      <w:r w:rsidR="00504666" w:rsidRPr="00750CF7">
        <w:rPr>
          <w:rFonts w:ascii="標楷體" w:eastAsia="標楷體" w:hAnsi="標楷體"/>
        </w:rPr>
        <w:t>(續)</w:t>
      </w:r>
    </w:p>
    <w:tbl>
      <w:tblPr>
        <w:tblW w:w="2186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"/>
        <w:gridCol w:w="2418"/>
        <w:gridCol w:w="211"/>
        <w:gridCol w:w="2949"/>
        <w:gridCol w:w="3160"/>
        <w:gridCol w:w="3160"/>
        <w:gridCol w:w="3160"/>
        <w:gridCol w:w="3160"/>
        <w:gridCol w:w="3160"/>
      </w:tblGrid>
      <w:tr w:rsidR="00750CF7" w14:paraId="678C72FA" w14:textId="77777777" w:rsidTr="00320989">
        <w:tc>
          <w:tcPr>
            <w:tcW w:w="490" w:type="dxa"/>
            <w:tcBorders>
              <w:top w:val="nil"/>
              <w:bottom w:val="nil"/>
              <w:right w:val="nil"/>
            </w:tcBorders>
            <w:vAlign w:val="center"/>
          </w:tcPr>
          <w:p w14:paraId="002F616C" w14:textId="77777777" w:rsidR="00750CF7" w:rsidRPr="001D79E3" w:rsidRDefault="00750CF7" w:rsidP="0032098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2629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vAlign w:val="center"/>
          </w:tcPr>
          <w:p w14:paraId="34B9137F" w14:textId="77777777" w:rsidR="00750CF7" w:rsidRPr="001D79E3" w:rsidRDefault="00750CF7" w:rsidP="0032098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8749" w:type="dxa"/>
            <w:gridSpan w:val="6"/>
            <w:vMerge w:val="restart"/>
            <w:tcBorders>
              <w:top w:val="nil"/>
              <w:left w:val="nil"/>
            </w:tcBorders>
            <w:vAlign w:val="bottom"/>
          </w:tcPr>
          <w:p w14:paraId="3B2DCFDF" w14:textId="77777777" w:rsidR="00750CF7" w:rsidRPr="005C62A3" w:rsidRDefault="00750CF7" w:rsidP="00320989">
            <w:pPr>
              <w:jc w:val="right"/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750CF7" w14:paraId="57A42EB0" w14:textId="77777777" w:rsidTr="00320989">
        <w:tc>
          <w:tcPr>
            <w:tcW w:w="490" w:type="dxa"/>
            <w:tcBorders>
              <w:top w:val="nil"/>
              <w:right w:val="nil"/>
            </w:tcBorders>
            <w:vAlign w:val="center"/>
          </w:tcPr>
          <w:p w14:paraId="1223E047" w14:textId="77777777" w:rsidR="00750CF7" w:rsidRPr="001D79E3" w:rsidRDefault="00750CF7" w:rsidP="00320989">
            <w:pPr>
              <w:rPr>
                <w:rFonts w:ascii="標楷體" w:eastAsia="標楷體"/>
                <w:sz w:val="20"/>
              </w:rPr>
            </w:pPr>
            <w:r w:rsidRPr="001D79E3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2629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vAlign w:val="center"/>
          </w:tcPr>
          <w:p w14:paraId="055FB626" w14:textId="77777777" w:rsidR="00750CF7" w:rsidRPr="001D79E3" w:rsidRDefault="00750CF7" w:rsidP="00320989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8749" w:type="dxa"/>
            <w:gridSpan w:val="6"/>
            <w:vMerge/>
            <w:tcBorders>
              <w:left w:val="nil"/>
            </w:tcBorders>
            <w:vAlign w:val="center"/>
          </w:tcPr>
          <w:p w14:paraId="43DB85AE" w14:textId="77777777" w:rsidR="00750CF7" w:rsidRPr="00CC0D84" w:rsidRDefault="00750CF7" w:rsidP="00320989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AD70BE" w14:paraId="0BEE2C18" w14:textId="77777777" w:rsidTr="0004132A">
        <w:tc>
          <w:tcPr>
            <w:tcW w:w="2908" w:type="dxa"/>
            <w:gridSpan w:val="2"/>
            <w:tcBorders>
              <w:tl2br w:val="single" w:sz="4" w:space="0" w:color="auto"/>
            </w:tcBorders>
            <w:vAlign w:val="center"/>
          </w:tcPr>
          <w:p w14:paraId="50A004E8" w14:textId="77777777" w:rsidR="00AD70BE" w:rsidRDefault="00AD70BE" w:rsidP="00320989">
            <w:pPr>
              <w:jc w:val="righ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color w:val="000000"/>
                <w:sz w:val="20"/>
              </w:rPr>
              <w:t>機  關  別</w:t>
            </w:r>
          </w:p>
          <w:p w14:paraId="25E9127F" w14:textId="77777777" w:rsidR="00AD70BE" w:rsidRDefault="00AD70BE" w:rsidP="00320989">
            <w:pPr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 xml:space="preserve">政  事 </w:t>
            </w:r>
            <w:r>
              <w:rPr>
                <w:rFonts w:ascii="標楷體" w:eastAsia="標楷體"/>
                <w:sz w:val="20"/>
              </w:rPr>
              <w:t xml:space="preserve"> </w:t>
            </w:r>
            <w:r>
              <w:rPr>
                <w:rFonts w:ascii="標楷體" w:eastAsia="標楷體" w:hint="eastAsia"/>
                <w:sz w:val="20"/>
              </w:rPr>
              <w:t>別</w:t>
            </w:r>
          </w:p>
        </w:tc>
        <w:tc>
          <w:tcPr>
            <w:tcW w:w="3160" w:type="dxa"/>
            <w:gridSpan w:val="2"/>
            <w:vAlign w:val="center"/>
          </w:tcPr>
          <w:p w14:paraId="79776049" w14:textId="77777777" w:rsidR="00AD70BE" w:rsidRDefault="00AD70BE" w:rsidP="0032098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環境保護局主管</w:t>
            </w:r>
          </w:p>
        </w:tc>
        <w:tc>
          <w:tcPr>
            <w:tcW w:w="3160" w:type="dxa"/>
            <w:vAlign w:val="center"/>
          </w:tcPr>
          <w:p w14:paraId="73B5BBAA" w14:textId="52CA925F" w:rsidR="00AD70BE" w:rsidRDefault="00AD70BE" w:rsidP="0032098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警察</w:t>
            </w:r>
            <w:r>
              <w:rPr>
                <w:rFonts w:ascii="標楷體" w:eastAsia="標楷體"/>
                <w:sz w:val="20"/>
              </w:rPr>
              <w:t>局主管</w:t>
            </w:r>
          </w:p>
        </w:tc>
        <w:tc>
          <w:tcPr>
            <w:tcW w:w="3160" w:type="dxa"/>
            <w:vAlign w:val="center"/>
          </w:tcPr>
          <w:p w14:paraId="1DED5F5F" w14:textId="6619B89C" w:rsidR="00AD70BE" w:rsidRDefault="00AD70BE" w:rsidP="0032098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文化處</w:t>
            </w:r>
            <w:r>
              <w:rPr>
                <w:rFonts w:ascii="標楷體" w:eastAsia="標楷體"/>
                <w:sz w:val="20"/>
              </w:rPr>
              <w:t>主管</w:t>
            </w:r>
          </w:p>
        </w:tc>
        <w:tc>
          <w:tcPr>
            <w:tcW w:w="3160" w:type="dxa"/>
            <w:vAlign w:val="center"/>
          </w:tcPr>
          <w:p w14:paraId="367087AB" w14:textId="663D7C25" w:rsidR="00AD70BE" w:rsidRDefault="00AD70BE" w:rsidP="0032098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財稅局</w:t>
            </w:r>
            <w:r>
              <w:rPr>
                <w:rFonts w:ascii="標楷體" w:eastAsia="標楷體"/>
                <w:sz w:val="20"/>
              </w:rPr>
              <w:t>主管</w:t>
            </w:r>
          </w:p>
        </w:tc>
        <w:tc>
          <w:tcPr>
            <w:tcW w:w="3160" w:type="dxa"/>
            <w:vAlign w:val="center"/>
          </w:tcPr>
          <w:p w14:paraId="161181E4" w14:textId="77777777" w:rsidR="00AD70BE" w:rsidRDefault="00AD70BE" w:rsidP="0032098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/>
                <w:sz w:val="20"/>
              </w:rPr>
              <w:t>統籌支撥科目</w:t>
            </w:r>
          </w:p>
        </w:tc>
        <w:tc>
          <w:tcPr>
            <w:tcW w:w="3160" w:type="dxa"/>
            <w:vAlign w:val="center"/>
          </w:tcPr>
          <w:p w14:paraId="71029A81" w14:textId="157E077A" w:rsidR="00AD70BE" w:rsidRDefault="00AD70BE" w:rsidP="00320989">
            <w:pPr>
              <w:ind w:leftChars="12" w:left="29" w:rightChars="10" w:right="24"/>
              <w:jc w:val="distribute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合計</w:t>
            </w:r>
          </w:p>
        </w:tc>
      </w:tr>
      <w:tr w:rsidR="00AD70BE" w:rsidRPr="006A11E4" w14:paraId="4DB5CAD4" w14:textId="77777777" w:rsidTr="002405AF">
        <w:tblPrEx>
          <w:tblBorders>
            <w:insideH w:val="none" w:sz="0" w:space="0" w:color="auto"/>
          </w:tblBorders>
        </w:tblPrEx>
        <w:trPr>
          <w:trHeight w:val="574"/>
        </w:trPr>
        <w:tc>
          <w:tcPr>
            <w:tcW w:w="2908" w:type="dxa"/>
            <w:gridSpan w:val="2"/>
            <w:vAlign w:val="center"/>
          </w:tcPr>
          <w:p w14:paraId="4B1E577B" w14:textId="77777777" w:rsidR="00AD70BE" w:rsidRPr="006A11E4" w:rsidRDefault="00AD70BE" w:rsidP="000B4FD0">
            <w:pPr>
              <w:spacing w:line="240" w:lineRule="exact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6A11E4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3160" w:type="dxa"/>
            <w:gridSpan w:val="2"/>
            <w:vAlign w:val="center"/>
          </w:tcPr>
          <w:p w14:paraId="660EDD74" w14:textId="4A6A4F23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b/>
                <w:noProof/>
                <w:sz w:val="20"/>
              </w:rPr>
            </w:pPr>
            <w:r w:rsidRPr="002405AF">
              <w:rPr>
                <w:rFonts w:ascii="細明體" w:eastAsia="細明體" w:hAnsi="細明體"/>
                <w:b/>
                <w:noProof/>
                <w:sz w:val="20"/>
              </w:rPr>
              <w:t>903,114,972</w:t>
            </w:r>
          </w:p>
        </w:tc>
        <w:tc>
          <w:tcPr>
            <w:tcW w:w="3160" w:type="dxa"/>
            <w:vAlign w:val="center"/>
          </w:tcPr>
          <w:p w14:paraId="635287D3" w14:textId="78DFACBD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b/>
                <w:noProof/>
                <w:sz w:val="20"/>
              </w:rPr>
            </w:pPr>
            <w:r w:rsidRPr="002405AF">
              <w:rPr>
                <w:rFonts w:ascii="細明體" w:eastAsia="細明體" w:hAnsi="細明體"/>
                <w:b/>
                <w:noProof/>
                <w:sz w:val="20"/>
              </w:rPr>
              <w:t>3,612,088,837</w:t>
            </w:r>
          </w:p>
        </w:tc>
        <w:tc>
          <w:tcPr>
            <w:tcW w:w="3160" w:type="dxa"/>
            <w:vAlign w:val="center"/>
          </w:tcPr>
          <w:p w14:paraId="70319DF0" w14:textId="7E615DA7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b/>
                <w:noProof/>
                <w:sz w:val="20"/>
              </w:rPr>
            </w:pPr>
            <w:r w:rsidRPr="002405AF">
              <w:rPr>
                <w:rFonts w:ascii="細明體" w:eastAsia="細明體" w:hAnsi="細明體"/>
                <w:b/>
                <w:noProof/>
                <w:sz w:val="20"/>
              </w:rPr>
              <w:t>98,399,059</w:t>
            </w:r>
          </w:p>
        </w:tc>
        <w:tc>
          <w:tcPr>
            <w:tcW w:w="3160" w:type="dxa"/>
            <w:vAlign w:val="center"/>
          </w:tcPr>
          <w:p w14:paraId="3A84FCCB" w14:textId="68B04513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b/>
                <w:noProof/>
                <w:sz w:val="20"/>
              </w:rPr>
            </w:pPr>
            <w:r w:rsidRPr="002405AF">
              <w:rPr>
                <w:rFonts w:ascii="細明體" w:eastAsia="細明體" w:hAnsi="細明體"/>
                <w:b/>
                <w:noProof/>
                <w:sz w:val="20"/>
              </w:rPr>
              <w:t>409,595,365</w:t>
            </w:r>
          </w:p>
        </w:tc>
        <w:tc>
          <w:tcPr>
            <w:tcW w:w="3160" w:type="dxa"/>
            <w:vAlign w:val="center"/>
          </w:tcPr>
          <w:p w14:paraId="1AE2D449" w14:textId="28E4B5AE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b/>
                <w:noProof/>
                <w:sz w:val="20"/>
              </w:rPr>
            </w:pPr>
            <w:r w:rsidRPr="002405AF">
              <w:rPr>
                <w:rFonts w:ascii="細明體" w:eastAsia="細明體" w:hAnsi="細明體"/>
                <w:b/>
                <w:noProof/>
                <w:sz w:val="20"/>
              </w:rPr>
              <w:t>1,553,855,077</w:t>
            </w:r>
          </w:p>
        </w:tc>
        <w:tc>
          <w:tcPr>
            <w:tcW w:w="3160" w:type="dxa"/>
            <w:vAlign w:val="center"/>
          </w:tcPr>
          <w:p w14:paraId="3577BDB6" w14:textId="3DB983AF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b/>
                <w:sz w:val="20"/>
              </w:rPr>
            </w:pPr>
            <w:r w:rsidRPr="002405AF">
              <w:rPr>
                <w:rFonts w:ascii="細明體" w:eastAsia="細明體" w:hAnsi="細明體"/>
                <w:b/>
                <w:noProof/>
                <w:sz w:val="20"/>
              </w:rPr>
              <w:t>57,661,064,037</w:t>
            </w:r>
          </w:p>
        </w:tc>
      </w:tr>
      <w:tr w:rsidR="00AD70BE" w14:paraId="7A3D3464" w14:textId="77777777" w:rsidTr="002405AF">
        <w:tblPrEx>
          <w:tblBorders>
            <w:insideH w:val="none" w:sz="0" w:space="0" w:color="auto"/>
          </w:tblBorders>
        </w:tblPrEx>
        <w:trPr>
          <w:trHeight w:val="574"/>
        </w:trPr>
        <w:tc>
          <w:tcPr>
            <w:tcW w:w="2908" w:type="dxa"/>
            <w:gridSpan w:val="2"/>
            <w:vAlign w:val="center"/>
          </w:tcPr>
          <w:p w14:paraId="52330D71" w14:textId="3BDEECCB" w:rsidR="00AD70BE" w:rsidRDefault="00AD70BE" w:rsidP="000B4FD0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1</w:t>
            </w:r>
            <w:r>
              <w:rPr>
                <w:rFonts w:ascii="標楷體" w:eastAsia="標楷體" w:hAnsi="標楷體" w:hint="eastAsia"/>
                <w:noProof/>
                <w:sz w:val="20"/>
              </w:rPr>
              <w:t>.</w:t>
            </w:r>
            <w:r w:rsidRPr="002405AF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699147518"/>
              </w:rPr>
              <w:t>行政支</w:t>
            </w:r>
            <w:r w:rsidRPr="002405AF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699147518"/>
              </w:rPr>
              <w:t>出</w:t>
            </w:r>
          </w:p>
        </w:tc>
        <w:tc>
          <w:tcPr>
            <w:tcW w:w="3160" w:type="dxa"/>
            <w:gridSpan w:val="2"/>
            <w:vAlign w:val="center"/>
          </w:tcPr>
          <w:p w14:paraId="0B978D82" w14:textId="7A691FC1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501C6574" w14:textId="75E60969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6C6CF9F1" w14:textId="18AD75D6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2BBD747C" w14:textId="1A6B5EF7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1E2A7C1C" w14:textId="3F8B5AC8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0672B959" w14:textId="597AE8E4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2405AF">
              <w:rPr>
                <w:rFonts w:ascii="細明體" w:eastAsia="細明體" w:hAnsi="細明體"/>
                <w:noProof/>
                <w:sz w:val="20"/>
              </w:rPr>
              <w:t>675,845,329</w:t>
            </w:r>
          </w:p>
        </w:tc>
      </w:tr>
      <w:tr w:rsidR="00AD70BE" w14:paraId="6173F87B" w14:textId="77777777" w:rsidTr="002405AF">
        <w:tblPrEx>
          <w:tblBorders>
            <w:insideH w:val="none" w:sz="0" w:space="0" w:color="auto"/>
          </w:tblBorders>
        </w:tblPrEx>
        <w:trPr>
          <w:trHeight w:val="574"/>
        </w:trPr>
        <w:tc>
          <w:tcPr>
            <w:tcW w:w="2908" w:type="dxa"/>
            <w:gridSpan w:val="2"/>
            <w:vAlign w:val="center"/>
          </w:tcPr>
          <w:p w14:paraId="190FCEDA" w14:textId="77777777" w:rsidR="00AD70BE" w:rsidRDefault="00AD70BE" w:rsidP="000B4FD0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2.</w:t>
            </w:r>
            <w:r w:rsidRPr="002405AF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699147518"/>
              </w:rPr>
              <w:t>立法支</w:t>
            </w:r>
            <w:r w:rsidRPr="002405AF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699147518"/>
              </w:rPr>
              <w:t>出</w:t>
            </w:r>
          </w:p>
        </w:tc>
        <w:tc>
          <w:tcPr>
            <w:tcW w:w="3160" w:type="dxa"/>
            <w:gridSpan w:val="2"/>
            <w:vAlign w:val="center"/>
          </w:tcPr>
          <w:p w14:paraId="0E7F31AD" w14:textId="0D09F9B1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40A18154" w14:textId="53DA3A7E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0EEB584C" w14:textId="5E10F702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75A71AD9" w14:textId="053726F1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26BDDC5D" w14:textId="427ED93F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232BC6BD" w14:textId="3C99867E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2405AF">
              <w:rPr>
                <w:rFonts w:ascii="細明體" w:eastAsia="細明體" w:hAnsi="細明體"/>
                <w:noProof/>
                <w:sz w:val="20"/>
              </w:rPr>
              <w:t>405,774,907</w:t>
            </w:r>
          </w:p>
        </w:tc>
      </w:tr>
      <w:tr w:rsidR="00AD70BE" w14:paraId="25DF7CB6" w14:textId="77777777" w:rsidTr="002405AF">
        <w:tblPrEx>
          <w:tblBorders>
            <w:insideH w:val="none" w:sz="0" w:space="0" w:color="auto"/>
          </w:tblBorders>
        </w:tblPrEx>
        <w:trPr>
          <w:trHeight w:val="574"/>
        </w:trPr>
        <w:tc>
          <w:tcPr>
            <w:tcW w:w="2908" w:type="dxa"/>
            <w:gridSpan w:val="2"/>
            <w:vAlign w:val="center"/>
          </w:tcPr>
          <w:p w14:paraId="39106CE3" w14:textId="77777777" w:rsidR="00AD70BE" w:rsidRDefault="00AD70BE" w:rsidP="000B4FD0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3.</w:t>
            </w:r>
            <w:r w:rsidRPr="002405AF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699147518"/>
              </w:rPr>
              <w:t>民政支</w:t>
            </w:r>
            <w:r w:rsidRPr="002405AF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699147518"/>
              </w:rPr>
              <w:t>出</w:t>
            </w:r>
          </w:p>
        </w:tc>
        <w:tc>
          <w:tcPr>
            <w:tcW w:w="3160" w:type="dxa"/>
            <w:gridSpan w:val="2"/>
            <w:vAlign w:val="center"/>
          </w:tcPr>
          <w:p w14:paraId="462E1103" w14:textId="2C55F0C9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704F840B" w14:textId="6506ECA9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35897FAD" w14:textId="10B56143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76F3D60D" w14:textId="65B18FA0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0367B87F" w14:textId="0383DA53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337836EA" w14:textId="12D704C8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2405AF">
              <w:rPr>
                <w:rFonts w:ascii="細明體" w:eastAsia="細明體" w:hAnsi="細明體"/>
                <w:noProof/>
                <w:sz w:val="20"/>
              </w:rPr>
              <w:t>5,472,517,946</w:t>
            </w:r>
          </w:p>
        </w:tc>
      </w:tr>
      <w:tr w:rsidR="00AD70BE" w14:paraId="0980999F" w14:textId="77777777" w:rsidTr="002405AF">
        <w:tblPrEx>
          <w:tblBorders>
            <w:insideH w:val="none" w:sz="0" w:space="0" w:color="auto"/>
          </w:tblBorders>
        </w:tblPrEx>
        <w:trPr>
          <w:trHeight w:val="574"/>
        </w:trPr>
        <w:tc>
          <w:tcPr>
            <w:tcW w:w="2908" w:type="dxa"/>
            <w:gridSpan w:val="2"/>
            <w:vAlign w:val="center"/>
          </w:tcPr>
          <w:p w14:paraId="09C01375" w14:textId="77777777" w:rsidR="00AD70BE" w:rsidRDefault="00AD70BE" w:rsidP="000B4FD0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4.</w:t>
            </w:r>
            <w:r w:rsidRPr="002405AF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699147518"/>
              </w:rPr>
              <w:t>警政支</w:t>
            </w:r>
            <w:r w:rsidRPr="002405AF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699147518"/>
              </w:rPr>
              <w:t>出</w:t>
            </w:r>
          </w:p>
        </w:tc>
        <w:tc>
          <w:tcPr>
            <w:tcW w:w="3160" w:type="dxa"/>
            <w:gridSpan w:val="2"/>
            <w:vAlign w:val="center"/>
          </w:tcPr>
          <w:p w14:paraId="28B731F8" w14:textId="28975BE3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1704AEFE" w14:textId="29E7FF72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/>
                <w:noProof/>
                <w:sz w:val="20"/>
              </w:rPr>
              <w:t>3,612,088,837</w:t>
            </w:r>
          </w:p>
        </w:tc>
        <w:tc>
          <w:tcPr>
            <w:tcW w:w="3160" w:type="dxa"/>
            <w:vAlign w:val="center"/>
          </w:tcPr>
          <w:p w14:paraId="29BA0D15" w14:textId="36B70A4A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6194AB0E" w14:textId="110E6A51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1F731C6B" w14:textId="6F2770B3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4ABE81A6" w14:textId="64BF3CB9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2405AF">
              <w:rPr>
                <w:rFonts w:ascii="細明體" w:eastAsia="細明體" w:hAnsi="細明體"/>
                <w:noProof/>
                <w:sz w:val="20"/>
              </w:rPr>
              <w:t>3,612,088,837</w:t>
            </w:r>
          </w:p>
        </w:tc>
      </w:tr>
      <w:tr w:rsidR="0004132A" w14:paraId="2AB8B86A" w14:textId="77777777" w:rsidTr="002405AF">
        <w:tblPrEx>
          <w:tblBorders>
            <w:insideH w:val="none" w:sz="0" w:space="0" w:color="auto"/>
          </w:tblBorders>
        </w:tblPrEx>
        <w:trPr>
          <w:trHeight w:val="574"/>
        </w:trPr>
        <w:tc>
          <w:tcPr>
            <w:tcW w:w="2908" w:type="dxa"/>
            <w:gridSpan w:val="2"/>
            <w:vAlign w:val="center"/>
          </w:tcPr>
          <w:p w14:paraId="259213D9" w14:textId="77777777" w:rsidR="0004132A" w:rsidRDefault="0004132A" w:rsidP="000B4FD0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5.</w:t>
            </w:r>
            <w:r w:rsidRPr="002405AF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699147518"/>
              </w:rPr>
              <w:t>財務支</w:t>
            </w:r>
            <w:r w:rsidRPr="002405AF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699147518"/>
              </w:rPr>
              <w:t>出</w:t>
            </w:r>
          </w:p>
        </w:tc>
        <w:tc>
          <w:tcPr>
            <w:tcW w:w="3160" w:type="dxa"/>
            <w:gridSpan w:val="2"/>
            <w:vAlign w:val="center"/>
          </w:tcPr>
          <w:p w14:paraId="70103050" w14:textId="6D055576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381A6E04" w14:textId="558A1CE8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68FB5A28" w14:textId="0F96493E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0DBE8E0C" w14:textId="4266DDC3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/>
                <w:noProof/>
                <w:sz w:val="20"/>
              </w:rPr>
              <w:t>382,604,371</w:t>
            </w:r>
          </w:p>
        </w:tc>
        <w:tc>
          <w:tcPr>
            <w:tcW w:w="3160" w:type="dxa"/>
            <w:vAlign w:val="center"/>
          </w:tcPr>
          <w:p w14:paraId="625C09D8" w14:textId="553B838B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18E88165" w14:textId="5CE8B244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2405AF">
              <w:rPr>
                <w:rFonts w:ascii="細明體" w:eastAsia="細明體" w:hAnsi="細明體"/>
                <w:noProof/>
                <w:sz w:val="20"/>
              </w:rPr>
              <w:t>382,604,371</w:t>
            </w:r>
          </w:p>
        </w:tc>
      </w:tr>
      <w:tr w:rsidR="0004132A" w14:paraId="28E241F4" w14:textId="77777777" w:rsidTr="002405AF">
        <w:tblPrEx>
          <w:tblBorders>
            <w:insideH w:val="none" w:sz="0" w:space="0" w:color="auto"/>
          </w:tblBorders>
        </w:tblPrEx>
        <w:trPr>
          <w:trHeight w:val="574"/>
        </w:trPr>
        <w:tc>
          <w:tcPr>
            <w:tcW w:w="2908" w:type="dxa"/>
            <w:gridSpan w:val="2"/>
            <w:vAlign w:val="center"/>
          </w:tcPr>
          <w:p w14:paraId="0B87813E" w14:textId="77777777" w:rsidR="0004132A" w:rsidRDefault="0004132A" w:rsidP="000B4FD0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6.</w:t>
            </w:r>
            <w:r w:rsidRPr="002405AF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699147518"/>
              </w:rPr>
              <w:t>教育支</w:t>
            </w:r>
            <w:r w:rsidRPr="002405AF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699147518"/>
              </w:rPr>
              <w:t>出</w:t>
            </w:r>
          </w:p>
        </w:tc>
        <w:tc>
          <w:tcPr>
            <w:tcW w:w="3160" w:type="dxa"/>
            <w:gridSpan w:val="2"/>
            <w:vAlign w:val="center"/>
          </w:tcPr>
          <w:p w14:paraId="6875ECFB" w14:textId="747F328C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0F1141A3" w14:textId="10E81932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240FC5A3" w14:textId="5F79D376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0C1DB344" w14:textId="2E0AFF44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6A730241" w14:textId="0E642860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4BB99051" w14:textId="4FF4A6A6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2405AF">
              <w:rPr>
                <w:rFonts w:ascii="細明體" w:eastAsia="細明體" w:hAnsi="細明體"/>
                <w:noProof/>
                <w:sz w:val="20"/>
              </w:rPr>
              <w:t>16,506,649,601</w:t>
            </w:r>
          </w:p>
        </w:tc>
      </w:tr>
      <w:tr w:rsidR="0004132A" w14:paraId="7B717FE3" w14:textId="77777777" w:rsidTr="002405AF">
        <w:tblPrEx>
          <w:tblBorders>
            <w:insideH w:val="none" w:sz="0" w:space="0" w:color="auto"/>
          </w:tblBorders>
        </w:tblPrEx>
        <w:trPr>
          <w:trHeight w:val="574"/>
        </w:trPr>
        <w:tc>
          <w:tcPr>
            <w:tcW w:w="2908" w:type="dxa"/>
            <w:gridSpan w:val="2"/>
            <w:vAlign w:val="center"/>
          </w:tcPr>
          <w:p w14:paraId="0B08EEE8" w14:textId="77777777" w:rsidR="0004132A" w:rsidRDefault="0004132A" w:rsidP="000B4FD0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7.</w:t>
            </w:r>
            <w:r w:rsidRPr="002405AF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699147518"/>
              </w:rPr>
              <w:t>文化支</w:t>
            </w:r>
            <w:r w:rsidRPr="002405AF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699147518"/>
              </w:rPr>
              <w:t>出</w:t>
            </w:r>
          </w:p>
        </w:tc>
        <w:tc>
          <w:tcPr>
            <w:tcW w:w="3160" w:type="dxa"/>
            <w:gridSpan w:val="2"/>
            <w:vAlign w:val="center"/>
          </w:tcPr>
          <w:p w14:paraId="70C1F5C6" w14:textId="2B7541F0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5BFE8F4F" w14:textId="399CC5CD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4FCCB692" w14:textId="53FF2BDA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/>
                <w:noProof/>
                <w:sz w:val="20"/>
              </w:rPr>
              <w:t>98,399,059</w:t>
            </w:r>
          </w:p>
        </w:tc>
        <w:tc>
          <w:tcPr>
            <w:tcW w:w="3160" w:type="dxa"/>
            <w:vAlign w:val="center"/>
          </w:tcPr>
          <w:p w14:paraId="7B84D5F4" w14:textId="60B123E5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3210E674" w14:textId="0F8BD26E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560AE7F5" w14:textId="454B45E3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2405AF">
              <w:rPr>
                <w:rFonts w:ascii="細明體" w:eastAsia="細明體" w:hAnsi="細明體"/>
                <w:noProof/>
                <w:sz w:val="20"/>
              </w:rPr>
              <w:t>1,705,944,714</w:t>
            </w:r>
          </w:p>
        </w:tc>
      </w:tr>
      <w:tr w:rsidR="0004132A" w14:paraId="4381B4A1" w14:textId="77777777" w:rsidTr="002405AF">
        <w:tblPrEx>
          <w:tblBorders>
            <w:insideH w:val="none" w:sz="0" w:space="0" w:color="auto"/>
          </w:tblBorders>
        </w:tblPrEx>
        <w:trPr>
          <w:trHeight w:val="574"/>
        </w:trPr>
        <w:tc>
          <w:tcPr>
            <w:tcW w:w="2908" w:type="dxa"/>
            <w:gridSpan w:val="2"/>
            <w:vAlign w:val="center"/>
          </w:tcPr>
          <w:p w14:paraId="4C441828" w14:textId="77777777" w:rsidR="0004132A" w:rsidRDefault="0004132A" w:rsidP="000B4FD0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8.</w:t>
            </w:r>
            <w:r w:rsidRPr="002405AF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699147518"/>
              </w:rPr>
              <w:t>農業支</w:t>
            </w:r>
            <w:r w:rsidRPr="002405AF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699147518"/>
              </w:rPr>
              <w:t>出</w:t>
            </w:r>
          </w:p>
        </w:tc>
        <w:tc>
          <w:tcPr>
            <w:tcW w:w="3160" w:type="dxa"/>
            <w:gridSpan w:val="2"/>
            <w:vAlign w:val="center"/>
          </w:tcPr>
          <w:p w14:paraId="6B5F9790" w14:textId="64A9F017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4D4651C5" w14:textId="651251E4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1DBBC01F" w14:textId="2AC018AA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46C618AA" w14:textId="4D5DFD78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38ACFC76" w14:textId="68AE5666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37DA0F17" w14:textId="7586148D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2405AF">
              <w:rPr>
                <w:rFonts w:ascii="細明體" w:eastAsia="細明體" w:hAnsi="細明體"/>
                <w:noProof/>
                <w:sz w:val="20"/>
              </w:rPr>
              <w:t>5,187,567,972</w:t>
            </w:r>
          </w:p>
        </w:tc>
      </w:tr>
      <w:tr w:rsidR="0004132A" w14:paraId="2FE11143" w14:textId="77777777" w:rsidTr="002405AF">
        <w:tblPrEx>
          <w:tblBorders>
            <w:insideH w:val="none" w:sz="0" w:space="0" w:color="auto"/>
          </w:tblBorders>
        </w:tblPrEx>
        <w:trPr>
          <w:trHeight w:val="574"/>
        </w:trPr>
        <w:tc>
          <w:tcPr>
            <w:tcW w:w="2908" w:type="dxa"/>
            <w:gridSpan w:val="2"/>
            <w:vAlign w:val="center"/>
          </w:tcPr>
          <w:p w14:paraId="61FB6512" w14:textId="77777777" w:rsidR="0004132A" w:rsidRDefault="0004132A" w:rsidP="000B4FD0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9.</w:t>
            </w:r>
            <w:r w:rsidRPr="002405AF">
              <w:rPr>
                <w:rFonts w:ascii="標楷體" w:eastAsia="標楷體" w:hAnsi="標楷體" w:hint="eastAsia"/>
                <w:noProof/>
                <w:spacing w:val="300"/>
                <w:kern w:val="0"/>
                <w:sz w:val="20"/>
                <w:fitText w:val="2600" w:id="-699147518"/>
              </w:rPr>
              <w:t>工業支</w:t>
            </w:r>
            <w:r w:rsidRPr="002405AF">
              <w:rPr>
                <w:rFonts w:ascii="標楷體" w:eastAsia="標楷體" w:hAnsi="標楷體" w:hint="eastAsia"/>
                <w:noProof/>
                <w:kern w:val="0"/>
                <w:sz w:val="20"/>
                <w:fitText w:val="2600" w:id="-699147518"/>
              </w:rPr>
              <w:t>出</w:t>
            </w:r>
          </w:p>
        </w:tc>
        <w:tc>
          <w:tcPr>
            <w:tcW w:w="3160" w:type="dxa"/>
            <w:gridSpan w:val="2"/>
            <w:vAlign w:val="center"/>
          </w:tcPr>
          <w:p w14:paraId="0461428D" w14:textId="6F0FCBDA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2242DAFD" w14:textId="467FF91A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79D7E57D" w14:textId="6E4C7389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6A8BD47C" w14:textId="715219A9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11637E6E" w14:textId="334BA8ED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65740B44" w14:textId="5256E92E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2405AF">
              <w:rPr>
                <w:rFonts w:ascii="細明體" w:eastAsia="細明體" w:hAnsi="細明體"/>
                <w:noProof/>
                <w:sz w:val="20"/>
              </w:rPr>
              <w:t>787,564,939</w:t>
            </w:r>
          </w:p>
        </w:tc>
      </w:tr>
      <w:tr w:rsidR="0004132A" w14:paraId="219F1ACB" w14:textId="77777777" w:rsidTr="002405AF">
        <w:tblPrEx>
          <w:tblBorders>
            <w:insideH w:val="none" w:sz="0" w:space="0" w:color="auto"/>
          </w:tblBorders>
        </w:tblPrEx>
        <w:trPr>
          <w:trHeight w:val="574"/>
        </w:trPr>
        <w:tc>
          <w:tcPr>
            <w:tcW w:w="2908" w:type="dxa"/>
            <w:gridSpan w:val="2"/>
            <w:vAlign w:val="center"/>
          </w:tcPr>
          <w:p w14:paraId="685FFDD8" w14:textId="77777777" w:rsidR="0004132A" w:rsidRDefault="0004132A" w:rsidP="000B4FD0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10.</w:t>
            </w:r>
            <w:r w:rsidRPr="002405AF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699146751"/>
              </w:rPr>
              <w:t>交通支</w:t>
            </w:r>
            <w:r w:rsidRPr="002405AF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3160" w:type="dxa"/>
            <w:gridSpan w:val="2"/>
            <w:vAlign w:val="center"/>
          </w:tcPr>
          <w:p w14:paraId="459A44C0" w14:textId="1420F3CE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4A4C4833" w14:textId="0A57D4DE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6B7AAD2F" w14:textId="4401EA20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5C52CA0D" w14:textId="660FFE88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6F1E36CD" w14:textId="21282613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4C98EBE9" w14:textId="1DA22064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2405AF">
              <w:rPr>
                <w:rFonts w:ascii="細明體" w:eastAsia="細明體" w:hAnsi="細明體"/>
                <w:noProof/>
                <w:sz w:val="20"/>
              </w:rPr>
              <w:t>3,260,564,326</w:t>
            </w:r>
          </w:p>
        </w:tc>
      </w:tr>
      <w:tr w:rsidR="0004132A" w14:paraId="10B4613C" w14:textId="77777777" w:rsidTr="002405AF">
        <w:tblPrEx>
          <w:tblBorders>
            <w:insideH w:val="none" w:sz="0" w:space="0" w:color="auto"/>
          </w:tblBorders>
        </w:tblPrEx>
        <w:trPr>
          <w:trHeight w:val="574"/>
        </w:trPr>
        <w:tc>
          <w:tcPr>
            <w:tcW w:w="2908" w:type="dxa"/>
            <w:gridSpan w:val="2"/>
            <w:vAlign w:val="center"/>
          </w:tcPr>
          <w:p w14:paraId="6FD3ACB8" w14:textId="77777777" w:rsidR="0004132A" w:rsidRDefault="0004132A" w:rsidP="000B4FD0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11.</w:t>
            </w:r>
            <w:r w:rsidRPr="002405AF">
              <w:rPr>
                <w:rFonts w:ascii="標楷體" w:eastAsia="標楷體" w:hAnsi="標楷體" w:hint="eastAsia"/>
                <w:noProof/>
                <w:spacing w:val="64"/>
                <w:kern w:val="0"/>
                <w:sz w:val="20"/>
                <w:fitText w:val="2500" w:id="-699146751"/>
              </w:rPr>
              <w:t>其他經濟服務支</w:t>
            </w:r>
            <w:r w:rsidRPr="002405AF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3160" w:type="dxa"/>
            <w:gridSpan w:val="2"/>
            <w:vAlign w:val="center"/>
          </w:tcPr>
          <w:p w14:paraId="2695F9EB" w14:textId="632E9D95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62A17593" w14:textId="6DB84432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672873FF" w14:textId="722ECA15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15F6F78C" w14:textId="5CFB6623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3E837DA4" w14:textId="473F3457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717AD7C4" w14:textId="511F30ED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2405AF">
              <w:rPr>
                <w:rFonts w:ascii="細明體" w:eastAsia="細明體" w:hAnsi="細明體"/>
                <w:noProof/>
                <w:sz w:val="20"/>
              </w:rPr>
              <w:t>1,467,288,606</w:t>
            </w:r>
          </w:p>
        </w:tc>
      </w:tr>
      <w:tr w:rsidR="0004132A" w14:paraId="38BA3008" w14:textId="77777777" w:rsidTr="002405AF">
        <w:tblPrEx>
          <w:tblBorders>
            <w:insideH w:val="none" w:sz="0" w:space="0" w:color="auto"/>
          </w:tblBorders>
        </w:tblPrEx>
        <w:trPr>
          <w:trHeight w:val="574"/>
        </w:trPr>
        <w:tc>
          <w:tcPr>
            <w:tcW w:w="2908" w:type="dxa"/>
            <w:gridSpan w:val="2"/>
            <w:vAlign w:val="center"/>
          </w:tcPr>
          <w:p w14:paraId="7302E4FB" w14:textId="77777777" w:rsidR="0004132A" w:rsidRDefault="0004132A" w:rsidP="000B4FD0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12.</w:t>
            </w:r>
            <w:r w:rsidRPr="002405AF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699146751"/>
              </w:rPr>
              <w:t>社會保險支</w:t>
            </w:r>
            <w:r w:rsidRPr="002405AF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3160" w:type="dxa"/>
            <w:gridSpan w:val="2"/>
            <w:vAlign w:val="center"/>
          </w:tcPr>
          <w:p w14:paraId="51175523" w14:textId="1DE165FB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072A058C" w14:textId="644AFE1F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72237990" w14:textId="3DD6E328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55FB81DF" w14:textId="57A513DC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2CB22BE5" w14:textId="2ECE4E06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2D308063" w14:textId="2820049D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2405AF">
              <w:rPr>
                <w:rFonts w:ascii="細明體" w:eastAsia="細明體" w:hAnsi="細明體"/>
                <w:noProof/>
                <w:sz w:val="20"/>
              </w:rPr>
              <w:t>286,358,388</w:t>
            </w:r>
          </w:p>
        </w:tc>
      </w:tr>
      <w:tr w:rsidR="0004132A" w14:paraId="2C9BF04C" w14:textId="77777777" w:rsidTr="002405AF">
        <w:tblPrEx>
          <w:tblBorders>
            <w:insideH w:val="none" w:sz="0" w:space="0" w:color="auto"/>
          </w:tblBorders>
        </w:tblPrEx>
        <w:trPr>
          <w:trHeight w:val="574"/>
        </w:trPr>
        <w:tc>
          <w:tcPr>
            <w:tcW w:w="2908" w:type="dxa"/>
            <w:gridSpan w:val="2"/>
            <w:vAlign w:val="center"/>
          </w:tcPr>
          <w:p w14:paraId="59D1631E" w14:textId="77777777" w:rsidR="0004132A" w:rsidRDefault="0004132A" w:rsidP="000B4FD0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13.</w:t>
            </w:r>
            <w:r w:rsidRPr="002405AF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699146751"/>
              </w:rPr>
              <w:t>社會救助支</w:t>
            </w:r>
            <w:r w:rsidRPr="002405AF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3160" w:type="dxa"/>
            <w:gridSpan w:val="2"/>
            <w:vAlign w:val="center"/>
          </w:tcPr>
          <w:p w14:paraId="50D4694A" w14:textId="3003FD78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7FD80B3A" w14:textId="2CE5EBFB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1E33BDFD" w14:textId="4E415673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420C4796" w14:textId="23BFEACA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6C231391" w14:textId="36778508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13C5F6DB" w14:textId="29807334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2405AF">
              <w:rPr>
                <w:rFonts w:ascii="細明體" w:eastAsia="細明體" w:hAnsi="細明體"/>
                <w:noProof/>
                <w:sz w:val="20"/>
              </w:rPr>
              <w:t>367,661,973</w:t>
            </w:r>
          </w:p>
        </w:tc>
      </w:tr>
      <w:tr w:rsidR="0004132A" w14:paraId="4F514866" w14:textId="77777777" w:rsidTr="002405AF">
        <w:tblPrEx>
          <w:tblBorders>
            <w:insideH w:val="none" w:sz="0" w:space="0" w:color="auto"/>
          </w:tblBorders>
        </w:tblPrEx>
        <w:trPr>
          <w:trHeight w:val="574"/>
        </w:trPr>
        <w:tc>
          <w:tcPr>
            <w:tcW w:w="2908" w:type="dxa"/>
            <w:gridSpan w:val="2"/>
            <w:vAlign w:val="center"/>
          </w:tcPr>
          <w:p w14:paraId="755E6B0C" w14:textId="77777777" w:rsidR="0004132A" w:rsidRDefault="0004132A" w:rsidP="000B4FD0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14.</w:t>
            </w:r>
            <w:r w:rsidRPr="002405AF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699146751"/>
              </w:rPr>
              <w:t>福利服務支</w:t>
            </w:r>
            <w:r w:rsidRPr="002405AF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3160" w:type="dxa"/>
            <w:gridSpan w:val="2"/>
            <w:vAlign w:val="center"/>
          </w:tcPr>
          <w:p w14:paraId="423DAA96" w14:textId="6E7DD527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52C626D1" w14:textId="4E481365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16CBF01A" w14:textId="4467E128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28C6D68F" w14:textId="3706E22D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6F21FFDE" w14:textId="3DFADDC1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71CC8D2F" w14:textId="79CA3148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2405AF">
              <w:rPr>
                <w:rFonts w:ascii="細明體" w:eastAsia="細明體" w:hAnsi="細明體"/>
                <w:noProof/>
                <w:sz w:val="20"/>
              </w:rPr>
              <w:t>9,298,587,434</w:t>
            </w:r>
          </w:p>
        </w:tc>
      </w:tr>
      <w:tr w:rsidR="0004132A" w14:paraId="77C00D65" w14:textId="77777777" w:rsidTr="002405AF">
        <w:tblPrEx>
          <w:tblBorders>
            <w:insideH w:val="none" w:sz="0" w:space="0" w:color="auto"/>
          </w:tblBorders>
        </w:tblPrEx>
        <w:trPr>
          <w:trHeight w:val="574"/>
        </w:trPr>
        <w:tc>
          <w:tcPr>
            <w:tcW w:w="2908" w:type="dxa"/>
            <w:gridSpan w:val="2"/>
            <w:vAlign w:val="center"/>
          </w:tcPr>
          <w:p w14:paraId="7C534280" w14:textId="77777777" w:rsidR="0004132A" w:rsidRDefault="0004132A" w:rsidP="000B4FD0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15.</w:t>
            </w:r>
            <w:r w:rsidRPr="002405AF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699146751"/>
              </w:rPr>
              <w:t>國民就業支</w:t>
            </w:r>
            <w:r w:rsidRPr="002405AF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3160" w:type="dxa"/>
            <w:gridSpan w:val="2"/>
            <w:vAlign w:val="center"/>
          </w:tcPr>
          <w:p w14:paraId="212B135A" w14:textId="4C75E143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0C921813" w14:textId="75040D91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5BB2431A" w14:textId="02263565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60C5311B" w14:textId="3CF31BED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07F9D1E5" w14:textId="6CA5D05D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1A52DB9E" w14:textId="5C7F970D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2405AF">
              <w:rPr>
                <w:rFonts w:ascii="細明體" w:eastAsia="細明體" w:hAnsi="細明體"/>
                <w:noProof/>
                <w:sz w:val="20"/>
              </w:rPr>
              <w:t>274,217,388</w:t>
            </w:r>
          </w:p>
        </w:tc>
      </w:tr>
      <w:tr w:rsidR="0004132A" w14:paraId="642C285C" w14:textId="77777777" w:rsidTr="002405AF">
        <w:tblPrEx>
          <w:tblBorders>
            <w:insideH w:val="none" w:sz="0" w:space="0" w:color="auto"/>
          </w:tblBorders>
        </w:tblPrEx>
        <w:trPr>
          <w:trHeight w:val="574"/>
        </w:trPr>
        <w:tc>
          <w:tcPr>
            <w:tcW w:w="2908" w:type="dxa"/>
            <w:gridSpan w:val="2"/>
            <w:vAlign w:val="center"/>
          </w:tcPr>
          <w:p w14:paraId="1DCEC318" w14:textId="77777777" w:rsidR="0004132A" w:rsidRDefault="0004132A" w:rsidP="000B4FD0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16.</w:t>
            </w:r>
            <w:r w:rsidRPr="002405AF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699146751"/>
              </w:rPr>
              <w:t>醫療保健支</w:t>
            </w:r>
            <w:r w:rsidRPr="002405AF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3160" w:type="dxa"/>
            <w:gridSpan w:val="2"/>
            <w:vAlign w:val="center"/>
          </w:tcPr>
          <w:p w14:paraId="201F3CAC" w14:textId="47712D2D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69675ADD" w14:textId="2E8B77EF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3D15BBF5" w14:textId="06E954BB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05D88085" w14:textId="23A7CD23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5DC731FA" w14:textId="5C07E0BA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33FF4CA5" w14:textId="5C2A96D6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2405AF">
              <w:rPr>
                <w:rFonts w:ascii="細明體" w:eastAsia="細明體" w:hAnsi="細明體"/>
                <w:noProof/>
                <w:sz w:val="20"/>
              </w:rPr>
              <w:t>1,592,447,047</w:t>
            </w:r>
          </w:p>
        </w:tc>
      </w:tr>
      <w:tr w:rsidR="0004132A" w14:paraId="61AB3623" w14:textId="77777777" w:rsidTr="002405AF">
        <w:tblPrEx>
          <w:tblBorders>
            <w:insideH w:val="none" w:sz="0" w:space="0" w:color="auto"/>
          </w:tblBorders>
        </w:tblPrEx>
        <w:trPr>
          <w:trHeight w:val="574"/>
        </w:trPr>
        <w:tc>
          <w:tcPr>
            <w:tcW w:w="2908" w:type="dxa"/>
            <w:gridSpan w:val="2"/>
            <w:vAlign w:val="center"/>
          </w:tcPr>
          <w:p w14:paraId="0D154A23" w14:textId="77777777" w:rsidR="0004132A" w:rsidRDefault="0004132A" w:rsidP="000B4FD0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17.</w:t>
            </w:r>
            <w:r w:rsidRPr="002405AF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699146751"/>
              </w:rPr>
              <w:t>環境保護支</w:t>
            </w:r>
            <w:r w:rsidRPr="002405AF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3160" w:type="dxa"/>
            <w:gridSpan w:val="2"/>
            <w:vAlign w:val="center"/>
          </w:tcPr>
          <w:p w14:paraId="04C9C5BC" w14:textId="11E05B3C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/>
                <w:noProof/>
                <w:sz w:val="20"/>
              </w:rPr>
              <w:t>903,114,972</w:t>
            </w:r>
          </w:p>
        </w:tc>
        <w:tc>
          <w:tcPr>
            <w:tcW w:w="3160" w:type="dxa"/>
            <w:vAlign w:val="center"/>
          </w:tcPr>
          <w:p w14:paraId="4BB3666F" w14:textId="7D663F37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3C6D7F73" w14:textId="5E80EEBD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4FBF316C" w14:textId="73948F4F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74D7E37C" w14:textId="3648CA30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1EC0B34C" w14:textId="5D76CA29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2405AF">
              <w:rPr>
                <w:rFonts w:ascii="細明體" w:eastAsia="細明體" w:hAnsi="細明體"/>
                <w:noProof/>
                <w:sz w:val="20"/>
              </w:rPr>
              <w:t>903,114,972</w:t>
            </w:r>
          </w:p>
        </w:tc>
      </w:tr>
      <w:tr w:rsidR="0004132A" w14:paraId="48BC9132" w14:textId="77777777" w:rsidTr="002405AF">
        <w:tblPrEx>
          <w:tblBorders>
            <w:insideH w:val="none" w:sz="0" w:space="0" w:color="auto"/>
          </w:tblBorders>
        </w:tblPrEx>
        <w:trPr>
          <w:trHeight w:val="574"/>
        </w:trPr>
        <w:tc>
          <w:tcPr>
            <w:tcW w:w="2908" w:type="dxa"/>
            <w:gridSpan w:val="2"/>
            <w:vAlign w:val="center"/>
          </w:tcPr>
          <w:p w14:paraId="0048BA28" w14:textId="77777777" w:rsidR="0004132A" w:rsidRDefault="0004132A" w:rsidP="000B4FD0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18.</w:t>
            </w:r>
            <w:r w:rsidRPr="002405AF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699146751"/>
              </w:rPr>
              <w:t>社區發展支</w:t>
            </w:r>
            <w:r w:rsidRPr="002405AF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3160" w:type="dxa"/>
            <w:gridSpan w:val="2"/>
            <w:vAlign w:val="center"/>
          </w:tcPr>
          <w:p w14:paraId="011A310E" w14:textId="3CE2801A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64D8931E" w14:textId="0B204161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6390D47A" w14:textId="0F818124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46344508" w14:textId="3E5C1541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5E490F48" w14:textId="7DEDE717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219E15F1" w14:textId="627B7B54" w:rsidR="0004132A" w:rsidRPr="002405AF" w:rsidRDefault="0004132A" w:rsidP="000B4FD0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2405AF">
              <w:rPr>
                <w:rFonts w:ascii="細明體" w:eastAsia="細明體" w:hAnsi="細明體"/>
                <w:noProof/>
                <w:sz w:val="20"/>
              </w:rPr>
              <w:t>87,812,602</w:t>
            </w:r>
          </w:p>
        </w:tc>
      </w:tr>
      <w:tr w:rsidR="00AD70BE" w14:paraId="558F6FDD" w14:textId="77777777" w:rsidTr="002405AF">
        <w:tblPrEx>
          <w:tblBorders>
            <w:insideH w:val="none" w:sz="0" w:space="0" w:color="auto"/>
          </w:tblBorders>
        </w:tblPrEx>
        <w:trPr>
          <w:trHeight w:val="574"/>
        </w:trPr>
        <w:tc>
          <w:tcPr>
            <w:tcW w:w="2908" w:type="dxa"/>
            <w:gridSpan w:val="2"/>
            <w:vAlign w:val="center"/>
          </w:tcPr>
          <w:p w14:paraId="051B126B" w14:textId="77777777" w:rsidR="00AD70BE" w:rsidRDefault="00AD70BE" w:rsidP="000B4FD0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19.</w:t>
            </w:r>
            <w:r w:rsidRPr="002405AF">
              <w:rPr>
                <w:rFonts w:ascii="標楷體" w:eastAsia="標楷體" w:hAnsi="標楷體" w:hint="eastAsia"/>
                <w:noProof/>
                <w:spacing w:val="64"/>
                <w:kern w:val="0"/>
                <w:sz w:val="20"/>
                <w:fitText w:val="2500" w:id="-699146751"/>
              </w:rPr>
              <w:t>退休撫卹給付支</w:t>
            </w:r>
            <w:r w:rsidRPr="002405AF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3160" w:type="dxa"/>
            <w:gridSpan w:val="2"/>
            <w:vAlign w:val="center"/>
          </w:tcPr>
          <w:p w14:paraId="7A9E51E2" w14:textId="7026047C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26B84217" w14:textId="0C251D8F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05CC30EB" w14:textId="2BB99186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057D6291" w14:textId="6AEC1BE7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363B1B2F" w14:textId="3C96B1B2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/>
                <w:noProof/>
                <w:sz w:val="20"/>
              </w:rPr>
              <w:t>1,135,309,078</w:t>
            </w:r>
          </w:p>
        </w:tc>
        <w:tc>
          <w:tcPr>
            <w:tcW w:w="3160" w:type="dxa"/>
            <w:vAlign w:val="center"/>
          </w:tcPr>
          <w:p w14:paraId="4128CEB9" w14:textId="22430CD2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2405AF">
              <w:rPr>
                <w:rFonts w:ascii="細明體" w:eastAsia="細明體" w:hAnsi="細明體"/>
                <w:noProof/>
                <w:sz w:val="20"/>
              </w:rPr>
              <w:t>4,831,119,078</w:t>
            </w:r>
          </w:p>
        </w:tc>
      </w:tr>
      <w:tr w:rsidR="00AD70BE" w14:paraId="532C4EAB" w14:textId="77777777" w:rsidTr="002405AF">
        <w:tblPrEx>
          <w:tblBorders>
            <w:insideH w:val="none" w:sz="0" w:space="0" w:color="auto"/>
          </w:tblBorders>
        </w:tblPrEx>
        <w:trPr>
          <w:trHeight w:val="574"/>
        </w:trPr>
        <w:tc>
          <w:tcPr>
            <w:tcW w:w="2908" w:type="dxa"/>
            <w:gridSpan w:val="2"/>
            <w:vAlign w:val="center"/>
          </w:tcPr>
          <w:p w14:paraId="7AC35742" w14:textId="77777777" w:rsidR="00AD70BE" w:rsidRDefault="00AD70BE" w:rsidP="000B4FD0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20.</w:t>
            </w:r>
            <w:r w:rsidRPr="002405AF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699146751"/>
              </w:rPr>
              <w:t>債務付息支</w:t>
            </w:r>
            <w:r w:rsidRPr="002405AF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3160" w:type="dxa"/>
            <w:gridSpan w:val="2"/>
            <w:vAlign w:val="center"/>
          </w:tcPr>
          <w:p w14:paraId="32F78759" w14:textId="4063AF08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5D102B49" w14:textId="1A40A5E9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50597413" w14:textId="584B871D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12C6CD9A" w14:textId="73DA5EC0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/>
                <w:noProof/>
                <w:sz w:val="20"/>
              </w:rPr>
              <w:t>26,990,994</w:t>
            </w:r>
          </w:p>
        </w:tc>
        <w:tc>
          <w:tcPr>
            <w:tcW w:w="3160" w:type="dxa"/>
            <w:vAlign w:val="center"/>
          </w:tcPr>
          <w:p w14:paraId="6FCA5878" w14:textId="3701FD2F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600FA4A6" w14:textId="7C61087C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2405AF">
              <w:rPr>
                <w:rFonts w:ascii="細明體" w:eastAsia="細明體" w:hAnsi="細明體"/>
                <w:noProof/>
                <w:sz w:val="20"/>
              </w:rPr>
              <w:t>26,990,994</w:t>
            </w:r>
          </w:p>
        </w:tc>
      </w:tr>
      <w:tr w:rsidR="00AD70BE" w14:paraId="48800C12" w14:textId="77777777" w:rsidTr="002405AF">
        <w:tblPrEx>
          <w:tblBorders>
            <w:insideH w:val="none" w:sz="0" w:space="0" w:color="auto"/>
          </w:tblBorders>
        </w:tblPrEx>
        <w:trPr>
          <w:trHeight w:val="574"/>
        </w:trPr>
        <w:tc>
          <w:tcPr>
            <w:tcW w:w="2908" w:type="dxa"/>
            <w:gridSpan w:val="2"/>
            <w:vAlign w:val="center"/>
          </w:tcPr>
          <w:p w14:paraId="65D2D235" w14:textId="77777777" w:rsidR="00AD70BE" w:rsidRDefault="00AD70BE" w:rsidP="000B4FD0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21.</w:t>
            </w:r>
            <w:r w:rsidRPr="002405AF">
              <w:rPr>
                <w:rFonts w:ascii="標楷體" w:eastAsia="標楷體" w:hAnsi="標楷體" w:hint="eastAsia"/>
                <w:noProof/>
                <w:spacing w:val="130"/>
                <w:kern w:val="0"/>
                <w:sz w:val="20"/>
                <w:fitText w:val="2500" w:id="-699146751"/>
              </w:rPr>
              <w:t>專案補助支</w:t>
            </w:r>
            <w:r w:rsidRPr="002405AF">
              <w:rPr>
                <w:rFonts w:ascii="標楷體" w:eastAsia="標楷體" w:hAnsi="標楷體" w:hint="eastAsia"/>
                <w:noProof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3160" w:type="dxa"/>
            <w:gridSpan w:val="2"/>
            <w:vAlign w:val="center"/>
          </w:tcPr>
          <w:p w14:paraId="63D71E28" w14:textId="3CB131FD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4EACDBBE" w14:textId="7F83DCFF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5876E17D" w14:textId="503F3532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63B54D9A" w14:textId="791D27EC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3D6EFAF1" w14:textId="50891C74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/>
                <w:noProof/>
                <w:sz w:val="20"/>
              </w:rPr>
              <w:t>64,500,000</w:t>
            </w:r>
          </w:p>
        </w:tc>
        <w:tc>
          <w:tcPr>
            <w:tcW w:w="3160" w:type="dxa"/>
            <w:vAlign w:val="center"/>
          </w:tcPr>
          <w:p w14:paraId="6F3E6A47" w14:textId="5D8092D3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2405AF">
              <w:rPr>
                <w:rFonts w:ascii="細明體" w:eastAsia="細明體" w:hAnsi="細明體"/>
                <w:noProof/>
                <w:sz w:val="20"/>
              </w:rPr>
              <w:t>64,500,000</w:t>
            </w:r>
          </w:p>
        </w:tc>
      </w:tr>
      <w:tr w:rsidR="00AD70BE" w14:paraId="34BFD37F" w14:textId="77777777" w:rsidTr="002405AF">
        <w:tblPrEx>
          <w:tblBorders>
            <w:insideH w:val="none" w:sz="0" w:space="0" w:color="auto"/>
          </w:tblBorders>
        </w:tblPrEx>
        <w:trPr>
          <w:trHeight w:val="574"/>
        </w:trPr>
        <w:tc>
          <w:tcPr>
            <w:tcW w:w="2908" w:type="dxa"/>
            <w:gridSpan w:val="2"/>
            <w:vAlign w:val="center"/>
          </w:tcPr>
          <w:p w14:paraId="735BE621" w14:textId="77777777" w:rsidR="00AD70BE" w:rsidRDefault="00AD70BE" w:rsidP="000B4FD0">
            <w:pPr>
              <w:spacing w:line="240" w:lineRule="exact"/>
              <w:rPr>
                <w:rFonts w:ascii="標楷體" w:eastAsia="標楷體" w:hAnsi="標楷體"/>
                <w:sz w:val="20"/>
              </w:rPr>
            </w:pPr>
            <w:r w:rsidRPr="00571176">
              <w:rPr>
                <w:rFonts w:ascii="標楷體" w:eastAsia="標楷體" w:hAnsi="標楷體" w:hint="eastAsia"/>
                <w:noProof/>
                <w:sz w:val="20"/>
              </w:rPr>
              <w:t>22.</w:t>
            </w:r>
            <w:r w:rsidRPr="002405AF">
              <w:rPr>
                <w:rFonts w:ascii="標楷體" w:eastAsia="標楷體" w:hAnsi="標楷體" w:hint="eastAsia"/>
                <w:noProof/>
                <w:spacing w:val="283"/>
                <w:kern w:val="0"/>
                <w:sz w:val="20"/>
                <w:fitText w:val="2500" w:id="-699146751"/>
              </w:rPr>
              <w:t>其他支</w:t>
            </w:r>
            <w:r w:rsidRPr="002405AF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2500" w:id="-699146751"/>
              </w:rPr>
              <w:t>出</w:t>
            </w:r>
          </w:p>
        </w:tc>
        <w:tc>
          <w:tcPr>
            <w:tcW w:w="3160" w:type="dxa"/>
            <w:gridSpan w:val="2"/>
            <w:vAlign w:val="center"/>
          </w:tcPr>
          <w:p w14:paraId="279866CB" w14:textId="0E659594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1CAC3551" w14:textId="3429938F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1586276A" w14:textId="2FFA2DBD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56A2CFD1" w14:textId="614A84D5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3160" w:type="dxa"/>
            <w:vAlign w:val="center"/>
          </w:tcPr>
          <w:p w14:paraId="3F0B7B9D" w14:textId="4EE62FF4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2405AF">
              <w:rPr>
                <w:rFonts w:ascii="細明體" w:eastAsia="細明體" w:hAnsi="細明體"/>
                <w:noProof/>
                <w:sz w:val="20"/>
              </w:rPr>
              <w:t>354,045,999</w:t>
            </w:r>
          </w:p>
        </w:tc>
        <w:tc>
          <w:tcPr>
            <w:tcW w:w="3160" w:type="dxa"/>
            <w:vAlign w:val="center"/>
          </w:tcPr>
          <w:p w14:paraId="1AD9E8AC" w14:textId="77256FE2" w:rsidR="00AD70BE" w:rsidRPr="002405AF" w:rsidRDefault="00AD70BE" w:rsidP="000B4FD0">
            <w:pPr>
              <w:spacing w:line="240" w:lineRule="exact"/>
              <w:jc w:val="right"/>
              <w:rPr>
                <w:rFonts w:ascii="細明體" w:eastAsia="細明體" w:hAnsi="細明體"/>
                <w:sz w:val="20"/>
              </w:rPr>
            </w:pPr>
            <w:r w:rsidRPr="002405AF">
              <w:rPr>
                <w:rFonts w:ascii="細明體" w:eastAsia="細明體" w:hAnsi="細明體"/>
                <w:noProof/>
                <w:sz w:val="20"/>
              </w:rPr>
              <w:t>463,842,613</w:t>
            </w:r>
          </w:p>
        </w:tc>
      </w:tr>
    </w:tbl>
    <w:p w14:paraId="6DB150E1" w14:textId="5DC80EEA" w:rsidR="00750CF7" w:rsidRDefault="00750CF7" w:rsidP="00D55597">
      <w:pPr>
        <w:spacing w:line="20" w:lineRule="exact"/>
      </w:pPr>
    </w:p>
    <w:sectPr w:rsidR="00750CF7" w:rsidSect="002B42DF">
      <w:footerReference w:type="default" r:id="rId7"/>
      <w:footerReference w:type="first" r:id="rId8"/>
      <w:pgSz w:w="23814" w:h="16840" w:orient="landscape" w:code="8"/>
      <w:pgMar w:top="567" w:right="851" w:bottom="851" w:left="851" w:header="851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A65BE" w14:textId="77777777" w:rsidR="00750CF7" w:rsidRDefault="00750CF7">
      <w:r>
        <w:separator/>
      </w:r>
    </w:p>
  </w:endnote>
  <w:endnote w:type="continuationSeparator" w:id="0">
    <w:p w14:paraId="01D504E4" w14:textId="77777777" w:rsidR="00750CF7" w:rsidRDefault="00750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7970007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3BD9D4C6" w14:textId="0D9F39AE" w:rsidR="002405AF" w:rsidRPr="00845850" w:rsidRDefault="002405AF" w:rsidP="002405AF">
        <w:pPr>
          <w:pStyle w:val="a4"/>
          <w:jc w:val="center"/>
          <w:rPr>
            <w:rFonts w:ascii="標楷體" w:eastAsia="標楷體" w:hAnsi="標楷體"/>
          </w:rPr>
        </w:pPr>
        <w:r>
          <w:rPr>
            <w:rFonts w:ascii="標楷體" w:eastAsia="標楷體" w:hAnsi="標楷體" w:hint="eastAsia"/>
          </w:rPr>
          <w:t>7</w:t>
        </w:r>
        <w:r w:rsidRPr="00845850">
          <w:rPr>
            <w:rFonts w:ascii="標楷體" w:eastAsia="標楷體" w:hAnsi="標楷體" w:hint="eastAsia"/>
          </w:rPr>
          <w:t>-</w:t>
        </w:r>
        <w:r w:rsidRPr="00845850">
          <w:rPr>
            <w:rFonts w:ascii="標楷體" w:eastAsia="標楷體" w:hAnsi="標楷體"/>
          </w:rPr>
          <w:fldChar w:fldCharType="begin"/>
        </w:r>
        <w:r w:rsidRPr="00845850">
          <w:rPr>
            <w:rFonts w:ascii="標楷體" w:eastAsia="標楷體" w:hAnsi="標楷體"/>
          </w:rPr>
          <w:instrText>PAGE   \* MERGEFORMAT</w:instrText>
        </w:r>
        <w:r w:rsidRPr="00845850">
          <w:rPr>
            <w:rFonts w:ascii="標楷體" w:eastAsia="標楷體" w:hAnsi="標楷體"/>
          </w:rPr>
          <w:fldChar w:fldCharType="separate"/>
        </w:r>
        <w:r>
          <w:rPr>
            <w:rFonts w:ascii="標楷體" w:eastAsia="標楷體" w:hAnsi="標楷體"/>
          </w:rPr>
          <w:t>2</w:t>
        </w:r>
        <w:r w:rsidRPr="00845850">
          <w:rPr>
            <w:rFonts w:ascii="標楷體" w:eastAsia="標楷體" w:hAnsi="標楷體"/>
          </w:rPr>
          <w:fldChar w:fldCharType="end"/>
        </w:r>
      </w:p>
    </w:sdtContent>
  </w:sdt>
  <w:p w14:paraId="06FDE40A" w14:textId="77777777" w:rsidR="002405AF" w:rsidRDefault="002405A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B8976" w14:textId="30DAF2A5" w:rsidR="002405AF" w:rsidRPr="002B42DF" w:rsidRDefault="002405AF" w:rsidP="002B42DF">
    <w:pPr>
      <w:pStyle w:val="a4"/>
      <w:jc w:val="center"/>
      <w:rPr>
        <w:rFonts w:ascii="標楷體" w:eastAsia="標楷體" w:hAnsi="標楷體" w:hint="eastAsia"/>
      </w:rPr>
    </w:pPr>
    <w:r>
      <w:rPr>
        <w:rFonts w:ascii="標楷體" w:eastAsia="標楷體" w:hAnsi="標楷體" w:hint="eastAsia"/>
      </w:rPr>
      <w:t>7</w:t>
    </w:r>
    <w:r w:rsidRPr="00845850">
      <w:rPr>
        <w:rFonts w:ascii="標楷體" w:eastAsia="標楷體" w:hAnsi="標楷體" w:hint="eastAsia"/>
      </w:rPr>
      <w:t>-</w:t>
    </w:r>
    <w:sdt>
      <w:sdtPr>
        <w:rPr>
          <w:rFonts w:ascii="標楷體" w:eastAsia="標楷體" w:hAnsi="標楷體"/>
        </w:rPr>
        <w:id w:val="1571234926"/>
        <w:docPartObj>
          <w:docPartGallery w:val="Page Numbers (Bottom of Page)"/>
          <w:docPartUnique/>
        </w:docPartObj>
      </w:sdtPr>
      <w:sdtEndPr/>
      <w:sdtContent>
        <w:r w:rsidRPr="00845850">
          <w:rPr>
            <w:rFonts w:ascii="標楷體" w:eastAsia="標楷體" w:hAnsi="標楷體"/>
          </w:rPr>
          <w:fldChar w:fldCharType="begin"/>
        </w:r>
        <w:r w:rsidRPr="00845850">
          <w:rPr>
            <w:rFonts w:ascii="標楷體" w:eastAsia="標楷體" w:hAnsi="標楷體"/>
          </w:rPr>
          <w:instrText>PAGE   \* MERGEFORMAT</w:instrText>
        </w:r>
        <w:r w:rsidRPr="00845850">
          <w:rPr>
            <w:rFonts w:ascii="標楷體" w:eastAsia="標楷體" w:hAnsi="標楷體"/>
          </w:rPr>
          <w:fldChar w:fldCharType="separate"/>
        </w:r>
        <w:r>
          <w:rPr>
            <w:rFonts w:ascii="標楷體" w:eastAsia="標楷體" w:hAnsi="標楷體"/>
          </w:rPr>
          <w:t>1</w:t>
        </w:r>
        <w:r w:rsidRPr="00845850">
          <w:rPr>
            <w:rFonts w:ascii="標楷體" w:eastAsia="標楷體" w:hAnsi="標楷體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B2FD3" w14:textId="77777777" w:rsidR="00750CF7" w:rsidRDefault="00750CF7">
      <w:r>
        <w:separator/>
      </w:r>
    </w:p>
  </w:footnote>
  <w:footnote w:type="continuationSeparator" w:id="0">
    <w:p w14:paraId="03981973" w14:textId="77777777" w:rsidR="00750CF7" w:rsidRDefault="00750C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0CF7"/>
    <w:rsid w:val="00005F7A"/>
    <w:rsid w:val="0004132A"/>
    <w:rsid w:val="000B4FD0"/>
    <w:rsid w:val="00112731"/>
    <w:rsid w:val="0013239D"/>
    <w:rsid w:val="002225BA"/>
    <w:rsid w:val="002405AF"/>
    <w:rsid w:val="00247C62"/>
    <w:rsid w:val="002B42DF"/>
    <w:rsid w:val="002D540E"/>
    <w:rsid w:val="00330CB9"/>
    <w:rsid w:val="00345F89"/>
    <w:rsid w:val="00393891"/>
    <w:rsid w:val="003A0BB1"/>
    <w:rsid w:val="003B0DD9"/>
    <w:rsid w:val="003E6CE9"/>
    <w:rsid w:val="004439C8"/>
    <w:rsid w:val="00454FC5"/>
    <w:rsid w:val="004737BE"/>
    <w:rsid w:val="00504666"/>
    <w:rsid w:val="00580BE4"/>
    <w:rsid w:val="005E6340"/>
    <w:rsid w:val="00601BF1"/>
    <w:rsid w:val="006B7580"/>
    <w:rsid w:val="006F47DA"/>
    <w:rsid w:val="00750CF7"/>
    <w:rsid w:val="007E1332"/>
    <w:rsid w:val="007F39EF"/>
    <w:rsid w:val="0083101B"/>
    <w:rsid w:val="008D42B3"/>
    <w:rsid w:val="00902FBF"/>
    <w:rsid w:val="00910851"/>
    <w:rsid w:val="00930A01"/>
    <w:rsid w:val="00940732"/>
    <w:rsid w:val="00965C8B"/>
    <w:rsid w:val="009F5E83"/>
    <w:rsid w:val="00A214F3"/>
    <w:rsid w:val="00AA34B5"/>
    <w:rsid w:val="00AB7299"/>
    <w:rsid w:val="00AD70BE"/>
    <w:rsid w:val="00B04310"/>
    <w:rsid w:val="00B568EC"/>
    <w:rsid w:val="00C10A9E"/>
    <w:rsid w:val="00CE723A"/>
    <w:rsid w:val="00D2481A"/>
    <w:rsid w:val="00D360A3"/>
    <w:rsid w:val="00D55597"/>
    <w:rsid w:val="00D64CA8"/>
    <w:rsid w:val="00E774FB"/>
    <w:rsid w:val="00EF166F"/>
    <w:rsid w:val="00F247D9"/>
    <w:rsid w:val="00FE1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12F681AC"/>
  <w15:chartTrackingRefBased/>
  <w15:docId w15:val="{13D55EF3-6CB2-4D8D-86EB-A17FE75EF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2405AF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684iWUxRq&#27506;&#20986;&#25919;&#20107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D9BCA-69DC-4100-8F95-ACAE9DC98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684iWUxRq歲出政事別機關別決算審定數綜計表</Template>
  <TotalTime>1</TotalTime>
  <Pages>2</Pages>
  <Words>753</Words>
  <Characters>1213</Characters>
  <Application>Microsoft Office Word</Application>
  <DocSecurity>0</DocSecurity>
  <Lines>10</Lines>
  <Paragraphs>3</Paragraphs>
  <ScaleCrop>false</ScaleCrop>
  <Company>N.A.O.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subject/>
  <dc:creator>劉新榕</dc:creator>
  <cp:keywords/>
  <cp:lastModifiedBy>盧玟錤</cp:lastModifiedBy>
  <cp:revision>2</cp:revision>
  <cp:lastPrinted>2026-06-17T07:03:00Z</cp:lastPrinted>
  <dcterms:created xsi:type="dcterms:W3CDTF">2026-07-20T09:36:00Z</dcterms:created>
  <dcterms:modified xsi:type="dcterms:W3CDTF">2026-07-20T09:36:00Z</dcterms:modified>
</cp:coreProperties>
</file>