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DC21" w14:textId="77777777" w:rsidR="000D6419" w:rsidRPr="00696059" w:rsidRDefault="000D6419" w:rsidP="000D6419">
      <w:pPr>
        <w:pStyle w:val="a3"/>
        <w:jc w:val="center"/>
        <w:rPr>
          <w:b/>
          <w:sz w:val="36"/>
          <w:szCs w:val="36"/>
        </w:rPr>
      </w:pPr>
      <w:r w:rsidRPr="0069605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陸</w:t>
      </w:r>
      <w:r w:rsidRPr="00696059">
        <w:rPr>
          <w:rFonts w:ascii="標楷體" w:eastAsia="標楷體" w:hint="eastAsia"/>
          <w:b/>
          <w:spacing w:val="60"/>
          <w:sz w:val="36"/>
          <w:szCs w:val="36"/>
          <w:u w:val="single"/>
        </w:rPr>
        <w:t>、中華民國</w:t>
      </w:r>
      <w:r w:rsidRPr="00696059">
        <w:rPr>
          <w:rFonts w:ascii="標楷體" w:eastAsia="標楷體" w:hAnsi="標楷體"/>
          <w:b/>
          <w:spacing w:val="60"/>
          <w:sz w:val="36"/>
          <w:szCs w:val="36"/>
          <w:u w:val="single"/>
        </w:rPr>
        <w:t>11</w:t>
      </w:r>
      <w:r w:rsidRPr="0069605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4</w:t>
      </w:r>
      <w:r w:rsidRPr="00696059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69605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屏東縣</w:t>
      </w:r>
      <w:r w:rsidRPr="00696059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總決算各主管機關歲入來源別科目決算審定數綜計表</w:t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729"/>
        <w:gridCol w:w="1638"/>
        <w:gridCol w:w="1638"/>
        <w:gridCol w:w="1638"/>
        <w:gridCol w:w="1638"/>
        <w:gridCol w:w="1639"/>
        <w:gridCol w:w="1638"/>
        <w:gridCol w:w="1638"/>
        <w:gridCol w:w="1638"/>
        <w:gridCol w:w="1638"/>
        <w:gridCol w:w="1638"/>
        <w:gridCol w:w="1639"/>
      </w:tblGrid>
      <w:tr w:rsidR="0017463F" w14:paraId="7A1C8E6E" w14:textId="77777777" w:rsidTr="00DB1A44">
        <w:tc>
          <w:tcPr>
            <w:tcW w:w="490" w:type="dxa"/>
            <w:tcBorders>
              <w:top w:val="nil"/>
              <w:bottom w:val="nil"/>
              <w:right w:val="nil"/>
            </w:tcBorders>
            <w:vAlign w:val="center"/>
          </w:tcPr>
          <w:p w14:paraId="506DD8F9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12998C8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12"/>
            <w:vMerge w:val="restart"/>
            <w:tcBorders>
              <w:top w:val="nil"/>
              <w:left w:val="nil"/>
            </w:tcBorders>
            <w:vAlign w:val="bottom"/>
          </w:tcPr>
          <w:p w14:paraId="53D6FFB4" w14:textId="77777777" w:rsidR="0017463F" w:rsidRPr="005C62A3" w:rsidRDefault="0017463F" w:rsidP="00DB1A4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7463F" w14:paraId="7D38B7F0" w14:textId="77777777" w:rsidTr="00DB1A44">
        <w:tc>
          <w:tcPr>
            <w:tcW w:w="490" w:type="dxa"/>
            <w:tcBorders>
              <w:top w:val="nil"/>
              <w:right w:val="nil"/>
            </w:tcBorders>
            <w:vAlign w:val="center"/>
          </w:tcPr>
          <w:p w14:paraId="3490FD56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9538AF5" w14:textId="77777777" w:rsidR="0017463F" w:rsidRPr="001D79E3" w:rsidRDefault="0017463F" w:rsidP="00DB1A4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12"/>
            <w:vMerge/>
            <w:tcBorders>
              <w:left w:val="nil"/>
            </w:tcBorders>
            <w:vAlign w:val="center"/>
          </w:tcPr>
          <w:p w14:paraId="5506B41E" w14:textId="77777777" w:rsidR="0017463F" w:rsidRPr="00CC0D84" w:rsidRDefault="0017463F" w:rsidP="00DB1A4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F38B7" w14:paraId="4B59D666" w14:textId="5352AB46" w:rsidTr="004B74A3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5789D" w14:textId="77777777" w:rsidR="007F38B7" w:rsidRDefault="007F38B7" w:rsidP="007F38B7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D2F2AB" wp14:editId="63B43C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F2E739F" id="Line 7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7B20CD6A" w14:textId="77777777" w:rsidR="007F38B7" w:rsidRDefault="007F38B7" w:rsidP="007F38B7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460F" w14:textId="77777777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6C51" w14:textId="77777777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1221D" w14:textId="77777777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67F56" w14:textId="1D8E0AC9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E70D" w14:textId="0B09BD4D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AB45" w14:textId="1737A464" w:rsidR="007F38B7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農業處主管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7631" w14:textId="77777777" w:rsidR="007F38B7" w:rsidRPr="004F5F9B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4F5F9B"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2705" w14:textId="77777777" w:rsidR="007F38B7" w:rsidRPr="004F5F9B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4F5F9B"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6AFF9" w14:textId="0817CB54" w:rsidR="007F38B7" w:rsidRPr="004F5F9B" w:rsidRDefault="007F38B7" w:rsidP="00256590">
            <w:pPr>
              <w:jc w:val="distribute"/>
              <w:rPr>
                <w:rFonts w:ascii="標楷體" w:eastAsia="標楷體"/>
                <w:color w:val="EE0000"/>
                <w:spacing w:val="-10"/>
                <w:sz w:val="20"/>
              </w:rPr>
            </w:pPr>
            <w:r w:rsidRPr="00D52BFF"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50E2" w14:textId="3C3E7D9C" w:rsidR="007F38B7" w:rsidRPr="00D52BFF" w:rsidRDefault="007F38B7" w:rsidP="0025659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D52BFF">
              <w:rPr>
                <w:rFonts w:ascii="標楷體" w:eastAsia="標楷體"/>
                <w:spacing w:val="-10"/>
                <w:sz w:val="20"/>
              </w:rPr>
              <w:t>文化處主管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68EF7" w14:textId="4465AB87" w:rsidR="007F38B7" w:rsidRPr="004F5F9B" w:rsidRDefault="007F38B7" w:rsidP="00256590">
            <w:pPr>
              <w:jc w:val="distribute"/>
              <w:rPr>
                <w:rFonts w:ascii="標楷體" w:eastAsia="標楷體"/>
                <w:color w:val="EE0000"/>
                <w:spacing w:val="-10"/>
                <w:sz w:val="20"/>
              </w:rPr>
            </w:pPr>
            <w:r w:rsidRPr="00D52BFF">
              <w:rPr>
                <w:rFonts w:ascii="標楷體" w:eastAsia="標楷體" w:hint="eastAsia"/>
                <w:spacing w:val="-10"/>
                <w:sz w:val="20"/>
              </w:rPr>
              <w:t>財稅局主管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7BD1" w14:textId="0B723C6D" w:rsidR="007F38B7" w:rsidRPr="004F5F9B" w:rsidRDefault="007F38B7" w:rsidP="00256590">
            <w:pPr>
              <w:jc w:val="distribute"/>
              <w:rPr>
                <w:rFonts w:ascii="標楷體" w:eastAsia="標楷體"/>
                <w:color w:val="EE0000"/>
                <w:spacing w:val="-10"/>
                <w:sz w:val="20"/>
              </w:rPr>
            </w:pPr>
            <w:r w:rsidRPr="00D52BFF"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D52BFF" w:rsidRPr="008F4F16" w14:paraId="2F273ED6" w14:textId="0C7E0DC5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5082D31B" w14:textId="77777777" w:rsidR="00D52BFF" w:rsidRPr="008F4F16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F4F1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638" w:type="dxa"/>
            <w:gridSpan w:val="2"/>
            <w:vAlign w:val="center"/>
          </w:tcPr>
          <w:p w14:paraId="45E99AA9" w14:textId="64AD17C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161,001</w:t>
            </w:r>
          </w:p>
        </w:tc>
        <w:tc>
          <w:tcPr>
            <w:tcW w:w="1638" w:type="dxa"/>
            <w:vAlign w:val="center"/>
          </w:tcPr>
          <w:p w14:paraId="2DDF15CB" w14:textId="569EF192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40,235,901,678</w:t>
            </w:r>
          </w:p>
        </w:tc>
        <w:tc>
          <w:tcPr>
            <w:tcW w:w="1638" w:type="dxa"/>
            <w:vAlign w:val="center"/>
          </w:tcPr>
          <w:p w14:paraId="6253E2C3" w14:textId="4A50DB3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22,840,639</w:t>
            </w:r>
          </w:p>
        </w:tc>
        <w:tc>
          <w:tcPr>
            <w:tcW w:w="1638" w:type="dxa"/>
            <w:vAlign w:val="center"/>
          </w:tcPr>
          <w:p w14:paraId="472F40C2" w14:textId="363E781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213,315,078</w:t>
            </w:r>
          </w:p>
        </w:tc>
        <w:tc>
          <w:tcPr>
            <w:tcW w:w="1638" w:type="dxa"/>
            <w:vAlign w:val="center"/>
          </w:tcPr>
          <w:p w14:paraId="7AD43E38" w14:textId="5AD32C6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353,817,175</w:t>
            </w:r>
          </w:p>
        </w:tc>
        <w:tc>
          <w:tcPr>
            <w:tcW w:w="1639" w:type="dxa"/>
            <w:vAlign w:val="center"/>
          </w:tcPr>
          <w:p w14:paraId="3B63F230" w14:textId="679AE00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603,586,030</w:t>
            </w:r>
          </w:p>
        </w:tc>
        <w:tc>
          <w:tcPr>
            <w:tcW w:w="1638" w:type="dxa"/>
            <w:vAlign w:val="center"/>
          </w:tcPr>
          <w:p w14:paraId="044F016B" w14:textId="7FF9D29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703,956,304</w:t>
            </w:r>
          </w:p>
        </w:tc>
        <w:tc>
          <w:tcPr>
            <w:tcW w:w="1638" w:type="dxa"/>
            <w:vAlign w:val="center"/>
          </w:tcPr>
          <w:p w14:paraId="65F62183" w14:textId="4672F27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739,385,991</w:t>
            </w:r>
          </w:p>
        </w:tc>
        <w:tc>
          <w:tcPr>
            <w:tcW w:w="1638" w:type="dxa"/>
            <w:vAlign w:val="center"/>
          </w:tcPr>
          <w:p w14:paraId="2E708EE9" w14:textId="54C8625D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707,744,536</w:t>
            </w:r>
          </w:p>
        </w:tc>
        <w:tc>
          <w:tcPr>
            <w:tcW w:w="1638" w:type="dxa"/>
            <w:vAlign w:val="center"/>
          </w:tcPr>
          <w:p w14:paraId="60E370F4" w14:textId="618157E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41,557,208</w:t>
            </w:r>
          </w:p>
        </w:tc>
        <w:tc>
          <w:tcPr>
            <w:tcW w:w="1638" w:type="dxa"/>
            <w:vAlign w:val="center"/>
          </w:tcPr>
          <w:p w14:paraId="3EBDA365" w14:textId="47EF4DA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19,051,560,967</w:t>
            </w:r>
          </w:p>
        </w:tc>
        <w:tc>
          <w:tcPr>
            <w:tcW w:w="1639" w:type="dxa"/>
            <w:vAlign w:val="center"/>
          </w:tcPr>
          <w:p w14:paraId="5AE2E7B3" w14:textId="6E50038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b/>
                <w:bCs/>
                <w:noProof/>
                <w:sz w:val="20"/>
              </w:rPr>
              <w:t>62,673,826,607</w:t>
            </w:r>
          </w:p>
        </w:tc>
      </w:tr>
      <w:tr w:rsidR="00D52BFF" w14:paraId="3D13E533" w14:textId="6BC0451C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0FA26871" w14:textId="02001797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1.稅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課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648D8294" w14:textId="6128828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23D74534" w14:textId="17E8B31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438,742,549</w:t>
            </w:r>
          </w:p>
        </w:tc>
        <w:tc>
          <w:tcPr>
            <w:tcW w:w="1638" w:type="dxa"/>
            <w:vAlign w:val="center"/>
          </w:tcPr>
          <w:p w14:paraId="1486A2C7" w14:textId="503339DE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0C1F5954" w14:textId="370988F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29B2A55D" w14:textId="106E6EE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240,547,385</w:t>
            </w:r>
          </w:p>
        </w:tc>
        <w:tc>
          <w:tcPr>
            <w:tcW w:w="1639" w:type="dxa"/>
            <w:vAlign w:val="center"/>
          </w:tcPr>
          <w:p w14:paraId="457E9CF4" w14:textId="6ECD842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9,608,825</w:t>
            </w:r>
          </w:p>
        </w:tc>
        <w:tc>
          <w:tcPr>
            <w:tcW w:w="1638" w:type="dxa"/>
            <w:vAlign w:val="center"/>
          </w:tcPr>
          <w:p w14:paraId="25581103" w14:textId="39AF6C0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28,441,000</w:t>
            </w:r>
          </w:p>
        </w:tc>
        <w:tc>
          <w:tcPr>
            <w:tcW w:w="1638" w:type="dxa"/>
            <w:vAlign w:val="center"/>
          </w:tcPr>
          <w:p w14:paraId="3E9167CC" w14:textId="6D712943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1,000,000</w:t>
            </w:r>
          </w:p>
        </w:tc>
        <w:tc>
          <w:tcPr>
            <w:tcW w:w="1638" w:type="dxa"/>
            <w:vAlign w:val="center"/>
          </w:tcPr>
          <w:p w14:paraId="6B47D06D" w14:textId="0CD5094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2,641,846</w:t>
            </w:r>
          </w:p>
        </w:tc>
        <w:tc>
          <w:tcPr>
            <w:tcW w:w="1638" w:type="dxa"/>
            <w:vAlign w:val="center"/>
          </w:tcPr>
          <w:p w14:paraId="2DA78659" w14:textId="779EBEE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77045117" w14:textId="4E8F4BF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18,633,045,256</w:t>
            </w:r>
          </w:p>
        </w:tc>
        <w:tc>
          <w:tcPr>
            <w:tcW w:w="1639" w:type="dxa"/>
            <w:vAlign w:val="center"/>
          </w:tcPr>
          <w:p w14:paraId="4A283C55" w14:textId="7E84BFD3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19,354,026,861</w:t>
            </w:r>
          </w:p>
        </w:tc>
      </w:tr>
      <w:tr w:rsidR="00D52BFF" w14:paraId="0F53BC8C" w14:textId="7976974C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3F4CBC41" w14:textId="03096F52" w:rsidR="00D52BFF" w:rsidRPr="00B53350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35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B5335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罰 款 及 賠 償 收 入</w:t>
            </w:r>
          </w:p>
        </w:tc>
        <w:tc>
          <w:tcPr>
            <w:tcW w:w="1638" w:type="dxa"/>
            <w:gridSpan w:val="2"/>
            <w:vAlign w:val="center"/>
          </w:tcPr>
          <w:p w14:paraId="7DDEE493" w14:textId="24D4C63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9,941</w:t>
            </w:r>
          </w:p>
        </w:tc>
        <w:tc>
          <w:tcPr>
            <w:tcW w:w="1638" w:type="dxa"/>
            <w:vAlign w:val="center"/>
          </w:tcPr>
          <w:p w14:paraId="6AF3C8DF" w14:textId="79928AB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171,210,411</w:t>
            </w:r>
          </w:p>
        </w:tc>
        <w:tc>
          <w:tcPr>
            <w:tcW w:w="1638" w:type="dxa"/>
            <w:vAlign w:val="center"/>
          </w:tcPr>
          <w:p w14:paraId="256DFB64" w14:textId="2E7682DE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212,400</w:t>
            </w:r>
          </w:p>
        </w:tc>
        <w:tc>
          <w:tcPr>
            <w:tcW w:w="1638" w:type="dxa"/>
            <w:vAlign w:val="center"/>
          </w:tcPr>
          <w:p w14:paraId="0751DFDB" w14:textId="3704006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4,351,648</w:t>
            </w:r>
          </w:p>
        </w:tc>
        <w:tc>
          <w:tcPr>
            <w:tcW w:w="1638" w:type="dxa"/>
            <w:vAlign w:val="center"/>
          </w:tcPr>
          <w:p w14:paraId="6B0594B2" w14:textId="7A57CEC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18,886,338</w:t>
            </w:r>
          </w:p>
        </w:tc>
        <w:tc>
          <w:tcPr>
            <w:tcW w:w="1639" w:type="dxa"/>
            <w:vAlign w:val="center"/>
          </w:tcPr>
          <w:p w14:paraId="50265D16" w14:textId="46D5E4F5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6,166,779</w:t>
            </w:r>
          </w:p>
        </w:tc>
        <w:tc>
          <w:tcPr>
            <w:tcW w:w="1638" w:type="dxa"/>
            <w:vAlign w:val="center"/>
          </w:tcPr>
          <w:p w14:paraId="6ACDE889" w14:textId="6C6E2C9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18,670,818</w:t>
            </w:r>
          </w:p>
        </w:tc>
        <w:tc>
          <w:tcPr>
            <w:tcW w:w="1638" w:type="dxa"/>
            <w:vAlign w:val="center"/>
          </w:tcPr>
          <w:p w14:paraId="785EBDE9" w14:textId="0471A70A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87,501,904</w:t>
            </w:r>
          </w:p>
        </w:tc>
        <w:tc>
          <w:tcPr>
            <w:tcW w:w="1638" w:type="dxa"/>
            <w:vAlign w:val="center"/>
          </w:tcPr>
          <w:p w14:paraId="65A89472" w14:textId="6C36839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509,048,713</w:t>
            </w:r>
          </w:p>
        </w:tc>
        <w:tc>
          <w:tcPr>
            <w:tcW w:w="1638" w:type="dxa"/>
            <w:vAlign w:val="center"/>
          </w:tcPr>
          <w:p w14:paraId="1988FA8A" w14:textId="69C70CF2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325,607</w:t>
            </w:r>
          </w:p>
        </w:tc>
        <w:tc>
          <w:tcPr>
            <w:tcW w:w="1638" w:type="dxa"/>
            <w:vAlign w:val="center"/>
          </w:tcPr>
          <w:p w14:paraId="3057A1CB" w14:textId="4AFB634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38,111,397</w:t>
            </w:r>
          </w:p>
        </w:tc>
        <w:tc>
          <w:tcPr>
            <w:tcW w:w="1639" w:type="dxa"/>
            <w:vAlign w:val="center"/>
          </w:tcPr>
          <w:p w14:paraId="559725EF" w14:textId="7386CF8B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854,495,956</w:t>
            </w:r>
          </w:p>
        </w:tc>
      </w:tr>
      <w:tr w:rsidR="00D52BFF" w14:paraId="3CD2B975" w14:textId="180E6D5C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1A750640" w14:textId="559DB526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Pr="007006A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規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費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167D925B" w14:textId="490A343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6A645D03" w14:textId="3E19F65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169,762,767</w:t>
            </w:r>
          </w:p>
        </w:tc>
        <w:tc>
          <w:tcPr>
            <w:tcW w:w="1638" w:type="dxa"/>
            <w:vAlign w:val="center"/>
          </w:tcPr>
          <w:p w14:paraId="27511F86" w14:textId="21DE18AD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21,861,230</w:t>
            </w:r>
          </w:p>
        </w:tc>
        <w:tc>
          <w:tcPr>
            <w:tcW w:w="1638" w:type="dxa"/>
            <w:vAlign w:val="center"/>
          </w:tcPr>
          <w:p w14:paraId="6E330C94" w14:textId="4455E25E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208,708,220</w:t>
            </w:r>
          </w:p>
        </w:tc>
        <w:tc>
          <w:tcPr>
            <w:tcW w:w="1638" w:type="dxa"/>
            <w:vAlign w:val="center"/>
          </w:tcPr>
          <w:p w14:paraId="37766CBF" w14:textId="57512C2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16,500</w:t>
            </w:r>
          </w:p>
        </w:tc>
        <w:tc>
          <w:tcPr>
            <w:tcW w:w="1639" w:type="dxa"/>
            <w:vAlign w:val="center"/>
          </w:tcPr>
          <w:p w14:paraId="5536B347" w14:textId="7B1A60E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5,789,078</w:t>
            </w:r>
          </w:p>
        </w:tc>
        <w:tc>
          <w:tcPr>
            <w:tcW w:w="1638" w:type="dxa"/>
            <w:vAlign w:val="center"/>
          </w:tcPr>
          <w:p w14:paraId="2E88871B" w14:textId="078F5E2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28,321,289</w:t>
            </w:r>
          </w:p>
        </w:tc>
        <w:tc>
          <w:tcPr>
            <w:tcW w:w="1638" w:type="dxa"/>
            <w:vAlign w:val="center"/>
          </w:tcPr>
          <w:p w14:paraId="46B3E841" w14:textId="1AA3425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5,604,690</w:t>
            </w:r>
          </w:p>
        </w:tc>
        <w:tc>
          <w:tcPr>
            <w:tcW w:w="1638" w:type="dxa"/>
            <w:vAlign w:val="center"/>
          </w:tcPr>
          <w:p w14:paraId="7EE1F075" w14:textId="29329EE2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9,214,365</w:t>
            </w:r>
          </w:p>
        </w:tc>
        <w:tc>
          <w:tcPr>
            <w:tcW w:w="1638" w:type="dxa"/>
            <w:vAlign w:val="center"/>
          </w:tcPr>
          <w:p w14:paraId="25BFD42A" w14:textId="3CD542E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39BFF44D" w14:textId="20C1CEFD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43,156,017</w:t>
            </w:r>
          </w:p>
        </w:tc>
        <w:tc>
          <w:tcPr>
            <w:tcW w:w="1639" w:type="dxa"/>
            <w:vAlign w:val="center"/>
          </w:tcPr>
          <w:p w14:paraId="7C861811" w14:textId="2955C73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492,434,156</w:t>
            </w:r>
          </w:p>
        </w:tc>
      </w:tr>
      <w:tr w:rsidR="00D52BFF" w14:paraId="0BF82B01" w14:textId="22AB111B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7B218834" w14:textId="65C1330C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4.財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產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507336C4" w14:textId="2DAEFAA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121,348</w:t>
            </w:r>
          </w:p>
        </w:tc>
        <w:tc>
          <w:tcPr>
            <w:tcW w:w="1638" w:type="dxa"/>
            <w:vAlign w:val="center"/>
          </w:tcPr>
          <w:p w14:paraId="6F08CB0D" w14:textId="30694E1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136,260,651</w:t>
            </w:r>
          </w:p>
        </w:tc>
        <w:tc>
          <w:tcPr>
            <w:tcW w:w="1638" w:type="dxa"/>
            <w:vAlign w:val="center"/>
          </w:tcPr>
          <w:p w14:paraId="3F62A75C" w14:textId="4BBAAA4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249,394</w:t>
            </w:r>
          </w:p>
        </w:tc>
        <w:tc>
          <w:tcPr>
            <w:tcW w:w="1638" w:type="dxa"/>
            <w:vAlign w:val="center"/>
          </w:tcPr>
          <w:p w14:paraId="46BB5527" w14:textId="218CF74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236,658</w:t>
            </w:r>
          </w:p>
        </w:tc>
        <w:tc>
          <w:tcPr>
            <w:tcW w:w="1638" w:type="dxa"/>
            <w:vAlign w:val="center"/>
          </w:tcPr>
          <w:p w14:paraId="1BBEA61E" w14:textId="02C12AD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2,430,001</w:t>
            </w:r>
          </w:p>
        </w:tc>
        <w:tc>
          <w:tcPr>
            <w:tcW w:w="1639" w:type="dxa"/>
            <w:vAlign w:val="center"/>
          </w:tcPr>
          <w:p w14:paraId="7BF7846B" w14:textId="4F24C90A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13,932,229</w:t>
            </w:r>
          </w:p>
        </w:tc>
        <w:tc>
          <w:tcPr>
            <w:tcW w:w="1638" w:type="dxa"/>
            <w:vAlign w:val="center"/>
          </w:tcPr>
          <w:p w14:paraId="619FED90" w14:textId="53241C9D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2,116,305</w:t>
            </w:r>
          </w:p>
        </w:tc>
        <w:tc>
          <w:tcPr>
            <w:tcW w:w="1638" w:type="dxa"/>
            <w:vAlign w:val="center"/>
          </w:tcPr>
          <w:p w14:paraId="4F698E58" w14:textId="34A4FCC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101,716,714</w:t>
            </w:r>
          </w:p>
        </w:tc>
        <w:tc>
          <w:tcPr>
            <w:tcW w:w="1638" w:type="dxa"/>
            <w:vAlign w:val="center"/>
          </w:tcPr>
          <w:p w14:paraId="1F86A86D" w14:textId="0347744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1,433,198</w:t>
            </w:r>
          </w:p>
        </w:tc>
        <w:tc>
          <w:tcPr>
            <w:tcW w:w="1638" w:type="dxa"/>
            <w:vAlign w:val="center"/>
          </w:tcPr>
          <w:p w14:paraId="1B1E27FE" w14:textId="5673ED4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62,068</w:t>
            </w:r>
          </w:p>
        </w:tc>
        <w:tc>
          <w:tcPr>
            <w:tcW w:w="1638" w:type="dxa"/>
            <w:vAlign w:val="center"/>
          </w:tcPr>
          <w:p w14:paraId="13026880" w14:textId="00B11BC2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162,264,831</w:t>
            </w:r>
          </w:p>
        </w:tc>
        <w:tc>
          <w:tcPr>
            <w:tcW w:w="1639" w:type="dxa"/>
            <w:vAlign w:val="center"/>
          </w:tcPr>
          <w:p w14:paraId="17BBF282" w14:textId="27690B7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420,823,397</w:t>
            </w:r>
          </w:p>
        </w:tc>
      </w:tr>
      <w:tr w:rsidR="00D52BFF" w14:paraId="1734EBE0" w14:textId="4D17778E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4A966AD4" w14:textId="359B7310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</w:t>
            </w:r>
            <w:r w:rsidRPr="00B53350">
              <w:rPr>
                <w:rFonts w:ascii="標楷體" w:eastAsia="標楷體" w:hAnsi="標楷體" w:hint="eastAsia"/>
                <w:noProof/>
                <w:spacing w:val="-50"/>
                <w:sz w:val="20"/>
              </w:rPr>
              <w:t>.</w:t>
            </w:r>
            <w:r w:rsidRPr="003A2067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營 業 盈 餘 及 事 業 收 入</w:t>
            </w:r>
          </w:p>
        </w:tc>
        <w:tc>
          <w:tcPr>
            <w:tcW w:w="1638" w:type="dxa"/>
            <w:gridSpan w:val="2"/>
            <w:vAlign w:val="center"/>
          </w:tcPr>
          <w:p w14:paraId="078D19F7" w14:textId="26C3D3A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4B29CF21" w14:textId="32C83BC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647,111</w:t>
            </w:r>
          </w:p>
        </w:tc>
        <w:tc>
          <w:tcPr>
            <w:tcW w:w="1638" w:type="dxa"/>
            <w:vAlign w:val="center"/>
          </w:tcPr>
          <w:p w14:paraId="1DFBF9E2" w14:textId="06755DD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66AE2539" w14:textId="183AA425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41D6D88B" w14:textId="4DBB4C4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9" w:type="dxa"/>
            <w:vAlign w:val="center"/>
          </w:tcPr>
          <w:p w14:paraId="6A3E285B" w14:textId="521A4D6A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6D9F1F6B" w14:textId="73F001B5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15,000,000</w:t>
            </w:r>
          </w:p>
        </w:tc>
        <w:tc>
          <w:tcPr>
            <w:tcW w:w="1638" w:type="dxa"/>
            <w:vAlign w:val="center"/>
          </w:tcPr>
          <w:p w14:paraId="0C854F73" w14:textId="6090229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7145A0C0" w14:textId="4323DDD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0F91A5EA" w14:textId="692E8E2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291F95F4" w14:textId="1F59922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9" w:type="dxa"/>
            <w:vAlign w:val="center"/>
          </w:tcPr>
          <w:p w14:paraId="18526EDC" w14:textId="33EABB3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15,647,111</w:t>
            </w:r>
          </w:p>
        </w:tc>
      </w:tr>
      <w:tr w:rsidR="00D52BFF" w14:paraId="5164E2C5" w14:textId="75FF8F1C" w:rsidTr="009E693C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vAlign w:val="center"/>
          </w:tcPr>
          <w:p w14:paraId="6449A93E" w14:textId="5B34A3E2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助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協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助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78EEAA8D" w14:textId="17B0BBC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7711ED2A" w14:textId="51185FF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39,079,120,492</w:t>
            </w:r>
          </w:p>
        </w:tc>
        <w:tc>
          <w:tcPr>
            <w:tcW w:w="1638" w:type="dxa"/>
            <w:vAlign w:val="center"/>
          </w:tcPr>
          <w:p w14:paraId="05C44D89" w14:textId="4E02C6E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56DF3C30" w14:textId="5345D17D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4D14D8D9" w14:textId="71B3F58A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91,683,591</w:t>
            </w:r>
          </w:p>
        </w:tc>
        <w:tc>
          <w:tcPr>
            <w:tcW w:w="1639" w:type="dxa"/>
            <w:vAlign w:val="center"/>
          </w:tcPr>
          <w:p w14:paraId="33CFEDC0" w14:textId="0F61ACF2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565,861,393</w:t>
            </w:r>
          </w:p>
        </w:tc>
        <w:tc>
          <w:tcPr>
            <w:tcW w:w="1638" w:type="dxa"/>
            <w:vAlign w:val="center"/>
          </w:tcPr>
          <w:p w14:paraId="4AE0AE53" w14:textId="4E60DC6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593,283,406</w:t>
            </w:r>
          </w:p>
        </w:tc>
        <w:tc>
          <w:tcPr>
            <w:tcW w:w="1638" w:type="dxa"/>
            <w:vAlign w:val="center"/>
          </w:tcPr>
          <w:p w14:paraId="288C7C3F" w14:textId="58F0C80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417,822,646</w:t>
            </w:r>
          </w:p>
        </w:tc>
        <w:tc>
          <w:tcPr>
            <w:tcW w:w="1638" w:type="dxa"/>
            <w:vAlign w:val="center"/>
          </w:tcPr>
          <w:p w14:paraId="30874B6A" w14:textId="3891365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181,701,561</w:t>
            </w:r>
          </w:p>
        </w:tc>
        <w:tc>
          <w:tcPr>
            <w:tcW w:w="1638" w:type="dxa"/>
            <w:vAlign w:val="center"/>
          </w:tcPr>
          <w:p w14:paraId="0EEA4811" w14:textId="3B7CCEC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41,122,483</w:t>
            </w:r>
          </w:p>
        </w:tc>
        <w:tc>
          <w:tcPr>
            <w:tcW w:w="1638" w:type="dxa"/>
            <w:vAlign w:val="center"/>
          </w:tcPr>
          <w:p w14:paraId="425E58A6" w14:textId="4F6EE025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173,910,027</w:t>
            </w:r>
          </w:p>
        </w:tc>
        <w:tc>
          <w:tcPr>
            <w:tcW w:w="1639" w:type="dxa"/>
            <w:vAlign w:val="center"/>
          </w:tcPr>
          <w:p w14:paraId="682214BD" w14:textId="018DCE4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41,144,505,599</w:t>
            </w:r>
          </w:p>
        </w:tc>
      </w:tr>
      <w:tr w:rsidR="00D52BFF" w14:paraId="2E661282" w14:textId="0F929F8B" w:rsidTr="00485A3B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tcBorders>
              <w:bottom w:val="nil"/>
            </w:tcBorders>
            <w:vAlign w:val="center"/>
          </w:tcPr>
          <w:p w14:paraId="265C816D" w14:textId="7FB0C8B6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捐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獻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贈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與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45DDEE9D" w14:textId="19C786E5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6E17E9D4" w14:textId="7A66676E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21,654,000</w:t>
            </w:r>
          </w:p>
        </w:tc>
        <w:tc>
          <w:tcPr>
            <w:tcW w:w="1638" w:type="dxa"/>
            <w:vAlign w:val="center"/>
          </w:tcPr>
          <w:p w14:paraId="26726054" w14:textId="60A91EC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0CE6492A" w14:textId="05D0B4A1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79919124" w14:textId="6150DF4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9" w:type="dxa"/>
            <w:vAlign w:val="center"/>
          </w:tcPr>
          <w:p w14:paraId="607A1DD1" w14:textId="42614A5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47D6D1FD" w14:textId="5AA61CA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1742A271" w14:textId="67D993B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725E801F" w14:textId="3C3146D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1480EC68" w14:textId="5D729E63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vAlign w:val="center"/>
          </w:tcPr>
          <w:p w14:paraId="63FB38BF" w14:textId="070C777E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9" w:type="dxa"/>
            <w:vAlign w:val="center"/>
          </w:tcPr>
          <w:p w14:paraId="06FF4C19" w14:textId="5CE6AE87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21,654,000</w:t>
            </w:r>
          </w:p>
        </w:tc>
      </w:tr>
      <w:tr w:rsidR="00D52BFF" w14:paraId="2FEA6438" w14:textId="60DD79FD" w:rsidTr="00485A3B">
        <w:tblPrEx>
          <w:tblBorders>
            <w:insideH w:val="none" w:sz="0" w:space="0" w:color="auto"/>
          </w:tblBorders>
        </w:tblPrEx>
        <w:trPr>
          <w:cantSplit/>
          <w:trHeight w:val="852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CE0D8C6" w14:textId="6FEFB8FB" w:rsidR="00D52BFF" w:rsidRDefault="00D52BFF" w:rsidP="00D52B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</w:t>
            </w:r>
            <w:r w:rsidRPr="007006A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他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vAlign w:val="center"/>
          </w:tcPr>
          <w:p w14:paraId="78E8EBB5" w14:textId="6039D59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29,712</w:t>
            </w:r>
          </w:p>
        </w:tc>
        <w:tc>
          <w:tcPr>
            <w:tcW w:w="1638" w:type="dxa"/>
            <w:vAlign w:val="center"/>
          </w:tcPr>
          <w:p w14:paraId="1AA77F69" w14:textId="1865A6BA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218,503,697</w:t>
            </w:r>
          </w:p>
        </w:tc>
        <w:tc>
          <w:tcPr>
            <w:tcW w:w="1638" w:type="dxa"/>
            <w:vAlign w:val="center"/>
          </w:tcPr>
          <w:p w14:paraId="26CF8DFA" w14:textId="0C48F78B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517,615</w:t>
            </w:r>
          </w:p>
        </w:tc>
        <w:tc>
          <w:tcPr>
            <w:tcW w:w="1638" w:type="dxa"/>
            <w:vAlign w:val="center"/>
          </w:tcPr>
          <w:p w14:paraId="03867775" w14:textId="5DF3EF70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18,552</w:t>
            </w:r>
          </w:p>
        </w:tc>
        <w:tc>
          <w:tcPr>
            <w:tcW w:w="1638" w:type="dxa"/>
            <w:vAlign w:val="center"/>
          </w:tcPr>
          <w:p w14:paraId="58A1697E" w14:textId="5F06DDAC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253,360</w:t>
            </w:r>
          </w:p>
        </w:tc>
        <w:tc>
          <w:tcPr>
            <w:tcW w:w="1639" w:type="dxa"/>
            <w:vAlign w:val="center"/>
          </w:tcPr>
          <w:p w14:paraId="4358E422" w14:textId="7195EB18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2,227,726</w:t>
            </w:r>
          </w:p>
        </w:tc>
        <w:tc>
          <w:tcPr>
            <w:tcW w:w="1638" w:type="dxa"/>
            <w:vAlign w:val="center"/>
          </w:tcPr>
          <w:p w14:paraId="4434D2A1" w14:textId="6BB98109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18,123,486</w:t>
            </w:r>
          </w:p>
        </w:tc>
        <w:tc>
          <w:tcPr>
            <w:tcW w:w="1638" w:type="dxa"/>
            <w:vAlign w:val="center"/>
          </w:tcPr>
          <w:p w14:paraId="39814201" w14:textId="5566749F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125,740,037</w:t>
            </w:r>
          </w:p>
        </w:tc>
        <w:tc>
          <w:tcPr>
            <w:tcW w:w="1638" w:type="dxa"/>
            <w:vAlign w:val="center"/>
          </w:tcPr>
          <w:p w14:paraId="2ECE0033" w14:textId="0B8AB50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3,704,853</w:t>
            </w:r>
          </w:p>
        </w:tc>
        <w:tc>
          <w:tcPr>
            <w:tcW w:w="1638" w:type="dxa"/>
            <w:vAlign w:val="center"/>
          </w:tcPr>
          <w:p w14:paraId="3CF88E3F" w14:textId="7408814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47,050</w:t>
            </w:r>
          </w:p>
        </w:tc>
        <w:tc>
          <w:tcPr>
            <w:tcW w:w="1638" w:type="dxa"/>
            <w:vAlign w:val="center"/>
          </w:tcPr>
          <w:p w14:paraId="5EEE9F8F" w14:textId="2CD8E756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1,073,439</w:t>
            </w:r>
          </w:p>
        </w:tc>
        <w:tc>
          <w:tcPr>
            <w:tcW w:w="1639" w:type="dxa"/>
            <w:vAlign w:val="center"/>
          </w:tcPr>
          <w:p w14:paraId="2B9DC38A" w14:textId="70ED8FB4" w:rsidR="00D52BFF" w:rsidRPr="00485A3B" w:rsidRDefault="00D52BFF" w:rsidP="00D52BFF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485A3B">
              <w:rPr>
                <w:rFonts w:ascii="細明體" w:eastAsia="細明體" w:hAnsi="細明體"/>
                <w:noProof/>
                <w:sz w:val="20"/>
              </w:rPr>
              <w:t>370,239,527</w:t>
            </w:r>
          </w:p>
        </w:tc>
      </w:tr>
    </w:tbl>
    <w:p w14:paraId="5C60CED6" w14:textId="163C2870" w:rsidR="0017463F" w:rsidRPr="0017463F" w:rsidRDefault="0017463F" w:rsidP="009E693C">
      <w:pPr>
        <w:spacing w:line="20" w:lineRule="exact"/>
      </w:pPr>
    </w:p>
    <w:sectPr w:rsidR="0017463F" w:rsidRPr="0017463F" w:rsidSect="00256590">
      <w:footerReference w:type="first" r:id="rId6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7C435" w14:textId="77777777" w:rsidR="000C2F6A" w:rsidRDefault="000C2F6A">
      <w:r>
        <w:separator/>
      </w:r>
    </w:p>
  </w:endnote>
  <w:endnote w:type="continuationSeparator" w:id="0">
    <w:p w14:paraId="2C4985A2" w14:textId="77777777" w:rsidR="000C2F6A" w:rsidRDefault="000C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9EE4" w14:textId="486F64D9" w:rsidR="00485A3B" w:rsidRPr="00832F81" w:rsidRDefault="00485A3B" w:rsidP="00485A3B">
    <w:pPr>
      <w:pStyle w:val="a4"/>
      <w:jc w:val="center"/>
      <w:rPr>
        <w:rFonts w:ascii="標楷體" w:eastAsia="標楷體" w:hAnsi="標楷體"/>
      </w:rPr>
    </w:pPr>
    <w:r w:rsidRPr="00832F81">
      <w:rPr>
        <w:rFonts w:ascii="標楷體" w:eastAsia="標楷體" w:hAnsi="標楷體" w:hint="eastAsia"/>
      </w:rPr>
      <w:t>6-</w:t>
    </w:r>
    <w:sdt>
      <w:sdtPr>
        <w:rPr>
          <w:rFonts w:ascii="標楷體" w:eastAsia="標楷體" w:hAnsi="標楷體"/>
        </w:rPr>
        <w:id w:val="-1247961466"/>
        <w:docPartObj>
          <w:docPartGallery w:val="Page Numbers (Bottom of Page)"/>
          <w:docPartUnique/>
        </w:docPartObj>
      </w:sdtPr>
      <w:sdtEndPr/>
      <w:sdtContent>
        <w:r w:rsidRPr="00832F81">
          <w:rPr>
            <w:rFonts w:ascii="標楷體" w:eastAsia="標楷體" w:hAnsi="標楷體"/>
          </w:rPr>
          <w:fldChar w:fldCharType="begin"/>
        </w:r>
        <w:r w:rsidRPr="00832F81">
          <w:rPr>
            <w:rFonts w:ascii="標楷體" w:eastAsia="標楷體" w:hAnsi="標楷體"/>
          </w:rPr>
          <w:instrText>PAGE   \* MERGEFORMAT</w:instrText>
        </w:r>
        <w:r w:rsidRPr="00832F81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32F81">
          <w:rPr>
            <w:rFonts w:ascii="標楷體" w:eastAsia="標楷體" w:hAnsi="標楷體"/>
          </w:rPr>
          <w:fldChar w:fldCharType="end"/>
        </w:r>
      </w:sdtContent>
    </w:sdt>
  </w:p>
  <w:p w14:paraId="652F53D2" w14:textId="77777777" w:rsidR="00485A3B" w:rsidRDefault="00485A3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9B63C" w14:textId="77777777" w:rsidR="000C2F6A" w:rsidRDefault="000C2F6A">
      <w:r>
        <w:separator/>
      </w:r>
    </w:p>
  </w:footnote>
  <w:footnote w:type="continuationSeparator" w:id="0">
    <w:p w14:paraId="2F85517A" w14:textId="77777777" w:rsidR="000C2F6A" w:rsidRDefault="000C2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3F"/>
    <w:rsid w:val="00024E33"/>
    <w:rsid w:val="00037F35"/>
    <w:rsid w:val="0005154E"/>
    <w:rsid w:val="000A656E"/>
    <w:rsid w:val="000C2F6A"/>
    <w:rsid w:val="000D6419"/>
    <w:rsid w:val="000F3B45"/>
    <w:rsid w:val="000F5C79"/>
    <w:rsid w:val="00143F79"/>
    <w:rsid w:val="00166FAE"/>
    <w:rsid w:val="0017463F"/>
    <w:rsid w:val="0018403C"/>
    <w:rsid w:val="001F7C58"/>
    <w:rsid w:val="0022580D"/>
    <w:rsid w:val="00256590"/>
    <w:rsid w:val="002934F7"/>
    <w:rsid w:val="002E64BA"/>
    <w:rsid w:val="00305CC7"/>
    <w:rsid w:val="0032697D"/>
    <w:rsid w:val="00397B4B"/>
    <w:rsid w:val="003A2067"/>
    <w:rsid w:val="003C6046"/>
    <w:rsid w:val="0047422B"/>
    <w:rsid w:val="0047507B"/>
    <w:rsid w:val="00485A3B"/>
    <w:rsid w:val="004A3723"/>
    <w:rsid w:val="004B74A3"/>
    <w:rsid w:val="004F5F9B"/>
    <w:rsid w:val="005F216F"/>
    <w:rsid w:val="00655F1D"/>
    <w:rsid w:val="00696059"/>
    <w:rsid w:val="006F09C1"/>
    <w:rsid w:val="006F2BA5"/>
    <w:rsid w:val="007006A2"/>
    <w:rsid w:val="007305DE"/>
    <w:rsid w:val="007635E0"/>
    <w:rsid w:val="007C06C4"/>
    <w:rsid w:val="007F38B7"/>
    <w:rsid w:val="007F5240"/>
    <w:rsid w:val="00805B3D"/>
    <w:rsid w:val="00810A19"/>
    <w:rsid w:val="0084356C"/>
    <w:rsid w:val="0085072B"/>
    <w:rsid w:val="008F6B69"/>
    <w:rsid w:val="00920821"/>
    <w:rsid w:val="009E693C"/>
    <w:rsid w:val="009F3508"/>
    <w:rsid w:val="00A3090D"/>
    <w:rsid w:val="00A57D0E"/>
    <w:rsid w:val="00A6562A"/>
    <w:rsid w:val="00AD15A7"/>
    <w:rsid w:val="00B53350"/>
    <w:rsid w:val="00B5403C"/>
    <w:rsid w:val="00B95F6B"/>
    <w:rsid w:val="00C004BF"/>
    <w:rsid w:val="00C04AA4"/>
    <w:rsid w:val="00C74549"/>
    <w:rsid w:val="00C944C8"/>
    <w:rsid w:val="00CE52EB"/>
    <w:rsid w:val="00D17C30"/>
    <w:rsid w:val="00D20547"/>
    <w:rsid w:val="00D4329F"/>
    <w:rsid w:val="00D51974"/>
    <w:rsid w:val="00D52BFF"/>
    <w:rsid w:val="00D7295B"/>
    <w:rsid w:val="00DA6D4D"/>
    <w:rsid w:val="00DF00FA"/>
    <w:rsid w:val="00E635E5"/>
    <w:rsid w:val="00E86DF9"/>
    <w:rsid w:val="00EA6F5D"/>
    <w:rsid w:val="00EF1488"/>
    <w:rsid w:val="00F33645"/>
    <w:rsid w:val="00F6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B2993"/>
  <w15:chartTrackingRefBased/>
  <w15:docId w15:val="{049A73E4-6DE7-47CD-BE64-9EC3B8DF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85A3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RCikUM4Hwtk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zRCikUM4Hwtk歲入來源別機關別決算審定數綜計表</Template>
  <TotalTime>0</TotalTime>
  <Pages>1</Pages>
  <Words>278</Words>
  <Characters>964</Characters>
  <Application>Microsoft Office Word</Application>
  <DocSecurity>0</DocSecurity>
  <Lines>8</Lines>
  <Paragraphs>2</Paragraphs>
  <ScaleCrop>false</ScaleCrop>
  <Company>N.A.O.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劉新榕</dc:creator>
  <cp:keywords/>
  <cp:lastModifiedBy>盧玟錤</cp:lastModifiedBy>
  <cp:revision>2</cp:revision>
  <cp:lastPrinted>2026-06-24T06:15:00Z</cp:lastPrinted>
  <dcterms:created xsi:type="dcterms:W3CDTF">2026-07-20T09:34:00Z</dcterms:created>
  <dcterms:modified xsi:type="dcterms:W3CDTF">2026-07-20T09:34:00Z</dcterms:modified>
</cp:coreProperties>
</file>