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E50D8" w14:textId="1DCFDAE9" w:rsidR="00384341" w:rsidRPr="00C561EA" w:rsidRDefault="00BF70C5" w:rsidP="00384341">
      <w:pPr>
        <w:pStyle w:val="a3"/>
        <w:overflowPunct w:val="0"/>
        <w:snapToGrid w:val="0"/>
        <w:spacing w:line="240" w:lineRule="atLeast"/>
        <w:ind w:right="-2" w:firstLine="880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伍、</w:t>
      </w:r>
      <w:r w:rsidR="00384341" w:rsidRPr="00C561EA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 w:rsidR="00384341" w:rsidRPr="00C561EA"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  <w:t>11</w:t>
      </w:r>
      <w:r w:rsidR="00924677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4</w:t>
      </w:r>
      <w:r w:rsidR="00384341" w:rsidRPr="00C561EA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年度</w:t>
      </w:r>
      <w:r w:rsidR="00384341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屏東縣</w:t>
      </w:r>
      <w:r w:rsidR="00384341" w:rsidRPr="00C561EA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6D402564" w14:textId="77777777" w:rsidR="00384341" w:rsidRPr="00622E8A" w:rsidRDefault="00384341" w:rsidP="00384341">
      <w:pPr>
        <w:ind w:firstLine="400"/>
        <w:jc w:val="right"/>
        <w:rPr>
          <w:rFonts w:asciiTheme="minorEastAsia" w:eastAsiaTheme="minorEastAsia" w:hAnsiTheme="minorEastAsia"/>
          <w:sz w:val="20"/>
        </w:rPr>
      </w:pPr>
    </w:p>
    <w:p w14:paraId="50E74CA3" w14:textId="77777777" w:rsidR="00384341" w:rsidRPr="007C503B" w:rsidRDefault="00384341" w:rsidP="00384341">
      <w:pPr>
        <w:snapToGrid w:val="0"/>
        <w:spacing w:line="200" w:lineRule="atLeast"/>
        <w:ind w:rightChars="100" w:right="240" w:firstLineChars="100" w:firstLine="200"/>
        <w:jc w:val="right"/>
        <w:rPr>
          <w:rFonts w:ascii="標楷體" w:eastAsia="標楷體" w:hAnsi="標楷體"/>
          <w:kern w:val="0"/>
          <w:sz w:val="20"/>
        </w:rPr>
      </w:pPr>
      <w:r w:rsidRPr="007C503B">
        <w:rPr>
          <w:rFonts w:ascii="標楷體" w:eastAsia="標楷體" w:hAnsi="標楷體" w:hint="eastAsia"/>
          <w:kern w:val="0"/>
          <w:sz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384341" w:rsidRPr="00A30B60" w14:paraId="40C4209C" w14:textId="77777777" w:rsidTr="008800A0">
        <w:trPr>
          <w:trHeight w:val="648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3E4DA" w14:textId="77777777" w:rsidR="00384341" w:rsidRPr="00384341" w:rsidRDefault="00384341" w:rsidP="007C503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84341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5EA7" w14:textId="77777777" w:rsidR="00384341" w:rsidRPr="00384341" w:rsidRDefault="00384341" w:rsidP="00384341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84341"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163E" w14:textId="7DD46625" w:rsidR="00384341" w:rsidRPr="00384341" w:rsidRDefault="00384341" w:rsidP="008800A0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38434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本室審核修正總決算</w:t>
            </w:r>
            <w:r w:rsidR="00E7459D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、</w:t>
            </w:r>
          </w:p>
          <w:p w14:paraId="21851FD1" w14:textId="77777777" w:rsidR="00384341" w:rsidRPr="00384341" w:rsidRDefault="00384341" w:rsidP="008800A0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38434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25FDC" w14:textId="77777777" w:rsidR="00384341" w:rsidRPr="00384341" w:rsidRDefault="00384341" w:rsidP="007C503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384341"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E7459D" w:rsidRPr="00A30B60" w14:paraId="4AE1BAA6" w14:textId="77777777" w:rsidTr="002274EB">
        <w:trPr>
          <w:trHeight w:val="791"/>
        </w:trPr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23E886" w14:textId="77777777" w:rsidR="00E7459D" w:rsidRPr="002274EB" w:rsidRDefault="00E7459D" w:rsidP="00E7459D">
            <w:pPr>
              <w:snapToGrid w:val="0"/>
              <w:jc w:val="distribute"/>
              <w:rPr>
                <w:rFonts w:eastAsia="標楷體" w:cs="新細明體"/>
                <w:b/>
                <w:sz w:val="20"/>
                <w:szCs w:val="20"/>
              </w:rPr>
            </w:pPr>
            <w:r w:rsidRPr="002274EB">
              <w:rPr>
                <w:rFonts w:eastAsia="標楷體" w:cs="新細明體" w:hint="eastAsia"/>
                <w:b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F9C2D13" w14:textId="201E2EF4" w:rsidR="00E7459D" w:rsidRPr="008F0C4F" w:rsidRDefault="00E7459D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/>
                <w:noProof/>
                <w:sz w:val="20"/>
                <w:szCs w:val="20"/>
              </w:rPr>
              <w:t>61,244,028,170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A2E4A" w14:textId="30E8B4C3" w:rsidR="00E7459D" w:rsidRPr="008F0C4F" w:rsidRDefault="00E7459D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/>
                <w:bCs/>
                <w:sz w:val="20"/>
                <w:szCs w:val="20"/>
              </w:rPr>
              <w:t xml:space="preserve">- </w:t>
            </w:r>
            <w:r w:rsidR="008F0C4F" w:rsidRPr="008F0C4F">
              <w:rPr>
                <w:rFonts w:ascii="細明體" w:eastAsia="細明體" w:hAnsi="細明體"/>
                <w:b/>
                <w:bCs/>
                <w:sz w:val="20"/>
                <w:szCs w:val="20"/>
              </w:rPr>
              <w:t>207</w:t>
            </w:r>
            <w:r w:rsidRPr="008F0C4F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8F0C4F" w:rsidRPr="008F0C4F">
              <w:rPr>
                <w:rFonts w:ascii="細明體" w:eastAsia="細明體" w:hAnsi="細明體"/>
                <w:b/>
                <w:bCs/>
                <w:sz w:val="20"/>
                <w:szCs w:val="20"/>
              </w:rPr>
              <w:t>633</w:t>
            </w:r>
            <w:r w:rsidRPr="008F0C4F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8F0C4F" w:rsidRPr="008F0C4F">
              <w:rPr>
                <w:rFonts w:ascii="細明體" w:eastAsia="細明體" w:hAnsi="細明體"/>
                <w:b/>
                <w:bCs/>
                <w:sz w:val="20"/>
                <w:szCs w:val="20"/>
              </w:rPr>
              <w:t>279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B4E6E14" w14:textId="698FFECA" w:rsidR="00E7459D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61</w:t>
            </w:r>
            <w:r w:rsidR="00E7459D"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036</w:t>
            </w:r>
            <w:r w:rsidR="00E7459D"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394</w:t>
            </w:r>
            <w:r w:rsidR="00E7459D"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891</w:t>
            </w:r>
          </w:p>
        </w:tc>
      </w:tr>
      <w:tr w:rsidR="008F0C4F" w:rsidRPr="00A30B60" w14:paraId="6ECD2B8A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253C9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A152BEC" w14:textId="1ED97583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19,399,914,123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42D7C6" w14:textId="77777777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5C9502" w14:textId="122449D2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19,399,914,123</w:t>
            </w:r>
          </w:p>
        </w:tc>
      </w:tr>
      <w:tr w:rsidR="008F0C4F" w:rsidRPr="00A30B60" w14:paraId="621E0A3C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C47B7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228179E" w14:textId="525632AA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781,186,996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EBD99" w14:textId="77777777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15C6F13" w14:textId="07BAE3B9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781,186,996</w:t>
            </w:r>
          </w:p>
        </w:tc>
      </w:tr>
      <w:tr w:rsidR="008F0C4F" w:rsidRPr="00A30B60" w14:paraId="5C7A7C4A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7B93F0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0E7267E" w14:textId="410CF054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489,260,943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C947B" w14:textId="77777777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398EAF4" w14:textId="6336EAF7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489,260,943</w:t>
            </w:r>
          </w:p>
        </w:tc>
      </w:tr>
      <w:tr w:rsidR="008F0C4F" w:rsidRPr="00A30B60" w14:paraId="053FDC23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F0111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ED8CF62" w14:textId="6AFA2D19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430,151,162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988CCA" w14:textId="3B88B399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8F0C4F">
              <w:rPr>
                <w:rFonts w:ascii="細明體" w:eastAsia="細明體" w:hAnsi="細明體" w:hint="eastAsia"/>
                <w:bCs/>
                <w:sz w:val="20"/>
                <w:szCs w:val="20"/>
              </w:rPr>
              <w:t>+ 22</w:t>
            </w: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>,500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5DDEFA" w14:textId="2C9A6C1E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430</w:t>
            </w:r>
            <w:r w:rsidRPr="005C31C0">
              <w:rPr>
                <w:rFonts w:ascii="細明體" w:eastAsia="細明體" w:hAnsi="細明體" w:hint="eastAsia"/>
                <w:bCs/>
                <w:sz w:val="20"/>
                <w:szCs w:val="20"/>
              </w:rPr>
              <w:t>,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173</w:t>
            </w:r>
            <w:r w:rsidRPr="005C31C0">
              <w:rPr>
                <w:rFonts w:ascii="細明體" w:eastAsia="細明體" w:hAnsi="細明體" w:hint="eastAsia"/>
                <w:bCs/>
                <w:sz w:val="20"/>
                <w:szCs w:val="20"/>
              </w:rPr>
              <w:t>,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662</w:t>
            </w:r>
          </w:p>
        </w:tc>
      </w:tr>
      <w:tr w:rsidR="008F0C4F" w:rsidRPr="00A30B60" w14:paraId="1373507A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ECF0D8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5E08F46" w14:textId="2F2AF158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15,880,874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E52D33" w14:textId="41ACF668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03BCEA" w14:textId="3F3F07FD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15,880,874</w:t>
            </w:r>
          </w:p>
        </w:tc>
      </w:tr>
      <w:tr w:rsidR="008F0C4F" w:rsidRPr="00A30B60" w14:paraId="1B09516C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E30859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5C428BB" w14:textId="581AA8BB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39,158,639,750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5B6513" w14:textId="4686B71D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sz w:val="20"/>
                <w:szCs w:val="20"/>
              </w:rPr>
              <w:t>-</w:t>
            </w: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 xml:space="preserve"> </w:t>
            </w:r>
            <w:r w:rsidRPr="008F0C4F">
              <w:rPr>
                <w:rFonts w:ascii="細明體" w:eastAsia="細明體" w:hAnsi="細明體" w:hint="eastAsia"/>
                <w:bCs/>
                <w:sz w:val="20"/>
                <w:szCs w:val="20"/>
              </w:rPr>
              <w:t>207</w:t>
            </w: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Pr="008F0C4F">
              <w:rPr>
                <w:rFonts w:ascii="細明體" w:eastAsia="細明體" w:hAnsi="細明體" w:hint="eastAsia"/>
                <w:bCs/>
                <w:sz w:val="20"/>
                <w:szCs w:val="20"/>
              </w:rPr>
              <w:t>655</w:t>
            </w: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Pr="008F0C4F">
              <w:rPr>
                <w:rFonts w:ascii="細明體" w:eastAsia="細明體" w:hAnsi="細明體" w:hint="eastAsia"/>
                <w:bCs/>
                <w:sz w:val="20"/>
                <w:szCs w:val="20"/>
              </w:rPr>
              <w:t>779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416D42" w14:textId="3FA435E0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 w:hint="eastAsia"/>
                <w:bCs/>
                <w:sz w:val="20"/>
                <w:szCs w:val="20"/>
              </w:rPr>
              <w:t>3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8</w:t>
            </w:r>
            <w:r w:rsidRPr="005C31C0">
              <w:rPr>
                <w:rFonts w:ascii="細明體" w:eastAsia="細明體" w:hAnsi="細明體" w:hint="eastAsia"/>
                <w:bCs/>
                <w:sz w:val="20"/>
                <w:szCs w:val="20"/>
              </w:rPr>
              <w:t>,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950</w:t>
            </w:r>
            <w:r w:rsidRPr="005C31C0">
              <w:rPr>
                <w:rFonts w:ascii="細明體" w:eastAsia="細明體" w:hAnsi="細明體" w:hint="eastAsia"/>
                <w:bCs/>
                <w:sz w:val="20"/>
                <w:szCs w:val="20"/>
              </w:rPr>
              <w:t>,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983</w:t>
            </w:r>
            <w:r w:rsidRPr="005C31C0">
              <w:rPr>
                <w:rFonts w:ascii="細明體" w:eastAsia="細明體" w:hAnsi="細明體" w:hint="eastAsia"/>
                <w:bCs/>
                <w:sz w:val="20"/>
                <w:szCs w:val="20"/>
              </w:rPr>
              <w:t>,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971</w:t>
            </w:r>
          </w:p>
        </w:tc>
      </w:tr>
      <w:tr w:rsidR="008F0C4F" w:rsidRPr="00A30B60" w14:paraId="770DFF3A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856AE9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C633BD8" w14:textId="3D724456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224,008,295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FBA716" w14:textId="77777777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245B3C2" w14:textId="2876A3F6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224,008,295</w:t>
            </w:r>
          </w:p>
        </w:tc>
      </w:tr>
      <w:tr w:rsidR="008F0C4F" w:rsidRPr="00A30B60" w14:paraId="3C5BA9F3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0547AF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89BE8E7" w14:textId="192FC929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744,986,027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42C826" w14:textId="77777777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0538AA" w14:textId="559D3AFE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744,986,027</w:t>
            </w:r>
          </w:p>
        </w:tc>
      </w:tr>
      <w:tr w:rsidR="008F0C4F" w:rsidRPr="00A30B60" w14:paraId="52782D86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93A11A" w14:textId="77777777" w:rsidR="008F0C4F" w:rsidRPr="002274EB" w:rsidRDefault="008F0C4F" w:rsidP="008F0C4F">
            <w:pPr>
              <w:snapToGrid w:val="0"/>
              <w:jc w:val="distribute"/>
              <w:rPr>
                <w:rFonts w:eastAsia="標楷體" w:cs="新細明體"/>
                <w:b/>
                <w:sz w:val="20"/>
                <w:szCs w:val="20"/>
              </w:rPr>
            </w:pPr>
            <w:r w:rsidRPr="002274EB">
              <w:rPr>
                <w:rFonts w:eastAsia="標楷體" w:cs="新細明體" w:hint="eastAsia"/>
                <w:b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1982368" w14:textId="45658F39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/>
                <w:noProof/>
                <w:sz w:val="20"/>
                <w:szCs w:val="20"/>
              </w:rPr>
              <w:t>54,284,955,301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33920" w14:textId="1DF03CB3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 xml:space="preserve">- 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6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,9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08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461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F0373A4" w14:textId="59A29148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5</w:t>
            </w:r>
            <w:r w:rsidR="005C31C0"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4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5C31C0"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2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78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046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8</w:t>
            </w:r>
            <w:r w:rsidR="005C31C0"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4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0</w:t>
            </w:r>
          </w:p>
        </w:tc>
      </w:tr>
      <w:tr w:rsidR="008F0C4F" w:rsidRPr="00A30B60" w14:paraId="441D04AC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774A70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66FA5F1" w14:textId="45E1951C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7,837,586,406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3E0709" w14:textId="77777777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AA0C11B" w14:textId="49010062" w:rsidR="008F0C4F" w:rsidRPr="005C31C0" w:rsidRDefault="005C31C0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7,837,586,406</w:t>
            </w:r>
          </w:p>
        </w:tc>
      </w:tr>
      <w:tr w:rsidR="008F0C4F" w:rsidRPr="00A30B60" w14:paraId="4FC65F28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9087D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4D75A43" w14:textId="0DAF6C0C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9,728,298,070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AE6E52" w14:textId="1A024070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- 3,940,904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CAF92F" w14:textId="51B87BA8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 w:hint="eastAsia"/>
                <w:bCs/>
                <w:sz w:val="20"/>
                <w:szCs w:val="20"/>
              </w:rPr>
              <w:t>9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="005C31C0" w:rsidRPr="005C31C0">
              <w:rPr>
                <w:rFonts w:ascii="細明體" w:eastAsia="細明體" w:hAnsi="細明體"/>
                <w:bCs/>
                <w:sz w:val="20"/>
                <w:szCs w:val="20"/>
              </w:rPr>
              <w:t>724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="005C31C0" w:rsidRPr="005C31C0">
              <w:rPr>
                <w:rFonts w:ascii="細明體" w:eastAsia="細明體" w:hAnsi="細明體"/>
                <w:bCs/>
                <w:sz w:val="20"/>
                <w:szCs w:val="20"/>
              </w:rPr>
              <w:t>357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="005C31C0" w:rsidRPr="005C31C0">
              <w:rPr>
                <w:rFonts w:ascii="細明體" w:eastAsia="細明體" w:hAnsi="細明體"/>
                <w:bCs/>
                <w:sz w:val="20"/>
                <w:szCs w:val="20"/>
              </w:rPr>
              <w:t>166</w:t>
            </w:r>
          </w:p>
        </w:tc>
      </w:tr>
      <w:tr w:rsidR="008F0C4F" w:rsidRPr="00A30B60" w14:paraId="35075617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D6EA1" w14:textId="77777777" w:rsidR="008F0C4F" w:rsidRPr="002274EB" w:rsidRDefault="008F0C4F" w:rsidP="008F0C4F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7C9DBF3" w14:textId="6D55404E" w:rsidR="008F0C4F" w:rsidRPr="008F0C4F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34,588,644,746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07BB5D" w14:textId="2DA606FB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 xml:space="preserve">- </w:t>
            </w:r>
            <w:r w:rsidR="00C77C32">
              <w:rPr>
                <w:rFonts w:ascii="細明體" w:eastAsia="細明體" w:hAnsi="細明體" w:hint="eastAsia"/>
                <w:bCs/>
                <w:sz w:val="20"/>
                <w:szCs w:val="20"/>
              </w:rPr>
              <w:t>2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Cs/>
                <w:sz w:val="20"/>
                <w:szCs w:val="20"/>
              </w:rPr>
              <w:t>967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Cs/>
                <w:sz w:val="20"/>
                <w:szCs w:val="20"/>
              </w:rPr>
              <w:t>557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ABC092" w14:textId="3239F5A8" w:rsidR="008F0C4F" w:rsidRPr="005C31C0" w:rsidRDefault="008F0C4F" w:rsidP="008F0C4F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 w:hint="eastAsia"/>
                <w:bCs/>
                <w:sz w:val="20"/>
                <w:szCs w:val="20"/>
              </w:rPr>
              <w:t>3</w:t>
            </w:r>
            <w:r w:rsidR="005C31C0" w:rsidRPr="005C31C0">
              <w:rPr>
                <w:rFonts w:ascii="細明體" w:eastAsia="細明體" w:hAnsi="細明體"/>
                <w:bCs/>
                <w:sz w:val="20"/>
                <w:szCs w:val="20"/>
              </w:rPr>
              <w:t>4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="005C31C0" w:rsidRPr="005C31C0">
              <w:rPr>
                <w:rFonts w:ascii="細明體" w:eastAsia="細明體" w:hAnsi="細明體"/>
                <w:bCs/>
                <w:sz w:val="20"/>
                <w:szCs w:val="20"/>
              </w:rPr>
              <w:t>5</w:t>
            </w:r>
            <w:r w:rsidR="00C77C32">
              <w:rPr>
                <w:rFonts w:ascii="細明體" w:eastAsia="細明體" w:hAnsi="細明體" w:hint="eastAsia"/>
                <w:bCs/>
                <w:sz w:val="20"/>
                <w:szCs w:val="20"/>
              </w:rPr>
              <w:t>85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Cs/>
                <w:sz w:val="20"/>
                <w:szCs w:val="20"/>
              </w:rPr>
              <w:t>677</w:t>
            </w: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Cs/>
                <w:sz w:val="20"/>
                <w:szCs w:val="20"/>
              </w:rPr>
              <w:t>189</w:t>
            </w:r>
          </w:p>
        </w:tc>
      </w:tr>
      <w:tr w:rsidR="005C31C0" w:rsidRPr="00A30B60" w14:paraId="201C3863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E7AE9" w14:textId="77777777" w:rsidR="005C31C0" w:rsidRPr="002274EB" w:rsidRDefault="005C31C0" w:rsidP="005C31C0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03E233A" w14:textId="251DF33E" w:rsidR="005C31C0" w:rsidRPr="008F0C4F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20,328,633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DA0ECF" w14:textId="77777777" w:rsidR="005C31C0" w:rsidRPr="005C31C0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76F184" w14:textId="58B53CE8" w:rsidR="005C31C0" w:rsidRPr="005C31C0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20,328,633</w:t>
            </w:r>
          </w:p>
        </w:tc>
      </w:tr>
      <w:tr w:rsidR="005C31C0" w:rsidRPr="00A30B60" w14:paraId="443238DA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ABE2DC" w14:textId="77777777" w:rsidR="005C31C0" w:rsidRPr="002274EB" w:rsidRDefault="005C31C0" w:rsidP="005C31C0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E2B1B44" w14:textId="4934E2C9" w:rsidR="005C31C0" w:rsidRPr="008F0C4F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26,990,994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1D798" w14:textId="77777777" w:rsidR="005C31C0" w:rsidRPr="005C31C0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78BE88" w14:textId="46BCFE2A" w:rsidR="005C31C0" w:rsidRPr="005C31C0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26,990,994</w:t>
            </w:r>
          </w:p>
        </w:tc>
      </w:tr>
      <w:tr w:rsidR="005C31C0" w:rsidRPr="00A30B60" w14:paraId="12E15AD0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BBEE0B" w14:textId="77777777" w:rsidR="005C31C0" w:rsidRPr="002274EB" w:rsidRDefault="005C31C0" w:rsidP="005C31C0">
            <w:pPr>
              <w:snapToGrid w:val="0"/>
              <w:spacing w:line="240" w:lineRule="exact"/>
              <w:ind w:leftChars="200" w:left="480" w:rightChars="20" w:right="48"/>
              <w:jc w:val="distribute"/>
              <w:rPr>
                <w:rFonts w:ascii="標楷體" w:eastAsia="標楷體"/>
                <w:sz w:val="20"/>
                <w:szCs w:val="20"/>
              </w:rPr>
            </w:pPr>
            <w:r w:rsidRPr="002274EB">
              <w:rPr>
                <w:rFonts w:ascii="標楷體" w:eastAsia="標楷體" w:hint="eastAsia"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5A7F696" w14:textId="7D8658C3" w:rsidR="005C31C0" w:rsidRPr="008F0C4F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noProof/>
                <w:sz w:val="20"/>
                <w:szCs w:val="20"/>
              </w:rPr>
              <w:t>2,083,106,452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BA31F" w14:textId="77777777" w:rsidR="005C31C0" w:rsidRPr="005C31C0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Cs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E9DB2CE" w14:textId="5AFF602D" w:rsidR="005C31C0" w:rsidRPr="005C31C0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noProof/>
                <w:sz w:val="20"/>
                <w:szCs w:val="20"/>
              </w:rPr>
              <w:t>2,083,106,452</w:t>
            </w:r>
          </w:p>
        </w:tc>
      </w:tr>
      <w:tr w:rsidR="005C31C0" w:rsidRPr="00A30B60" w14:paraId="291FE9FE" w14:textId="77777777" w:rsidTr="002274EB">
        <w:trPr>
          <w:trHeight w:val="791"/>
        </w:trPr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8619" w14:textId="77777777" w:rsidR="005C31C0" w:rsidRPr="002274EB" w:rsidRDefault="005C31C0" w:rsidP="005C31C0">
            <w:pPr>
              <w:snapToGrid w:val="0"/>
              <w:jc w:val="distribute"/>
              <w:rPr>
                <w:rFonts w:eastAsia="標楷體" w:cs="新細明體"/>
                <w:b/>
                <w:sz w:val="20"/>
                <w:szCs w:val="20"/>
              </w:rPr>
            </w:pPr>
            <w:r w:rsidRPr="002274EB">
              <w:rPr>
                <w:rFonts w:eastAsia="標楷體" w:cs="新細明體" w:hint="eastAsia"/>
                <w:b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6512F" w14:textId="24F1F1DD" w:rsidR="005C31C0" w:rsidRPr="008F0C4F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color w:val="833C0B" w:themeColor="accent2" w:themeShade="80"/>
                <w:sz w:val="20"/>
                <w:szCs w:val="20"/>
              </w:rPr>
            </w:pPr>
            <w:r w:rsidRPr="008F0C4F">
              <w:rPr>
                <w:rFonts w:ascii="細明體" w:eastAsia="細明體" w:hAnsi="細明體"/>
                <w:b/>
                <w:noProof/>
                <w:sz w:val="20"/>
                <w:szCs w:val="20"/>
              </w:rPr>
              <w:t>6,959,072,869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56BB0" w14:textId="2DC97809" w:rsidR="005C31C0" w:rsidRPr="005C31C0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-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 xml:space="preserve"> 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200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724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818</w:t>
            </w:r>
          </w:p>
        </w:tc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312331" w14:textId="784E86BB" w:rsidR="005C31C0" w:rsidRPr="005C31C0" w:rsidRDefault="005C31C0" w:rsidP="005C31C0">
            <w:pPr>
              <w:widowControl/>
              <w:overflowPunct w:val="0"/>
              <w:snapToGrid w:val="0"/>
              <w:ind w:rightChars="10" w:right="24"/>
              <w:jc w:val="right"/>
              <w:rPr>
                <w:rFonts w:ascii="細明體" w:eastAsia="細明體" w:hAnsi="細明體"/>
                <w:b/>
                <w:bCs/>
                <w:sz w:val="20"/>
                <w:szCs w:val="20"/>
              </w:rPr>
            </w:pP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6,7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58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348</w:t>
            </w:r>
            <w:r w:rsidRPr="005C31C0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C77C32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051</w:t>
            </w:r>
          </w:p>
        </w:tc>
      </w:tr>
    </w:tbl>
    <w:p w14:paraId="48606AEC" w14:textId="13EE692C" w:rsidR="00384341" w:rsidRPr="0048745A" w:rsidRDefault="002274EB" w:rsidP="002274EB">
      <w:pPr>
        <w:tabs>
          <w:tab w:val="left" w:pos="10005"/>
        </w:tabs>
        <w:spacing w:line="20" w:lineRule="exact"/>
        <w:ind w:firstLine="360"/>
        <w:rPr>
          <w:rFonts w:hAnsi="標楷體"/>
          <w:sz w:val="18"/>
          <w:szCs w:val="18"/>
        </w:rPr>
      </w:pPr>
      <w:r>
        <w:rPr>
          <w:rFonts w:hAnsi="標楷體"/>
          <w:sz w:val="18"/>
          <w:szCs w:val="18"/>
        </w:rPr>
        <w:tab/>
      </w:r>
    </w:p>
    <w:sectPr w:rsidR="00384341" w:rsidRPr="0048745A" w:rsidSect="00491AB7">
      <w:footerReference w:type="even" r:id="rId8"/>
      <w:footerReference w:type="default" r:id="rId9"/>
      <w:pgSz w:w="23811" w:h="16838" w:orient="landscape" w:code="8"/>
      <w:pgMar w:top="567" w:right="1418" w:bottom="851" w:left="1418" w:header="85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3C355" w14:textId="77777777" w:rsidR="00980C81" w:rsidRDefault="00980C81" w:rsidP="00963F24">
      <w:r>
        <w:separator/>
      </w:r>
    </w:p>
  </w:endnote>
  <w:endnote w:type="continuationSeparator" w:id="0">
    <w:p w14:paraId="6D51DD7F" w14:textId="77777777" w:rsidR="00980C81" w:rsidRDefault="00980C81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EBA7F" w14:textId="2DD2C1EB" w:rsidR="002274EB" w:rsidRPr="00DD7C5C" w:rsidRDefault="002274EB" w:rsidP="002274EB">
    <w:pPr>
      <w:pStyle w:val="a9"/>
      <w:jc w:val="center"/>
      <w:rPr>
        <w:rFonts w:ascii="標楷體" w:eastAsia="標楷體" w:hAnsi="標楷體"/>
      </w:rPr>
    </w:pPr>
    <w:r w:rsidRPr="0001182A">
      <w:rPr>
        <w:rFonts w:ascii="標楷體" w:eastAsia="標楷體" w:hAnsi="標楷體" w:hint="eastAsia"/>
      </w:rPr>
      <w:t>5-1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7E6E8" w14:textId="77777777" w:rsidR="00980C81" w:rsidRDefault="00980C81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CDBF5" w14:textId="77777777" w:rsidR="00980C81" w:rsidRDefault="00980C81" w:rsidP="00963F24">
      <w:r>
        <w:separator/>
      </w:r>
    </w:p>
  </w:footnote>
  <w:footnote w:type="continuationSeparator" w:id="0">
    <w:p w14:paraId="7221D693" w14:textId="77777777" w:rsidR="00980C81" w:rsidRDefault="00980C81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2B7"/>
    <w:rsid w:val="00032A1D"/>
    <w:rsid w:val="00047E64"/>
    <w:rsid w:val="00066284"/>
    <w:rsid w:val="00067C40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1E2A8D"/>
    <w:rsid w:val="00206864"/>
    <w:rsid w:val="00216B33"/>
    <w:rsid w:val="00223879"/>
    <w:rsid w:val="002274EB"/>
    <w:rsid w:val="002520F7"/>
    <w:rsid w:val="00255524"/>
    <w:rsid w:val="0028521F"/>
    <w:rsid w:val="002913D1"/>
    <w:rsid w:val="0029626A"/>
    <w:rsid w:val="002A0BFB"/>
    <w:rsid w:val="002A758A"/>
    <w:rsid w:val="002A78AC"/>
    <w:rsid w:val="002C1B81"/>
    <w:rsid w:val="00304745"/>
    <w:rsid w:val="00334C4A"/>
    <w:rsid w:val="003361C8"/>
    <w:rsid w:val="0034262C"/>
    <w:rsid w:val="00384341"/>
    <w:rsid w:val="003C01EC"/>
    <w:rsid w:val="003E7E68"/>
    <w:rsid w:val="003F4748"/>
    <w:rsid w:val="003F5731"/>
    <w:rsid w:val="004062E6"/>
    <w:rsid w:val="004176A7"/>
    <w:rsid w:val="0042355B"/>
    <w:rsid w:val="00446944"/>
    <w:rsid w:val="00456628"/>
    <w:rsid w:val="0046478B"/>
    <w:rsid w:val="0047576F"/>
    <w:rsid w:val="00487022"/>
    <w:rsid w:val="0048745A"/>
    <w:rsid w:val="0048776F"/>
    <w:rsid w:val="004905D1"/>
    <w:rsid w:val="00491AB7"/>
    <w:rsid w:val="00497416"/>
    <w:rsid w:val="004A317A"/>
    <w:rsid w:val="004C5863"/>
    <w:rsid w:val="004D59D6"/>
    <w:rsid w:val="004E223A"/>
    <w:rsid w:val="004F2935"/>
    <w:rsid w:val="005203DA"/>
    <w:rsid w:val="005254FF"/>
    <w:rsid w:val="00547E19"/>
    <w:rsid w:val="00570609"/>
    <w:rsid w:val="005B07B9"/>
    <w:rsid w:val="005B1A38"/>
    <w:rsid w:val="005B7E21"/>
    <w:rsid w:val="005C0E0C"/>
    <w:rsid w:val="005C31C0"/>
    <w:rsid w:val="005C6180"/>
    <w:rsid w:val="005F4F1E"/>
    <w:rsid w:val="005F700B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30719"/>
    <w:rsid w:val="00737E3D"/>
    <w:rsid w:val="00773105"/>
    <w:rsid w:val="0077536C"/>
    <w:rsid w:val="00785577"/>
    <w:rsid w:val="0078643A"/>
    <w:rsid w:val="00797E6B"/>
    <w:rsid w:val="007B3064"/>
    <w:rsid w:val="007C2B2A"/>
    <w:rsid w:val="007C48D5"/>
    <w:rsid w:val="007C503B"/>
    <w:rsid w:val="007F2D32"/>
    <w:rsid w:val="008466EB"/>
    <w:rsid w:val="00860438"/>
    <w:rsid w:val="008800A0"/>
    <w:rsid w:val="00880483"/>
    <w:rsid w:val="0089400A"/>
    <w:rsid w:val="0089665E"/>
    <w:rsid w:val="008B5AEE"/>
    <w:rsid w:val="008C1D74"/>
    <w:rsid w:val="008F0C4F"/>
    <w:rsid w:val="008F1533"/>
    <w:rsid w:val="00901C72"/>
    <w:rsid w:val="00912540"/>
    <w:rsid w:val="00924677"/>
    <w:rsid w:val="009406A8"/>
    <w:rsid w:val="00952015"/>
    <w:rsid w:val="00963F24"/>
    <w:rsid w:val="009662B7"/>
    <w:rsid w:val="00967C12"/>
    <w:rsid w:val="00970E50"/>
    <w:rsid w:val="00980C81"/>
    <w:rsid w:val="00983510"/>
    <w:rsid w:val="009843A0"/>
    <w:rsid w:val="00995F3D"/>
    <w:rsid w:val="009B45B6"/>
    <w:rsid w:val="009B62DD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30AEF"/>
    <w:rsid w:val="00B47091"/>
    <w:rsid w:val="00B56BF9"/>
    <w:rsid w:val="00B7167E"/>
    <w:rsid w:val="00B974BA"/>
    <w:rsid w:val="00BD22E4"/>
    <w:rsid w:val="00BD5986"/>
    <w:rsid w:val="00BF70C5"/>
    <w:rsid w:val="00C416E1"/>
    <w:rsid w:val="00C4769C"/>
    <w:rsid w:val="00C561EA"/>
    <w:rsid w:val="00C763C7"/>
    <w:rsid w:val="00C77C32"/>
    <w:rsid w:val="00CA10F1"/>
    <w:rsid w:val="00CB5314"/>
    <w:rsid w:val="00CD4037"/>
    <w:rsid w:val="00D00898"/>
    <w:rsid w:val="00D32A28"/>
    <w:rsid w:val="00D427C7"/>
    <w:rsid w:val="00D879FE"/>
    <w:rsid w:val="00D96196"/>
    <w:rsid w:val="00DA4D74"/>
    <w:rsid w:val="00DB10DD"/>
    <w:rsid w:val="00DB332C"/>
    <w:rsid w:val="00DD7B4D"/>
    <w:rsid w:val="00DE132A"/>
    <w:rsid w:val="00DE6649"/>
    <w:rsid w:val="00E708B6"/>
    <w:rsid w:val="00E7459D"/>
    <w:rsid w:val="00E85289"/>
    <w:rsid w:val="00EA1E26"/>
    <w:rsid w:val="00EB7942"/>
    <w:rsid w:val="00EC1EE1"/>
    <w:rsid w:val="00EE3F3F"/>
    <w:rsid w:val="00EE5BAA"/>
    <w:rsid w:val="00F00519"/>
    <w:rsid w:val="00F029C9"/>
    <w:rsid w:val="00F1629F"/>
    <w:rsid w:val="00F64EB0"/>
    <w:rsid w:val="00F73A1F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333A6"/>
  <w15:docId w15:val="{3E1B946C-53D3-4BD7-B299-28B51EEA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PiDWNQbaSbXvFs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E234A-2EA6-45E7-BE66-37B647D1C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fPiDWNQbaSbXvFs審定後收入支出彙計表A3</Template>
  <TotalTime>4</TotalTime>
  <Pages>1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黃國星</dc:creator>
  <cp:keywords/>
  <cp:lastModifiedBy>盧玟錤</cp:lastModifiedBy>
  <cp:revision>2</cp:revision>
  <cp:lastPrinted>2021-06-26T02:53:00Z</cp:lastPrinted>
  <dcterms:created xsi:type="dcterms:W3CDTF">2026-07-20T09:33:00Z</dcterms:created>
  <dcterms:modified xsi:type="dcterms:W3CDTF">2026-07-20T09:33:00Z</dcterms:modified>
</cp:coreProperties>
</file>