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E32B2" w14:textId="275B2DDE" w:rsidR="007F6363" w:rsidRPr="007067F7" w:rsidRDefault="003C132D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7067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7067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r w:rsidR="00E53994" w:rsidRPr="007067F7"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1B18E0" w:rsidRPr="007067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4</w:t>
      </w:r>
      <w:r w:rsidR="00BE4629" w:rsidRPr="007067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E53994" w:rsidRPr="007067F7">
        <w:rPr>
          <w:rFonts w:ascii="標楷體" w:eastAsia="標楷體" w:hAnsi="標楷體"/>
          <w:b/>
          <w:spacing w:val="60"/>
          <w:sz w:val="32"/>
          <w:szCs w:val="32"/>
          <w:u w:val="single"/>
        </w:rPr>
        <w:t>屏東縣</w:t>
      </w:r>
      <w:r w:rsidR="00BE4629" w:rsidRPr="007067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總決算審定後歲入歲出性質及餘絀簡明比較分析表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3F1486" w:rsidRPr="007067F7" w14:paraId="4023C8B7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B936D" w14:textId="77777777" w:rsidR="007F6363" w:rsidRPr="009B5320" w:rsidRDefault="007F6363" w:rsidP="00517A51">
            <w:pPr>
              <w:pStyle w:val="af1"/>
              <w:ind w:rightChars="0" w:right="0"/>
              <w:rPr>
                <w:w w:val="100"/>
              </w:rPr>
            </w:pPr>
            <w:r w:rsidRPr="007067F7">
              <w:rPr>
                <w:rFonts w:hint="eastAsia"/>
              </w:rPr>
              <w:t xml:space="preserve">　</w:t>
            </w:r>
            <w:r w:rsidR="00517A51" w:rsidRPr="007067F7">
              <w:rPr>
                <w:rFonts w:hint="eastAsia"/>
              </w:rPr>
              <w:t xml:space="preserve">　</w:t>
            </w:r>
            <w:r w:rsidRPr="009B5320">
              <w:rPr>
                <w:rFonts w:hint="eastAsia"/>
                <w:w w:val="100"/>
              </w:rPr>
              <w:t>單位：新臺幣元</w:t>
            </w:r>
          </w:p>
        </w:tc>
      </w:tr>
      <w:tr w:rsidR="003F1486" w:rsidRPr="007067F7" w14:paraId="62366785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D7E1BB" w14:textId="77777777" w:rsidR="007F6363" w:rsidRPr="007067F7" w:rsidRDefault="007F6363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A72F" w14:textId="77777777" w:rsidR="007F6363" w:rsidRPr="007067F7" w:rsidRDefault="006A7A6D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7A1" w14:textId="77777777" w:rsidR="007F6363" w:rsidRPr="007067F7" w:rsidRDefault="006A7A6D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65136" w14:textId="77777777" w:rsidR="007F6363" w:rsidRPr="007067F7" w:rsidRDefault="006A7A6D" w:rsidP="009B4B44">
            <w:pPr>
              <w:pStyle w:val="af6"/>
              <w:ind w:leftChars="34" w:left="82" w:rightChars="34" w:right="82"/>
              <w:rPr>
                <w:spacing w:val="-8"/>
              </w:rPr>
            </w:pPr>
            <w:r w:rsidRPr="007067F7">
              <w:rPr>
                <w:rFonts w:hint="eastAsia"/>
                <w:spacing w:val="-8"/>
              </w:rPr>
              <w:t>決算審定數與預算數</w:t>
            </w:r>
            <w:r w:rsidR="007F6363" w:rsidRPr="007067F7">
              <w:rPr>
                <w:rFonts w:hint="eastAsia"/>
                <w:spacing w:val="-8"/>
              </w:rPr>
              <w:t>比較</w:t>
            </w:r>
            <w:r w:rsidR="00BB35AB" w:rsidRPr="007067F7">
              <w:rPr>
                <w:rFonts w:hint="eastAsia"/>
                <w:spacing w:val="-8"/>
              </w:rPr>
              <w:t>增減</w:t>
            </w:r>
          </w:p>
        </w:tc>
      </w:tr>
      <w:tr w:rsidR="003F1486" w:rsidRPr="007067F7" w14:paraId="1E2558EA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2E5087" w14:textId="77777777" w:rsidR="007F6363" w:rsidRPr="007067F7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2481" w14:textId="77777777" w:rsidR="007F6363" w:rsidRPr="007067F7" w:rsidRDefault="007F6363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46C" w14:textId="77777777" w:rsidR="007F6363" w:rsidRPr="007067F7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7067F7"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4AF1" w14:textId="77777777" w:rsidR="007F6363" w:rsidRPr="007067F7" w:rsidRDefault="007F6363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D2DF" w14:textId="77777777" w:rsidR="007F6363" w:rsidRPr="007067F7" w:rsidRDefault="00B663D4" w:rsidP="00466D60">
            <w:pPr>
              <w:pStyle w:val="af6"/>
              <w:ind w:leftChars="-50" w:left="-120" w:rightChars="-50" w:right="-120"/>
              <w:jc w:val="center"/>
            </w:pPr>
            <w:r w:rsidRPr="007067F7"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8E40" w14:textId="77777777" w:rsidR="007F6363" w:rsidRPr="007067F7" w:rsidRDefault="00BB35AB" w:rsidP="00466D60">
            <w:pPr>
              <w:pStyle w:val="af6"/>
              <w:ind w:left="72" w:right="72"/>
            </w:pPr>
            <w:r w:rsidRPr="007067F7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113E7" w14:textId="77777777" w:rsidR="007F6363" w:rsidRPr="007067F7" w:rsidRDefault="007F6363" w:rsidP="00466D60">
            <w:pPr>
              <w:pStyle w:val="af6"/>
              <w:ind w:leftChars="0" w:left="0" w:rightChars="0" w:right="0"/>
            </w:pPr>
            <w:r w:rsidRPr="007067F7">
              <w:rPr>
                <w:rFonts w:hint="eastAsia"/>
              </w:rPr>
              <w:t>％</w:t>
            </w:r>
          </w:p>
        </w:tc>
      </w:tr>
      <w:tr w:rsidR="003F1486" w:rsidRPr="007067F7" w14:paraId="7D8FED88" w14:textId="77777777" w:rsidTr="00365EE4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4A1579C5" w14:textId="77777777" w:rsidR="00E53994" w:rsidRPr="007067F7" w:rsidRDefault="00E53994" w:rsidP="00365EE4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vAlign w:val="center"/>
          </w:tcPr>
          <w:p w14:paraId="34ED4858" w14:textId="77777777" w:rsidR="00E53994" w:rsidRPr="009B5320" w:rsidRDefault="00E53994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843" w:type="dxa"/>
            <w:vAlign w:val="center"/>
          </w:tcPr>
          <w:p w14:paraId="0DFD2047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827" w:type="dxa"/>
            <w:vAlign w:val="center"/>
          </w:tcPr>
          <w:p w14:paraId="42CC0222" w14:textId="77777777" w:rsidR="00E53994" w:rsidRPr="009B5320" w:rsidRDefault="00E53994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984" w:type="dxa"/>
            <w:vAlign w:val="center"/>
          </w:tcPr>
          <w:p w14:paraId="277AB0FD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828" w:type="dxa"/>
            <w:vAlign w:val="center"/>
          </w:tcPr>
          <w:p w14:paraId="28E49D33" w14:textId="77777777" w:rsidR="00E53994" w:rsidRPr="009B5320" w:rsidRDefault="00E53994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559" w:type="dxa"/>
            <w:vAlign w:val="center"/>
          </w:tcPr>
          <w:p w14:paraId="656F6559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</w:tr>
      <w:tr w:rsidR="003F1486" w:rsidRPr="007067F7" w14:paraId="1A11AE19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15987152" w14:textId="3F2A1279" w:rsidR="00476268" w:rsidRPr="007067F7" w:rsidRDefault="00476268" w:rsidP="00476268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（一）歲入</w:t>
            </w:r>
          </w:p>
        </w:tc>
        <w:tc>
          <w:tcPr>
            <w:tcW w:w="3686" w:type="dxa"/>
            <w:vAlign w:val="center"/>
          </w:tcPr>
          <w:p w14:paraId="14401475" w14:textId="62D5B547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6</w:t>
            </w:r>
            <w:r w:rsidR="001B1243" w:rsidRPr="009B5320">
              <w:rPr>
                <w:rFonts w:ascii="細明體" w:eastAsia="細明體" w:hAnsi="細明體" w:hint="eastAsia"/>
                <w:b/>
                <w:noProof/>
              </w:rPr>
              <w:t>2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b/>
                <w:noProof/>
              </w:rPr>
              <w:t>971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b/>
                <w:noProof/>
              </w:rPr>
              <w:t>65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4</w:t>
            </w:r>
            <w:r w:rsidRPr="009B5320">
              <w:rPr>
                <w:rFonts w:ascii="細明體" w:eastAsia="細明體" w:hAnsi="細明體"/>
                <w:b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795D92C9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7" w:type="dxa"/>
            <w:vAlign w:val="center"/>
          </w:tcPr>
          <w:p w14:paraId="15D51166" w14:textId="0D705E2D" w:rsidR="00476268" w:rsidRPr="009B5320" w:rsidRDefault="00B42BC3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62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,</w:t>
            </w:r>
            <w:r w:rsidRPr="009B5320">
              <w:rPr>
                <w:rFonts w:ascii="細明體" w:eastAsia="細明體" w:hAnsi="細明體"/>
                <w:b/>
                <w:noProof/>
              </w:rPr>
              <w:t>564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,</w:t>
            </w:r>
            <w:r w:rsidRPr="009B5320">
              <w:rPr>
                <w:rFonts w:ascii="細明體" w:eastAsia="細明體" w:hAnsi="細明體"/>
                <w:b/>
                <w:noProof/>
              </w:rPr>
              <w:t>498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,</w:t>
            </w:r>
            <w:r w:rsidRPr="009B5320">
              <w:rPr>
                <w:rFonts w:ascii="細明體" w:eastAsia="細明體" w:hAnsi="細明體"/>
                <w:b/>
                <w:noProof/>
              </w:rPr>
              <w:t>281</w:t>
            </w:r>
          </w:p>
        </w:tc>
        <w:tc>
          <w:tcPr>
            <w:tcW w:w="1984" w:type="dxa"/>
            <w:vAlign w:val="center"/>
          </w:tcPr>
          <w:p w14:paraId="2A092A95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8" w:type="dxa"/>
            <w:vAlign w:val="center"/>
          </w:tcPr>
          <w:p w14:paraId="3CB35645" w14:textId="7802E189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noProof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b/>
                <w:noProof/>
              </w:rPr>
              <w:t xml:space="preserve"> 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407</w:t>
            </w:r>
            <w:r w:rsidR="004D406F"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155</w:t>
            </w:r>
            <w:r w:rsidR="004D406F"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719</w:t>
            </w:r>
          </w:p>
        </w:tc>
        <w:tc>
          <w:tcPr>
            <w:tcW w:w="1559" w:type="dxa"/>
            <w:vAlign w:val="center"/>
          </w:tcPr>
          <w:p w14:paraId="47015B20" w14:textId="6B16D15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b/>
                <w:noProof/>
              </w:rPr>
              <w:t>0</w:t>
            </w:r>
            <w:r w:rsidRPr="009B5320">
              <w:rPr>
                <w:rFonts w:ascii="細明體" w:eastAsia="細明體" w:hAnsi="細明體"/>
                <w:b/>
                <w:noProof/>
              </w:rPr>
              <w:t>.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65</w:t>
            </w:r>
          </w:p>
        </w:tc>
      </w:tr>
      <w:tr w:rsidR="003F1486" w:rsidRPr="007067F7" w14:paraId="52F85E73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3350B5E5" w14:textId="77777777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vAlign w:val="center"/>
          </w:tcPr>
          <w:p w14:paraId="3A5EF09A" w14:textId="757135C3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8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789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959</w:t>
            </w:r>
            <w:r w:rsidRPr="009B5320">
              <w:rPr>
                <w:rFonts w:ascii="細明體" w:eastAsia="細明體" w:hAnsi="細明體"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674118B0" w14:textId="7D853690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13.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96</w:t>
            </w:r>
          </w:p>
        </w:tc>
        <w:tc>
          <w:tcPr>
            <w:tcW w:w="3827" w:type="dxa"/>
            <w:vAlign w:val="center"/>
          </w:tcPr>
          <w:p w14:paraId="475D027C" w14:textId="1F507A93" w:rsidR="00476268" w:rsidRPr="009B5320" w:rsidRDefault="001E1E7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9,370,595,252</w:t>
            </w:r>
          </w:p>
        </w:tc>
        <w:tc>
          <w:tcPr>
            <w:tcW w:w="1984" w:type="dxa"/>
            <w:vAlign w:val="center"/>
          </w:tcPr>
          <w:p w14:paraId="56353420" w14:textId="7A03DB6A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1</w:t>
            </w:r>
            <w:r w:rsidR="001E1E73" w:rsidRPr="009B5320">
              <w:rPr>
                <w:rFonts w:ascii="細明體" w:eastAsia="細明體" w:hAnsi="細明體" w:hint="eastAsia"/>
                <w:noProof/>
              </w:rPr>
              <w:t>4.9</w:t>
            </w:r>
            <w:r w:rsidR="00B42BC3" w:rsidRPr="009B5320">
              <w:rPr>
                <w:rFonts w:ascii="細明體" w:eastAsia="細明體" w:hAnsi="細明體" w:hint="eastAsia"/>
                <w:noProof/>
              </w:rPr>
              <w:t>8</w:t>
            </w:r>
          </w:p>
        </w:tc>
        <w:tc>
          <w:tcPr>
            <w:tcW w:w="3828" w:type="dxa"/>
            <w:vAlign w:val="center"/>
          </w:tcPr>
          <w:p w14:paraId="521D8ABD" w14:textId="7E85BA29" w:rsidR="00476268" w:rsidRPr="009B5320" w:rsidRDefault="004D406F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580,636,252</w:t>
            </w:r>
          </w:p>
        </w:tc>
        <w:tc>
          <w:tcPr>
            <w:tcW w:w="1559" w:type="dxa"/>
            <w:vAlign w:val="center"/>
          </w:tcPr>
          <w:p w14:paraId="526049B4" w14:textId="08A828EE" w:rsidR="00476268" w:rsidRPr="009B5320" w:rsidRDefault="004D406F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6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.</w:t>
            </w:r>
            <w:r w:rsidRPr="009B5320">
              <w:rPr>
                <w:rFonts w:ascii="細明體" w:eastAsia="細明體" w:hAnsi="細明體" w:hint="eastAsia"/>
                <w:noProof/>
              </w:rPr>
              <w:t>61</w:t>
            </w:r>
          </w:p>
        </w:tc>
      </w:tr>
      <w:tr w:rsidR="003F1486" w:rsidRPr="007067F7" w14:paraId="5E4D8ABF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1D4C3660" w14:textId="77777777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vAlign w:val="center"/>
          </w:tcPr>
          <w:p w14:paraId="0FCEB720" w14:textId="0CE15757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10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766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058</w:t>
            </w:r>
            <w:r w:rsidRPr="009B5320">
              <w:rPr>
                <w:rFonts w:ascii="細明體" w:eastAsia="細明體" w:hAnsi="細明體"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08540D96" w14:textId="49B61CC5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</w:rPr>
              <w:t>17.1</w:t>
            </w:r>
            <w:r w:rsidR="001B1243" w:rsidRPr="009B5320">
              <w:rPr>
                <w:rFonts w:ascii="細明體" w:eastAsia="細明體" w:hAnsi="細明體" w:hint="eastAsia"/>
              </w:rPr>
              <w:t>0</w:t>
            </w:r>
          </w:p>
        </w:tc>
        <w:tc>
          <w:tcPr>
            <w:tcW w:w="3827" w:type="dxa"/>
            <w:vAlign w:val="center"/>
          </w:tcPr>
          <w:p w14:paraId="1B99E77F" w14:textId="183051B5" w:rsidR="00476268" w:rsidRPr="009B5320" w:rsidRDefault="001E1E7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9,983,431,609</w:t>
            </w:r>
          </w:p>
        </w:tc>
        <w:tc>
          <w:tcPr>
            <w:tcW w:w="1984" w:type="dxa"/>
            <w:vAlign w:val="center"/>
          </w:tcPr>
          <w:p w14:paraId="7A52A8DB" w14:textId="479D93A9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1</w:t>
            </w:r>
            <w:r w:rsidR="001E1E73" w:rsidRPr="009B5320">
              <w:rPr>
                <w:rFonts w:ascii="細明體" w:eastAsia="細明體" w:hAnsi="細明體" w:hint="eastAsia"/>
                <w:noProof/>
              </w:rPr>
              <w:t>5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1E1E73" w:rsidRPr="009B5320">
              <w:rPr>
                <w:rFonts w:ascii="細明體" w:eastAsia="細明體" w:hAnsi="細明體" w:hint="eastAsia"/>
                <w:noProof/>
              </w:rPr>
              <w:t>9</w:t>
            </w:r>
            <w:r w:rsidR="00B42BC3" w:rsidRPr="009B5320">
              <w:rPr>
                <w:rFonts w:ascii="細明體" w:eastAsia="細明體" w:hAnsi="細明體" w:hint="eastAsia"/>
                <w:noProof/>
              </w:rPr>
              <w:t>6</w:t>
            </w:r>
          </w:p>
        </w:tc>
        <w:tc>
          <w:tcPr>
            <w:tcW w:w="3828" w:type="dxa"/>
            <w:vAlign w:val="center"/>
          </w:tcPr>
          <w:p w14:paraId="5024E2D4" w14:textId="6AE6A027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782,626,391</w:t>
            </w:r>
          </w:p>
        </w:tc>
        <w:tc>
          <w:tcPr>
            <w:tcW w:w="1559" w:type="dxa"/>
            <w:vAlign w:val="center"/>
          </w:tcPr>
          <w:p w14:paraId="321EAFDD" w14:textId="47D06D32" w:rsidR="00476268" w:rsidRPr="009B5320" w:rsidRDefault="00F02BEC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7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2</w:t>
            </w:r>
            <w:r w:rsidRPr="009B5320">
              <w:rPr>
                <w:rFonts w:ascii="細明體" w:eastAsia="細明體" w:hAnsi="細明體" w:hint="eastAsia"/>
                <w:noProof/>
              </w:rPr>
              <w:t>7</w:t>
            </w:r>
          </w:p>
        </w:tc>
      </w:tr>
      <w:tr w:rsidR="003F1486" w:rsidRPr="007067F7" w14:paraId="6E81C68F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5FD0BCF1" w14:textId="77777777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vAlign w:val="center"/>
          </w:tcPr>
          <w:p w14:paraId="65ED578B" w14:textId="710BC74B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4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3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415</w:t>
            </w:r>
            <w:r w:rsidRPr="009B5320">
              <w:rPr>
                <w:rFonts w:ascii="細明體" w:eastAsia="細明體" w:hAnsi="細明體"/>
                <w:noProof/>
              </w:rPr>
              <w:t>,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637</w:t>
            </w:r>
            <w:r w:rsidRPr="009B5320">
              <w:rPr>
                <w:rFonts w:ascii="細明體" w:eastAsia="細明體" w:hAnsi="細明體"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5D446236" w14:textId="46214C85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6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8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1B1243" w:rsidRPr="009B5320">
              <w:rPr>
                <w:rFonts w:ascii="細明體" w:eastAsia="細明體" w:hAnsi="細明體" w:hint="eastAsia"/>
                <w:noProof/>
              </w:rPr>
              <w:t>94</w:t>
            </w:r>
          </w:p>
        </w:tc>
        <w:tc>
          <w:tcPr>
            <w:tcW w:w="3827" w:type="dxa"/>
            <w:vAlign w:val="center"/>
          </w:tcPr>
          <w:p w14:paraId="23788EFB" w14:textId="47CE6649" w:rsidR="00476268" w:rsidRPr="009B5320" w:rsidRDefault="00B42BC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43,210,471,420</w:t>
            </w:r>
          </w:p>
        </w:tc>
        <w:tc>
          <w:tcPr>
            <w:tcW w:w="1984" w:type="dxa"/>
            <w:vAlign w:val="center"/>
          </w:tcPr>
          <w:p w14:paraId="6311F318" w14:textId="4FBD6B10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6</w:t>
            </w:r>
            <w:r w:rsidR="001E1E73" w:rsidRPr="009B5320">
              <w:rPr>
                <w:rFonts w:ascii="細明體" w:eastAsia="細明體" w:hAnsi="細明體" w:hint="eastAsia"/>
                <w:noProof/>
              </w:rPr>
              <w:t>9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B42BC3" w:rsidRPr="009B5320">
              <w:rPr>
                <w:rFonts w:ascii="細明體" w:eastAsia="細明體" w:hAnsi="細明體" w:hint="eastAsia"/>
                <w:noProof/>
              </w:rPr>
              <w:t>07</w:t>
            </w:r>
          </w:p>
        </w:tc>
        <w:tc>
          <w:tcPr>
            <w:tcW w:w="3828" w:type="dxa"/>
            <w:vAlign w:val="center"/>
          </w:tcPr>
          <w:p w14:paraId="42A7DD99" w14:textId="585B67C9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982B21" w:rsidRPr="009B5320">
              <w:rPr>
                <w:rFonts w:ascii="細明體" w:eastAsia="細明體" w:hAnsi="細明體" w:hint="eastAsia"/>
                <w:noProof/>
              </w:rPr>
              <w:t>20</w:t>
            </w:r>
            <w:r w:rsidR="004D406F" w:rsidRPr="009B5320">
              <w:rPr>
                <w:rFonts w:ascii="細明體" w:eastAsia="細明體" w:hAnsi="細明體"/>
                <w:noProof/>
              </w:rPr>
              <w:t>5,</w:t>
            </w:r>
            <w:r w:rsidR="00982B21" w:rsidRPr="009B5320">
              <w:rPr>
                <w:rFonts w:ascii="細明體" w:eastAsia="細明體" w:hAnsi="細明體" w:hint="eastAsia"/>
                <w:noProof/>
              </w:rPr>
              <w:t>165</w:t>
            </w:r>
            <w:r w:rsidR="004D406F" w:rsidRPr="009B5320">
              <w:rPr>
                <w:rFonts w:ascii="細明體" w:eastAsia="細明體" w:hAnsi="細明體"/>
                <w:noProof/>
              </w:rPr>
              <w:t>,</w:t>
            </w:r>
            <w:r w:rsidR="00982B21" w:rsidRPr="009B5320">
              <w:rPr>
                <w:rFonts w:ascii="細明體" w:eastAsia="細明體" w:hAnsi="細明體" w:hint="eastAsia"/>
                <w:noProof/>
              </w:rPr>
              <w:t>580</w:t>
            </w:r>
          </w:p>
        </w:tc>
        <w:tc>
          <w:tcPr>
            <w:tcW w:w="1559" w:type="dxa"/>
            <w:vAlign w:val="center"/>
          </w:tcPr>
          <w:p w14:paraId="3CED166A" w14:textId="57EAB0E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0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982B21" w:rsidRPr="009B5320">
              <w:rPr>
                <w:rFonts w:ascii="細明體" w:eastAsia="細明體" w:hAnsi="細明體" w:hint="eastAsia"/>
                <w:noProof/>
              </w:rPr>
              <w:t>47</w:t>
            </w:r>
          </w:p>
        </w:tc>
      </w:tr>
      <w:tr w:rsidR="003F1486" w:rsidRPr="007067F7" w14:paraId="72BFEBE2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03AB44EE" w14:textId="23263E9D" w:rsidR="00476268" w:rsidRPr="007067F7" w:rsidRDefault="00476268" w:rsidP="00476268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（二）歲出</w:t>
            </w:r>
          </w:p>
        </w:tc>
        <w:tc>
          <w:tcPr>
            <w:tcW w:w="3686" w:type="dxa"/>
            <w:vAlign w:val="center"/>
          </w:tcPr>
          <w:p w14:paraId="5C7FFE01" w14:textId="41DB8042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4</w:t>
            </w:r>
            <w:r w:rsidR="0057265D" w:rsidRPr="009B5320">
              <w:rPr>
                <w:rFonts w:ascii="細明體" w:eastAsia="細明體" w:hAnsi="細明體" w:hint="eastAsia"/>
                <w:b/>
                <w:noProof/>
              </w:rPr>
              <w:t>8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57265D" w:rsidRPr="009B5320">
              <w:rPr>
                <w:rFonts w:ascii="細明體" w:eastAsia="細明體" w:hAnsi="細明體" w:hint="eastAsia"/>
                <w:b/>
                <w:noProof/>
              </w:rPr>
              <w:t>322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57265D" w:rsidRPr="009B5320">
              <w:rPr>
                <w:rFonts w:ascii="細明體" w:eastAsia="細明體" w:hAnsi="細明體" w:hint="eastAsia"/>
                <w:b/>
                <w:noProof/>
              </w:rPr>
              <w:t>344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57265D" w:rsidRPr="009B5320">
              <w:rPr>
                <w:rFonts w:ascii="細明體" w:eastAsia="細明體" w:hAnsi="細明體" w:hint="eastAsia"/>
                <w:b/>
                <w:noProof/>
              </w:rPr>
              <w:t>50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0</w:t>
            </w:r>
          </w:p>
        </w:tc>
        <w:tc>
          <w:tcPr>
            <w:tcW w:w="1843" w:type="dxa"/>
            <w:vAlign w:val="center"/>
          </w:tcPr>
          <w:p w14:paraId="35405843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7" w:type="dxa"/>
            <w:vAlign w:val="center"/>
          </w:tcPr>
          <w:p w14:paraId="0086CB66" w14:textId="7DD62A96" w:rsidR="00476268" w:rsidRPr="009B5320" w:rsidRDefault="00D55F07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43,582,548,505</w:t>
            </w:r>
          </w:p>
        </w:tc>
        <w:tc>
          <w:tcPr>
            <w:tcW w:w="1984" w:type="dxa"/>
            <w:vAlign w:val="center"/>
          </w:tcPr>
          <w:p w14:paraId="4E35BF5A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8" w:type="dxa"/>
            <w:vAlign w:val="center"/>
          </w:tcPr>
          <w:p w14:paraId="7EFABB7B" w14:textId="4BE1A72C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noProof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b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b/>
                <w:noProof/>
              </w:rPr>
              <w:t>4,739,795,995</w:t>
            </w:r>
          </w:p>
        </w:tc>
        <w:tc>
          <w:tcPr>
            <w:tcW w:w="1559" w:type="dxa"/>
            <w:vAlign w:val="center"/>
          </w:tcPr>
          <w:p w14:paraId="73F7568A" w14:textId="5DC240A6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- 9.</w:t>
            </w:r>
            <w:r w:rsidR="00F02BEC" w:rsidRPr="009B5320">
              <w:rPr>
                <w:rFonts w:ascii="細明體" w:eastAsia="細明體" w:hAnsi="細明體" w:hint="eastAsia"/>
                <w:b/>
                <w:noProof/>
              </w:rPr>
              <w:t>8</w:t>
            </w:r>
            <w:r w:rsidR="004D406F" w:rsidRPr="009B5320">
              <w:rPr>
                <w:rFonts w:ascii="細明體" w:eastAsia="細明體" w:hAnsi="細明體" w:hint="eastAsia"/>
                <w:b/>
                <w:noProof/>
              </w:rPr>
              <w:t>1</w:t>
            </w:r>
          </w:p>
        </w:tc>
      </w:tr>
      <w:tr w:rsidR="003F1486" w:rsidRPr="007067F7" w14:paraId="500400C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47C931C4" w14:textId="77777777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vAlign w:val="center"/>
          </w:tcPr>
          <w:p w14:paraId="0C86FF01" w14:textId="1EEEB8B7" w:rsidR="00476268" w:rsidRPr="009B5320" w:rsidRDefault="0057265D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48,096,896,000</w:t>
            </w:r>
          </w:p>
        </w:tc>
        <w:tc>
          <w:tcPr>
            <w:tcW w:w="1843" w:type="dxa"/>
            <w:vAlign w:val="center"/>
          </w:tcPr>
          <w:p w14:paraId="31F171D3" w14:textId="320DD1A9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99.</w:t>
            </w:r>
            <w:r w:rsidR="00B66C6E" w:rsidRPr="009B5320">
              <w:rPr>
                <w:rFonts w:ascii="細明體" w:eastAsia="細明體" w:hAnsi="細明體" w:hint="eastAsia"/>
                <w:noProof/>
              </w:rPr>
              <w:t>53</w:t>
            </w:r>
          </w:p>
        </w:tc>
        <w:tc>
          <w:tcPr>
            <w:tcW w:w="3827" w:type="dxa"/>
            <w:vAlign w:val="center"/>
          </w:tcPr>
          <w:p w14:paraId="16A888CB" w14:textId="40DE39B9" w:rsidR="00476268" w:rsidRPr="009B5320" w:rsidRDefault="00D55F07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43,520,557,234</w:t>
            </w:r>
          </w:p>
        </w:tc>
        <w:tc>
          <w:tcPr>
            <w:tcW w:w="1984" w:type="dxa"/>
            <w:vAlign w:val="center"/>
          </w:tcPr>
          <w:p w14:paraId="5A947EC1" w14:textId="66F4A6A3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99.</w:t>
            </w:r>
            <w:r w:rsidR="00D55F07" w:rsidRPr="009B5320">
              <w:rPr>
                <w:rFonts w:ascii="細明體" w:eastAsia="細明體" w:hAnsi="細明體" w:hint="eastAsia"/>
                <w:noProof/>
              </w:rPr>
              <w:t>8</w:t>
            </w:r>
            <w:r w:rsidR="00602166" w:rsidRPr="009B5320">
              <w:rPr>
                <w:rFonts w:ascii="細明體" w:eastAsia="細明體" w:hAnsi="細明體" w:hint="eastAsia"/>
                <w:noProof/>
              </w:rPr>
              <w:t>6</w:t>
            </w:r>
          </w:p>
        </w:tc>
        <w:tc>
          <w:tcPr>
            <w:tcW w:w="3828" w:type="dxa"/>
            <w:vAlign w:val="center"/>
          </w:tcPr>
          <w:p w14:paraId="0DCF95FF" w14:textId="01CCE0C5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4,576,338,766</w:t>
            </w:r>
          </w:p>
        </w:tc>
        <w:tc>
          <w:tcPr>
            <w:tcW w:w="1559" w:type="dxa"/>
            <w:vAlign w:val="center"/>
          </w:tcPr>
          <w:p w14:paraId="6FBA0FFB" w14:textId="5AF8AEA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- 9.</w:t>
            </w:r>
            <w:r w:rsidR="00602166" w:rsidRPr="009B5320">
              <w:rPr>
                <w:rFonts w:ascii="細明體" w:eastAsia="細明體" w:hAnsi="細明體" w:hint="eastAsia"/>
                <w:noProof/>
              </w:rPr>
              <w:t>5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1</w:t>
            </w:r>
          </w:p>
        </w:tc>
      </w:tr>
      <w:tr w:rsidR="003F1486" w:rsidRPr="007067F7" w14:paraId="5D6C91BC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449F929D" w14:textId="77777777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vAlign w:val="center"/>
          </w:tcPr>
          <w:p w14:paraId="38C85838" w14:textId="6673DF61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1</w:t>
            </w:r>
            <w:r w:rsidR="00D406EE" w:rsidRPr="009B5320">
              <w:rPr>
                <w:rFonts w:ascii="細明體" w:eastAsia="細明體" w:hAnsi="細明體" w:hint="eastAsia"/>
                <w:noProof/>
              </w:rPr>
              <w:t>2</w:t>
            </w:r>
            <w:r w:rsidRPr="009B5320">
              <w:rPr>
                <w:rFonts w:ascii="細明體" w:eastAsia="細明體" w:hAnsi="細明體"/>
                <w:noProof/>
              </w:rPr>
              <w:t>0,000,000</w:t>
            </w:r>
          </w:p>
        </w:tc>
        <w:tc>
          <w:tcPr>
            <w:tcW w:w="1843" w:type="dxa"/>
            <w:vAlign w:val="center"/>
          </w:tcPr>
          <w:p w14:paraId="78ED253F" w14:textId="7C40C380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0.</w:t>
            </w:r>
            <w:r w:rsidR="00B66C6E" w:rsidRPr="009B5320">
              <w:rPr>
                <w:rFonts w:ascii="細明體" w:eastAsia="細明體" w:hAnsi="細明體" w:hint="eastAsia"/>
                <w:noProof/>
              </w:rPr>
              <w:t>25</w:t>
            </w:r>
          </w:p>
        </w:tc>
        <w:tc>
          <w:tcPr>
            <w:tcW w:w="3827" w:type="dxa"/>
            <w:vAlign w:val="center"/>
          </w:tcPr>
          <w:p w14:paraId="3CBAD7F9" w14:textId="7E6BC565" w:rsidR="00476268" w:rsidRPr="009B5320" w:rsidRDefault="008D757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26</w:t>
            </w:r>
            <w:r w:rsidR="00476268" w:rsidRPr="009B5320">
              <w:rPr>
                <w:rFonts w:ascii="細明體" w:eastAsia="細明體" w:hAnsi="細明體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990</w:t>
            </w:r>
            <w:r w:rsidR="00476268" w:rsidRPr="009B5320">
              <w:rPr>
                <w:rFonts w:ascii="細明體" w:eastAsia="細明體" w:hAnsi="細明體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994</w:t>
            </w:r>
          </w:p>
        </w:tc>
        <w:tc>
          <w:tcPr>
            <w:tcW w:w="1984" w:type="dxa"/>
            <w:vAlign w:val="center"/>
          </w:tcPr>
          <w:p w14:paraId="66FC4F7C" w14:textId="5051DA0A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0.</w:t>
            </w:r>
            <w:r w:rsidRPr="009B5320">
              <w:rPr>
                <w:rFonts w:ascii="細明體" w:eastAsia="細明體" w:hAnsi="細明體" w:hint="eastAsia"/>
                <w:noProof/>
              </w:rPr>
              <w:t>0</w:t>
            </w:r>
            <w:r w:rsidR="00D55F07" w:rsidRPr="009B5320">
              <w:rPr>
                <w:rFonts w:ascii="細明體" w:eastAsia="細明體" w:hAnsi="細明體" w:hint="eastAsia"/>
                <w:noProof/>
              </w:rPr>
              <w:t>6</w:t>
            </w:r>
          </w:p>
        </w:tc>
        <w:tc>
          <w:tcPr>
            <w:tcW w:w="3828" w:type="dxa"/>
            <w:vAlign w:val="center"/>
          </w:tcPr>
          <w:p w14:paraId="788234B1" w14:textId="34124F2B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93,009,006</w:t>
            </w:r>
          </w:p>
        </w:tc>
        <w:tc>
          <w:tcPr>
            <w:tcW w:w="1559" w:type="dxa"/>
            <w:vAlign w:val="center"/>
          </w:tcPr>
          <w:p w14:paraId="362C52AD" w14:textId="42B103C5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77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51</w:t>
            </w:r>
          </w:p>
        </w:tc>
      </w:tr>
      <w:tr w:rsidR="003F1486" w:rsidRPr="007067F7" w14:paraId="27BCF6E0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2886E089" w14:textId="460E019B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7067F7">
              <w:rPr>
                <w:rFonts w:ascii="標楷體" w:hAnsi="標楷體" w:hint="eastAsia"/>
                <w:noProof/>
              </w:rPr>
              <w:t>3.預備金（註</w:t>
            </w:r>
            <w:r w:rsidR="003367A2" w:rsidRPr="007067F7">
              <w:rPr>
                <w:rFonts w:ascii="標楷體" w:hAnsi="標楷體" w:hint="eastAsia"/>
                <w:noProof/>
              </w:rPr>
              <w:t>）</w:t>
            </w:r>
          </w:p>
        </w:tc>
        <w:tc>
          <w:tcPr>
            <w:tcW w:w="3686" w:type="dxa"/>
            <w:vAlign w:val="center"/>
          </w:tcPr>
          <w:p w14:paraId="5960BCD0" w14:textId="7BA0A286" w:rsidR="00476268" w:rsidRPr="009B5320" w:rsidRDefault="00D406EE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105,448,500</w:t>
            </w:r>
          </w:p>
        </w:tc>
        <w:tc>
          <w:tcPr>
            <w:tcW w:w="1843" w:type="dxa"/>
            <w:vAlign w:val="center"/>
          </w:tcPr>
          <w:p w14:paraId="6F38579E" w14:textId="5A087D8D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0.</w:t>
            </w:r>
            <w:r w:rsidR="00B66C6E" w:rsidRPr="009B5320">
              <w:rPr>
                <w:rFonts w:ascii="細明體" w:eastAsia="細明體" w:hAnsi="細明體" w:hint="eastAsia"/>
                <w:noProof/>
              </w:rPr>
              <w:t>22</w:t>
            </w:r>
          </w:p>
        </w:tc>
        <w:tc>
          <w:tcPr>
            <w:tcW w:w="3827" w:type="dxa"/>
            <w:vAlign w:val="center"/>
          </w:tcPr>
          <w:p w14:paraId="5F86435B" w14:textId="698A6377" w:rsidR="00476268" w:rsidRPr="009B5320" w:rsidRDefault="008D757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35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000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277</w:t>
            </w:r>
          </w:p>
        </w:tc>
        <w:tc>
          <w:tcPr>
            <w:tcW w:w="1984" w:type="dxa"/>
            <w:vAlign w:val="center"/>
          </w:tcPr>
          <w:p w14:paraId="3CD2D6BF" w14:textId="5C92E2C1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0.</w:t>
            </w:r>
            <w:r w:rsidR="00D55F07" w:rsidRPr="009B5320">
              <w:rPr>
                <w:rFonts w:ascii="細明體" w:eastAsia="細明體" w:hAnsi="細明體" w:hint="eastAsia"/>
                <w:noProof/>
              </w:rPr>
              <w:t>08</w:t>
            </w:r>
          </w:p>
        </w:tc>
        <w:tc>
          <w:tcPr>
            <w:tcW w:w="3828" w:type="dxa"/>
            <w:vAlign w:val="center"/>
          </w:tcPr>
          <w:p w14:paraId="7F852B4F" w14:textId="1A8D7548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70,448,223</w:t>
            </w:r>
          </w:p>
        </w:tc>
        <w:tc>
          <w:tcPr>
            <w:tcW w:w="1559" w:type="dxa"/>
            <w:vAlign w:val="center"/>
          </w:tcPr>
          <w:p w14:paraId="32DB724E" w14:textId="7CBDCAF1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66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81</w:t>
            </w:r>
          </w:p>
        </w:tc>
      </w:tr>
      <w:tr w:rsidR="003F1486" w:rsidRPr="007067F7" w14:paraId="3BAAD448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291FBFCD" w14:textId="75507A14" w:rsidR="00E53994" w:rsidRPr="007067F7" w:rsidRDefault="009F174E" w:rsidP="00365EE4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</w:t>
            </w:r>
            <w:r w:rsidR="00E53994" w:rsidRPr="007067F7">
              <w:rPr>
                <w:rFonts w:ascii="標楷體" w:hAnsi="標楷體" w:hint="eastAsia"/>
                <w:b/>
                <w:noProof/>
              </w:rPr>
              <w:t>三</w:t>
            </w:r>
            <w:r w:rsidRPr="007067F7">
              <w:rPr>
                <w:rFonts w:ascii="標楷體" w:hAnsi="標楷體" w:hint="eastAsia"/>
                <w:b/>
                <w:noProof/>
              </w:rPr>
              <w:t>）</w:t>
            </w:r>
            <w:r w:rsidR="00E53994" w:rsidRPr="007067F7">
              <w:rPr>
                <w:rFonts w:ascii="標楷體" w:hAnsi="標楷體" w:hint="eastAsia"/>
                <w:b/>
                <w:noProof/>
              </w:rPr>
              <w:t>經常門</w:t>
            </w:r>
            <w:r w:rsidR="002E1630" w:rsidRPr="007067F7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vAlign w:val="center"/>
          </w:tcPr>
          <w:p w14:paraId="420DE188" w14:textId="06CB3474" w:rsidR="00E53994" w:rsidRPr="009B5320" w:rsidRDefault="001B1243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14,649,309,500</w:t>
            </w:r>
          </w:p>
        </w:tc>
        <w:tc>
          <w:tcPr>
            <w:tcW w:w="1843" w:type="dxa"/>
            <w:vAlign w:val="center"/>
          </w:tcPr>
          <w:p w14:paraId="2991F1E1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vAlign w:val="center"/>
          </w:tcPr>
          <w:p w14:paraId="5EF9058D" w14:textId="73EE0E76" w:rsidR="00E53994" w:rsidRPr="009B5320" w:rsidRDefault="00D55F07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</w:t>
            </w:r>
            <w:r w:rsidR="00B13ABB" w:rsidRPr="009B5320">
              <w:rPr>
                <w:rFonts w:ascii="細明體" w:eastAsia="細明體" w:hAnsi="細明體" w:hint="eastAsia"/>
                <w:b/>
                <w:noProof/>
              </w:rPr>
              <w:t>8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B13ABB" w:rsidRPr="009B5320">
              <w:rPr>
                <w:rFonts w:ascii="細明體" w:eastAsia="細明體" w:hAnsi="細明體" w:hint="eastAsia"/>
                <w:b/>
                <w:noProof/>
              </w:rPr>
              <w:t>981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B13ABB" w:rsidRPr="009B5320">
              <w:rPr>
                <w:rFonts w:ascii="細明體" w:eastAsia="細明體" w:hAnsi="細明體" w:hint="eastAsia"/>
                <w:b/>
                <w:noProof/>
              </w:rPr>
              <w:t>949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B13ABB" w:rsidRPr="009B5320">
              <w:rPr>
                <w:rFonts w:ascii="細明體" w:eastAsia="細明體" w:hAnsi="細明體" w:hint="eastAsia"/>
                <w:b/>
                <w:noProof/>
              </w:rPr>
              <w:t>776</w:t>
            </w:r>
          </w:p>
        </w:tc>
        <w:tc>
          <w:tcPr>
            <w:tcW w:w="1984" w:type="dxa"/>
            <w:vAlign w:val="center"/>
          </w:tcPr>
          <w:p w14:paraId="1256D0A3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vAlign w:val="center"/>
          </w:tcPr>
          <w:p w14:paraId="278EAB99" w14:textId="56A12177" w:rsidR="00E53994" w:rsidRPr="009B5320" w:rsidRDefault="004D406F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4,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332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640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="00982B21" w:rsidRPr="009B5320">
              <w:rPr>
                <w:rFonts w:ascii="細明體" w:eastAsia="細明體" w:hAnsi="細明體" w:hint="eastAsia"/>
                <w:b/>
                <w:noProof/>
              </w:rPr>
              <w:t>276</w:t>
            </w:r>
          </w:p>
        </w:tc>
        <w:tc>
          <w:tcPr>
            <w:tcW w:w="1559" w:type="dxa"/>
            <w:vAlign w:val="center"/>
          </w:tcPr>
          <w:p w14:paraId="2759D0C5" w14:textId="66D43595" w:rsidR="00E53994" w:rsidRPr="009B5320" w:rsidRDefault="00982B21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29.58</w:t>
            </w:r>
          </w:p>
        </w:tc>
      </w:tr>
      <w:tr w:rsidR="003F1486" w:rsidRPr="007067F7" w14:paraId="0E562205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239EA945" w14:textId="77777777" w:rsidR="00E53994" w:rsidRPr="007067F7" w:rsidRDefault="00E53994" w:rsidP="00365EE4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vAlign w:val="center"/>
          </w:tcPr>
          <w:p w14:paraId="18D0911D" w14:textId="77777777" w:rsidR="00E53994" w:rsidRPr="009B5320" w:rsidRDefault="00E53994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843" w:type="dxa"/>
            <w:vAlign w:val="center"/>
          </w:tcPr>
          <w:p w14:paraId="145BBF3C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827" w:type="dxa"/>
            <w:vAlign w:val="center"/>
          </w:tcPr>
          <w:p w14:paraId="1EC40F08" w14:textId="77777777" w:rsidR="00E53994" w:rsidRPr="009B5320" w:rsidRDefault="00E53994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984" w:type="dxa"/>
            <w:vAlign w:val="center"/>
          </w:tcPr>
          <w:p w14:paraId="62815C27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828" w:type="dxa"/>
            <w:vAlign w:val="center"/>
          </w:tcPr>
          <w:p w14:paraId="17B9317E" w14:textId="77777777" w:rsidR="00E53994" w:rsidRPr="009B5320" w:rsidRDefault="00E53994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559" w:type="dxa"/>
            <w:vAlign w:val="center"/>
          </w:tcPr>
          <w:p w14:paraId="36AC62C6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</w:p>
        </w:tc>
      </w:tr>
      <w:tr w:rsidR="003F1486" w:rsidRPr="007067F7" w14:paraId="5E65C533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1963D65C" w14:textId="5FFCC60C" w:rsidR="00E53994" w:rsidRPr="007067F7" w:rsidRDefault="009F174E" w:rsidP="00365EE4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</w:t>
            </w:r>
            <w:r w:rsidR="00E53994" w:rsidRPr="007067F7">
              <w:rPr>
                <w:rFonts w:ascii="標楷體" w:hAnsi="標楷體" w:hint="eastAsia"/>
                <w:b/>
                <w:noProof/>
              </w:rPr>
              <w:t>一</w:t>
            </w:r>
            <w:r w:rsidRPr="007067F7">
              <w:rPr>
                <w:rFonts w:ascii="標楷體" w:hAnsi="標楷體" w:hint="eastAsia"/>
                <w:b/>
                <w:noProof/>
              </w:rPr>
              <w:t>）</w:t>
            </w:r>
            <w:r w:rsidR="00E53994" w:rsidRPr="007067F7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3686" w:type="dxa"/>
            <w:vAlign w:val="center"/>
          </w:tcPr>
          <w:p w14:paraId="26235845" w14:textId="2B7E4E80" w:rsidR="00E53994" w:rsidRPr="009B5320" w:rsidRDefault="00CE5A39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28</w:t>
            </w:r>
            <w:r w:rsidR="00E53994"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813</w:t>
            </w:r>
            <w:r w:rsidR="00E53994" w:rsidRPr="009B5320">
              <w:rPr>
                <w:rFonts w:ascii="細明體" w:eastAsia="細明體" w:hAnsi="細明體"/>
                <w:b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34FE2888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7" w:type="dxa"/>
            <w:vAlign w:val="center"/>
          </w:tcPr>
          <w:p w14:paraId="1565BE9A" w14:textId="22F3CAE0" w:rsidR="00E53994" w:rsidRPr="009B5320" w:rsidRDefault="008D7573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109,328,326</w:t>
            </w:r>
          </w:p>
        </w:tc>
        <w:tc>
          <w:tcPr>
            <w:tcW w:w="1984" w:type="dxa"/>
            <w:vAlign w:val="center"/>
          </w:tcPr>
          <w:p w14:paraId="7B4DE193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8" w:type="dxa"/>
            <w:vAlign w:val="center"/>
          </w:tcPr>
          <w:p w14:paraId="75D3B71D" w14:textId="1BFA5492" w:rsidR="00E53994" w:rsidRPr="009B5320" w:rsidRDefault="008D7573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80,515,326</w:t>
            </w:r>
          </w:p>
        </w:tc>
        <w:tc>
          <w:tcPr>
            <w:tcW w:w="1559" w:type="dxa"/>
            <w:vAlign w:val="center"/>
          </w:tcPr>
          <w:p w14:paraId="5624D755" w14:textId="1349EE47" w:rsidR="00E53994" w:rsidRPr="009B5320" w:rsidRDefault="008D7573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279</w:t>
            </w:r>
            <w:r w:rsidR="00E53994" w:rsidRPr="009B5320">
              <w:rPr>
                <w:rFonts w:ascii="細明體" w:eastAsia="細明體" w:hAnsi="細明體"/>
                <w:b/>
                <w:noProof/>
              </w:rPr>
              <w:t>.</w:t>
            </w:r>
            <w:r w:rsidR="00F02BEC" w:rsidRPr="009B5320">
              <w:rPr>
                <w:rFonts w:ascii="細明體" w:eastAsia="細明體" w:hAnsi="細明體" w:hint="eastAsia"/>
                <w:b/>
                <w:noProof/>
              </w:rPr>
              <w:t>4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4</w:t>
            </w:r>
          </w:p>
        </w:tc>
      </w:tr>
      <w:tr w:rsidR="003F1486" w:rsidRPr="007067F7" w14:paraId="5F6AA3C6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014B0FE5" w14:textId="2E841871" w:rsidR="00E53994" w:rsidRPr="007067F7" w:rsidRDefault="00C87F92" w:rsidP="00365EE4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7067F7">
              <w:rPr>
                <w:rFonts w:ascii="標楷體" w:hAnsi="標楷體" w:hint="eastAsia"/>
                <w:noProof/>
              </w:rPr>
              <w:t>1.</w:t>
            </w:r>
            <w:r w:rsidR="00E53994" w:rsidRPr="007067F7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vAlign w:val="center"/>
          </w:tcPr>
          <w:p w14:paraId="37AD79EA" w14:textId="5B1631AF" w:rsidR="00E53994" w:rsidRPr="009B5320" w:rsidRDefault="009E02D9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2</w:t>
            </w:r>
            <w:r w:rsidR="00CE5A39" w:rsidRPr="009B5320">
              <w:rPr>
                <w:rFonts w:ascii="細明體" w:eastAsia="細明體" w:hAnsi="細明體" w:hint="eastAsia"/>
                <w:noProof/>
              </w:rPr>
              <w:t>8</w:t>
            </w:r>
            <w:r w:rsidR="00E53994" w:rsidRPr="009B5320">
              <w:rPr>
                <w:rFonts w:ascii="細明體" w:eastAsia="細明體" w:hAnsi="細明體"/>
                <w:noProof/>
              </w:rPr>
              <w:t>,</w:t>
            </w:r>
            <w:r w:rsidR="00CE5A39" w:rsidRPr="009B5320">
              <w:rPr>
                <w:rFonts w:ascii="細明體" w:eastAsia="細明體" w:hAnsi="細明體" w:hint="eastAsia"/>
                <w:noProof/>
              </w:rPr>
              <w:t>813</w:t>
            </w:r>
            <w:r w:rsidR="00E53994" w:rsidRPr="009B5320">
              <w:rPr>
                <w:rFonts w:ascii="細明體" w:eastAsia="細明體" w:hAnsi="細明體"/>
                <w:noProof/>
              </w:rPr>
              <w:t>,000</w:t>
            </w:r>
          </w:p>
        </w:tc>
        <w:tc>
          <w:tcPr>
            <w:tcW w:w="1843" w:type="dxa"/>
            <w:vAlign w:val="center"/>
          </w:tcPr>
          <w:p w14:paraId="152AE8EB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100.00</w:t>
            </w:r>
          </w:p>
        </w:tc>
        <w:tc>
          <w:tcPr>
            <w:tcW w:w="3827" w:type="dxa"/>
            <w:vAlign w:val="center"/>
          </w:tcPr>
          <w:p w14:paraId="2A363552" w14:textId="14473368" w:rsidR="00E53994" w:rsidRPr="009B5320" w:rsidRDefault="008D7573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109,328,326</w:t>
            </w:r>
          </w:p>
        </w:tc>
        <w:tc>
          <w:tcPr>
            <w:tcW w:w="1984" w:type="dxa"/>
            <w:vAlign w:val="center"/>
          </w:tcPr>
          <w:p w14:paraId="7CA85C3C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100.00</w:t>
            </w:r>
          </w:p>
        </w:tc>
        <w:tc>
          <w:tcPr>
            <w:tcW w:w="3828" w:type="dxa"/>
            <w:vAlign w:val="center"/>
          </w:tcPr>
          <w:p w14:paraId="61E754A5" w14:textId="036BCE2A" w:rsidR="00E53994" w:rsidRPr="009B5320" w:rsidRDefault="008D7573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/>
                <w:noProof/>
              </w:rPr>
              <w:t>80,515,326</w:t>
            </w:r>
          </w:p>
        </w:tc>
        <w:tc>
          <w:tcPr>
            <w:tcW w:w="1559" w:type="dxa"/>
            <w:vAlign w:val="center"/>
          </w:tcPr>
          <w:p w14:paraId="02A718AF" w14:textId="24518F8D" w:rsidR="00E53994" w:rsidRPr="009B5320" w:rsidRDefault="008D7573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279</w:t>
            </w:r>
            <w:r w:rsidR="00E53994" w:rsidRPr="009B5320">
              <w:rPr>
                <w:rFonts w:ascii="細明體" w:eastAsia="細明體" w:hAnsi="細明體"/>
                <w:noProof/>
              </w:rPr>
              <w:t>.</w:t>
            </w:r>
            <w:r w:rsidR="00F02BEC" w:rsidRPr="009B5320">
              <w:rPr>
                <w:rFonts w:ascii="細明體" w:eastAsia="細明體" w:hAnsi="細明體" w:hint="eastAsia"/>
                <w:noProof/>
              </w:rPr>
              <w:t>4</w:t>
            </w:r>
            <w:r w:rsidRPr="009B5320">
              <w:rPr>
                <w:rFonts w:ascii="細明體" w:eastAsia="細明體" w:hAnsi="細明體" w:hint="eastAsia"/>
                <w:noProof/>
              </w:rPr>
              <w:t>4</w:t>
            </w:r>
          </w:p>
        </w:tc>
      </w:tr>
      <w:tr w:rsidR="00C87F92" w:rsidRPr="007067F7" w14:paraId="25332FF4" w14:textId="77777777" w:rsidTr="00C87F9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7CF2DB07" w14:textId="73335AD7" w:rsidR="00C87F92" w:rsidRPr="007067F7" w:rsidRDefault="00C87F92" w:rsidP="00C87F92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7067F7">
              <w:rPr>
                <w:rFonts w:ascii="標楷體" w:hAnsi="標楷體" w:hint="eastAsia"/>
                <w:noProof/>
              </w:rPr>
              <w:t>2.收回投資</w:t>
            </w:r>
          </w:p>
        </w:tc>
        <w:tc>
          <w:tcPr>
            <w:tcW w:w="3686" w:type="dxa"/>
            <w:vAlign w:val="center"/>
          </w:tcPr>
          <w:p w14:paraId="0BC99B4D" w14:textId="23DE8B75" w:rsidR="00C87F92" w:rsidRPr="009B5320" w:rsidRDefault="00C87F92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－</w:t>
            </w:r>
          </w:p>
        </w:tc>
        <w:tc>
          <w:tcPr>
            <w:tcW w:w="1843" w:type="dxa"/>
            <w:vAlign w:val="center"/>
          </w:tcPr>
          <w:p w14:paraId="505780E9" w14:textId="2B98D0B6" w:rsidR="00C87F92" w:rsidRPr="009B5320" w:rsidRDefault="00C87F92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－</w:t>
            </w:r>
          </w:p>
        </w:tc>
        <w:tc>
          <w:tcPr>
            <w:tcW w:w="3827" w:type="dxa"/>
            <w:vAlign w:val="center"/>
          </w:tcPr>
          <w:p w14:paraId="47F93D5D" w14:textId="208B9B5A" w:rsidR="00C87F92" w:rsidRPr="009B5320" w:rsidRDefault="00C87F92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－</w:t>
            </w:r>
          </w:p>
        </w:tc>
        <w:tc>
          <w:tcPr>
            <w:tcW w:w="1984" w:type="dxa"/>
            <w:vAlign w:val="center"/>
          </w:tcPr>
          <w:p w14:paraId="3FB40701" w14:textId="26D39F3E" w:rsidR="00C87F92" w:rsidRPr="009B5320" w:rsidRDefault="00C87F92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－</w:t>
            </w:r>
          </w:p>
        </w:tc>
        <w:tc>
          <w:tcPr>
            <w:tcW w:w="3828" w:type="dxa"/>
            <w:vAlign w:val="center"/>
          </w:tcPr>
          <w:p w14:paraId="787D929E" w14:textId="1F90D54F" w:rsidR="00C87F92" w:rsidRPr="009B5320" w:rsidRDefault="00C87F92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－</w:t>
            </w:r>
          </w:p>
        </w:tc>
        <w:tc>
          <w:tcPr>
            <w:tcW w:w="1559" w:type="dxa"/>
            <w:vAlign w:val="center"/>
          </w:tcPr>
          <w:p w14:paraId="046EAEC3" w14:textId="1079C3C9" w:rsidR="00C87F92" w:rsidRPr="009B5320" w:rsidRDefault="00631BDE" w:rsidP="00C87F92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/>
                <w:bCs/>
                <w:noProof/>
              </w:rPr>
              <w:t>--</w:t>
            </w:r>
          </w:p>
        </w:tc>
      </w:tr>
      <w:tr w:rsidR="003F1486" w:rsidRPr="007067F7" w14:paraId="605B7251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065446DB" w14:textId="55732EE0" w:rsidR="00476268" w:rsidRPr="007067F7" w:rsidRDefault="00476268" w:rsidP="00476268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（二）歲出</w:t>
            </w:r>
          </w:p>
        </w:tc>
        <w:tc>
          <w:tcPr>
            <w:tcW w:w="3686" w:type="dxa"/>
            <w:vAlign w:val="center"/>
          </w:tcPr>
          <w:p w14:paraId="6A2F01A5" w14:textId="1C2A84FD" w:rsidR="00476268" w:rsidRPr="009B5320" w:rsidRDefault="001B124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15,286,868,500</w:t>
            </w:r>
          </w:p>
        </w:tc>
        <w:tc>
          <w:tcPr>
            <w:tcW w:w="1843" w:type="dxa"/>
            <w:vAlign w:val="center"/>
          </w:tcPr>
          <w:p w14:paraId="285EF8B9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7" w:type="dxa"/>
            <w:vAlign w:val="center"/>
          </w:tcPr>
          <w:p w14:paraId="5E78AC9E" w14:textId="43A8334E" w:rsidR="00476268" w:rsidRPr="009B5320" w:rsidRDefault="00D55F07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14,078,515,532</w:t>
            </w:r>
          </w:p>
        </w:tc>
        <w:tc>
          <w:tcPr>
            <w:tcW w:w="1984" w:type="dxa"/>
            <w:vAlign w:val="center"/>
          </w:tcPr>
          <w:p w14:paraId="56831A50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100.00</w:t>
            </w:r>
          </w:p>
        </w:tc>
        <w:tc>
          <w:tcPr>
            <w:tcW w:w="3828" w:type="dxa"/>
            <w:vAlign w:val="center"/>
          </w:tcPr>
          <w:p w14:paraId="7E9564FF" w14:textId="65FE5205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noProof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b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b/>
                <w:noProof/>
              </w:rPr>
              <w:t>1,208,352,968</w:t>
            </w:r>
          </w:p>
        </w:tc>
        <w:tc>
          <w:tcPr>
            <w:tcW w:w="1559" w:type="dxa"/>
            <w:vAlign w:val="center"/>
          </w:tcPr>
          <w:p w14:paraId="44508718" w14:textId="045B7952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b/>
                <w:noProof/>
              </w:rPr>
              <w:t>7</w:t>
            </w:r>
            <w:r w:rsidRPr="009B5320">
              <w:rPr>
                <w:rFonts w:ascii="細明體" w:eastAsia="細明體" w:hAnsi="細明體"/>
                <w:b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b/>
                <w:noProof/>
              </w:rPr>
              <w:t>90</w:t>
            </w:r>
          </w:p>
        </w:tc>
      </w:tr>
      <w:tr w:rsidR="003F1486" w:rsidRPr="007067F7" w14:paraId="7778546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0C77CC7C" w14:textId="3EE93DC3" w:rsidR="00476268" w:rsidRPr="007067F7" w:rsidRDefault="00476268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7067F7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vAlign w:val="center"/>
          </w:tcPr>
          <w:p w14:paraId="6AEC60A9" w14:textId="7CDE75EC" w:rsidR="00476268" w:rsidRPr="009B5320" w:rsidRDefault="001B124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14,718,283,000</w:t>
            </w:r>
          </w:p>
        </w:tc>
        <w:tc>
          <w:tcPr>
            <w:tcW w:w="1843" w:type="dxa"/>
            <w:vAlign w:val="center"/>
          </w:tcPr>
          <w:p w14:paraId="09453104" w14:textId="01DB8208" w:rsidR="00476268" w:rsidRPr="009B5320" w:rsidRDefault="001B1243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96.28</w:t>
            </w:r>
          </w:p>
        </w:tc>
        <w:tc>
          <w:tcPr>
            <w:tcW w:w="3827" w:type="dxa"/>
            <w:vAlign w:val="center"/>
          </w:tcPr>
          <w:p w14:paraId="3E761AD4" w14:textId="3E0CE63D" w:rsidR="00476268" w:rsidRPr="009B5320" w:rsidRDefault="00D55F07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13,798,430,160</w:t>
            </w:r>
          </w:p>
        </w:tc>
        <w:tc>
          <w:tcPr>
            <w:tcW w:w="1984" w:type="dxa"/>
            <w:vAlign w:val="center"/>
          </w:tcPr>
          <w:p w14:paraId="53F00F94" w14:textId="02B33DB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9</w:t>
            </w:r>
            <w:r w:rsidR="008D7573" w:rsidRPr="009B5320">
              <w:rPr>
                <w:rFonts w:ascii="細明體" w:eastAsia="細明體" w:hAnsi="細明體" w:hint="eastAsia"/>
                <w:noProof/>
              </w:rPr>
              <w:t>8</w:t>
            </w:r>
            <w:r w:rsidRPr="009B5320">
              <w:rPr>
                <w:rFonts w:ascii="細明體" w:eastAsia="細明體" w:hAnsi="細明體" w:hint="eastAsia"/>
                <w:noProof/>
              </w:rPr>
              <w:t>.</w:t>
            </w:r>
            <w:r w:rsidR="008D7573" w:rsidRPr="009B5320">
              <w:rPr>
                <w:rFonts w:ascii="細明體" w:eastAsia="細明體" w:hAnsi="細明體" w:hint="eastAsia"/>
                <w:noProof/>
              </w:rPr>
              <w:t>0</w:t>
            </w:r>
            <w:r w:rsidR="00D55F07" w:rsidRPr="009B5320">
              <w:rPr>
                <w:rFonts w:ascii="細明體" w:eastAsia="細明體" w:hAnsi="細明體" w:hint="eastAsia"/>
                <w:noProof/>
              </w:rPr>
              <w:t>1</w:t>
            </w:r>
          </w:p>
        </w:tc>
        <w:tc>
          <w:tcPr>
            <w:tcW w:w="3828" w:type="dxa"/>
            <w:vAlign w:val="center"/>
          </w:tcPr>
          <w:p w14:paraId="3B92956E" w14:textId="3866C325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919,852,840</w:t>
            </w:r>
          </w:p>
        </w:tc>
        <w:tc>
          <w:tcPr>
            <w:tcW w:w="1559" w:type="dxa"/>
            <w:vAlign w:val="center"/>
          </w:tcPr>
          <w:p w14:paraId="017B6FB0" w14:textId="0A4FD9D2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6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25</w:t>
            </w:r>
          </w:p>
        </w:tc>
      </w:tr>
      <w:tr w:rsidR="00631BDE" w:rsidRPr="007067F7" w14:paraId="159BC8B7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4B936E59" w14:textId="39E70EB5" w:rsidR="00631BDE" w:rsidRPr="007067F7" w:rsidRDefault="00631BDE" w:rsidP="00631BDE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7067F7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vAlign w:val="center"/>
          </w:tcPr>
          <w:p w14:paraId="71FD3CDF" w14:textId="48C2DECF" w:rsidR="00631BDE" w:rsidRPr="009B5320" w:rsidRDefault="00631BDE" w:rsidP="00631BDE">
            <w:pPr>
              <w:pStyle w:val="af6"/>
              <w:ind w:left="72" w:right="72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10,000,000</w:t>
            </w:r>
          </w:p>
        </w:tc>
        <w:tc>
          <w:tcPr>
            <w:tcW w:w="1843" w:type="dxa"/>
            <w:vAlign w:val="center"/>
          </w:tcPr>
          <w:p w14:paraId="1B153079" w14:textId="7EB0E307" w:rsidR="00631BDE" w:rsidRPr="009B5320" w:rsidRDefault="00631BDE" w:rsidP="00631BDE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Cs/>
                <w:noProof/>
              </w:rPr>
            </w:pPr>
            <w:r w:rsidRPr="009B5320">
              <w:rPr>
                <w:rFonts w:ascii="細明體" w:eastAsia="細明體" w:hAnsi="細明體" w:hint="eastAsia"/>
                <w:bCs/>
                <w:noProof/>
              </w:rPr>
              <w:t>0.07</w:t>
            </w:r>
          </w:p>
        </w:tc>
        <w:tc>
          <w:tcPr>
            <w:tcW w:w="3827" w:type="dxa"/>
            <w:vAlign w:val="center"/>
          </w:tcPr>
          <w:p w14:paraId="16F1565F" w14:textId="08FA523C" w:rsidR="00631BDE" w:rsidRPr="009B5320" w:rsidRDefault="00631BDE" w:rsidP="00631BDE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10,000,000</w:t>
            </w:r>
          </w:p>
        </w:tc>
        <w:tc>
          <w:tcPr>
            <w:tcW w:w="1984" w:type="dxa"/>
            <w:vAlign w:val="center"/>
          </w:tcPr>
          <w:p w14:paraId="438B27C5" w14:textId="62D0A228" w:rsidR="00631BDE" w:rsidRPr="009B5320" w:rsidRDefault="00631BDE" w:rsidP="00631BDE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0.07</w:t>
            </w:r>
          </w:p>
        </w:tc>
        <w:tc>
          <w:tcPr>
            <w:tcW w:w="3828" w:type="dxa"/>
            <w:vAlign w:val="center"/>
          </w:tcPr>
          <w:p w14:paraId="4C817F51" w14:textId="0D507B1F" w:rsidR="00631BDE" w:rsidRPr="009B5320" w:rsidRDefault="00631BDE" w:rsidP="00631BDE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kern w:val="0"/>
              </w:rPr>
              <w:t>－</w:t>
            </w:r>
          </w:p>
        </w:tc>
        <w:tc>
          <w:tcPr>
            <w:tcW w:w="1559" w:type="dxa"/>
            <w:vAlign w:val="center"/>
          </w:tcPr>
          <w:p w14:paraId="1EFE1C98" w14:textId="2612E004" w:rsidR="00631BDE" w:rsidRPr="009B5320" w:rsidRDefault="00631BDE" w:rsidP="00631BDE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kern w:val="0"/>
              </w:rPr>
              <w:t>－</w:t>
            </w:r>
          </w:p>
        </w:tc>
      </w:tr>
      <w:tr w:rsidR="003F1486" w:rsidRPr="007067F7" w14:paraId="53C2EE3E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0F873573" w14:textId="6C22256D" w:rsidR="00476268" w:rsidRPr="007067F7" w:rsidRDefault="00AA444D" w:rsidP="00476268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 w:rsidRPr="007067F7">
              <w:rPr>
                <w:rFonts w:ascii="標楷體" w:hAnsi="標楷體" w:hint="eastAsia"/>
                <w:noProof/>
              </w:rPr>
              <w:t>3</w:t>
            </w:r>
            <w:r w:rsidR="00476268" w:rsidRPr="007067F7">
              <w:rPr>
                <w:rFonts w:ascii="標楷體" w:hAnsi="標楷體" w:hint="eastAsia"/>
                <w:noProof/>
              </w:rPr>
              <w:t>.預備金（災害準備金）</w:t>
            </w:r>
          </w:p>
        </w:tc>
        <w:tc>
          <w:tcPr>
            <w:tcW w:w="3686" w:type="dxa"/>
            <w:vAlign w:val="center"/>
          </w:tcPr>
          <w:p w14:paraId="511A37BF" w14:textId="5AD93BE3" w:rsidR="00476268" w:rsidRPr="009B5320" w:rsidRDefault="009E02D9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558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585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50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0</w:t>
            </w:r>
          </w:p>
        </w:tc>
        <w:tc>
          <w:tcPr>
            <w:tcW w:w="1843" w:type="dxa"/>
            <w:vAlign w:val="center"/>
          </w:tcPr>
          <w:p w14:paraId="75D97259" w14:textId="42743FBB" w:rsidR="00476268" w:rsidRPr="009B5320" w:rsidRDefault="001B1243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3.65</w:t>
            </w:r>
          </w:p>
        </w:tc>
        <w:tc>
          <w:tcPr>
            <w:tcW w:w="3827" w:type="dxa"/>
            <w:vAlign w:val="center"/>
          </w:tcPr>
          <w:p w14:paraId="3204C9FA" w14:textId="6E35B75C" w:rsidR="00476268" w:rsidRPr="009B5320" w:rsidRDefault="008D7573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270</w:t>
            </w:r>
            <w:r w:rsidR="00476268" w:rsidRPr="009B5320">
              <w:rPr>
                <w:rFonts w:ascii="細明體" w:eastAsia="細明體" w:hAnsi="細明體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085</w:t>
            </w:r>
            <w:r w:rsidR="00476268" w:rsidRPr="009B5320">
              <w:rPr>
                <w:rFonts w:ascii="細明體" w:eastAsia="細明體" w:hAnsi="細明體"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noProof/>
              </w:rPr>
              <w:t>372</w:t>
            </w:r>
          </w:p>
        </w:tc>
        <w:tc>
          <w:tcPr>
            <w:tcW w:w="1984" w:type="dxa"/>
            <w:vAlign w:val="center"/>
          </w:tcPr>
          <w:p w14:paraId="7CC54938" w14:textId="36B6C50C" w:rsidR="00476268" w:rsidRPr="009B5320" w:rsidRDefault="008D7573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 w:hint="eastAsia"/>
                <w:noProof/>
              </w:rPr>
              <w:t>1</w:t>
            </w:r>
            <w:r w:rsidR="00476268" w:rsidRPr="009B5320">
              <w:rPr>
                <w:rFonts w:ascii="細明體" w:eastAsia="細明體" w:hAnsi="細明體" w:hint="eastAsia"/>
                <w:noProof/>
              </w:rPr>
              <w:t>.</w:t>
            </w:r>
            <w:r w:rsidR="00D55F07" w:rsidRPr="009B5320">
              <w:rPr>
                <w:rFonts w:ascii="細明體" w:eastAsia="細明體" w:hAnsi="細明體" w:hint="eastAsia"/>
                <w:noProof/>
              </w:rPr>
              <w:t>92</w:t>
            </w:r>
          </w:p>
        </w:tc>
        <w:tc>
          <w:tcPr>
            <w:tcW w:w="3828" w:type="dxa"/>
            <w:vAlign w:val="center"/>
          </w:tcPr>
          <w:p w14:paraId="3796DB89" w14:textId="2367F798" w:rsidR="00476268" w:rsidRPr="009B5320" w:rsidRDefault="00476268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>-</w:t>
            </w:r>
            <w:r w:rsidR="006028D7" w:rsidRPr="009B5320">
              <w:rPr>
                <w:rFonts w:ascii="細明體" w:eastAsia="細明體" w:hAnsi="細明體" w:hint="eastAsia"/>
                <w:noProof/>
              </w:rPr>
              <w:t xml:space="preserve"> </w:t>
            </w:r>
            <w:r w:rsidR="004D406F" w:rsidRPr="009B5320">
              <w:rPr>
                <w:rFonts w:ascii="細明體" w:eastAsia="細明體" w:hAnsi="細明體"/>
                <w:noProof/>
              </w:rPr>
              <w:t>288,500,128</w:t>
            </w:r>
          </w:p>
        </w:tc>
        <w:tc>
          <w:tcPr>
            <w:tcW w:w="1559" w:type="dxa"/>
            <w:vAlign w:val="center"/>
          </w:tcPr>
          <w:p w14:paraId="3170E9B7" w14:textId="7B995D86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noProof/>
              </w:rPr>
            </w:pPr>
            <w:r w:rsidRPr="009B5320">
              <w:rPr>
                <w:rFonts w:ascii="細明體" w:eastAsia="細明體" w:hAnsi="細明體"/>
                <w:noProof/>
              </w:rPr>
              <w:t xml:space="preserve">- 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51</w:t>
            </w:r>
            <w:r w:rsidRPr="009B5320">
              <w:rPr>
                <w:rFonts w:ascii="細明體" w:eastAsia="細明體" w:hAnsi="細明體"/>
                <w:noProof/>
              </w:rPr>
              <w:t>.</w:t>
            </w:r>
            <w:r w:rsidR="004D406F" w:rsidRPr="009B5320">
              <w:rPr>
                <w:rFonts w:ascii="細明體" w:eastAsia="細明體" w:hAnsi="細明體" w:hint="eastAsia"/>
                <w:noProof/>
              </w:rPr>
              <w:t>6</w:t>
            </w:r>
            <w:r w:rsidR="00F02BEC" w:rsidRPr="009B5320">
              <w:rPr>
                <w:rFonts w:ascii="細明體" w:eastAsia="細明體" w:hAnsi="細明體" w:hint="eastAsia"/>
                <w:noProof/>
              </w:rPr>
              <w:t>5</w:t>
            </w:r>
          </w:p>
        </w:tc>
      </w:tr>
      <w:tr w:rsidR="003F1486" w:rsidRPr="007067F7" w14:paraId="6E1A0DF5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2F3D7C05" w14:textId="513ECC65" w:rsidR="00476268" w:rsidRPr="007067F7" w:rsidRDefault="00476268" w:rsidP="00476268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（三）資本門餘絀</w:t>
            </w:r>
          </w:p>
        </w:tc>
        <w:tc>
          <w:tcPr>
            <w:tcW w:w="3686" w:type="dxa"/>
            <w:vAlign w:val="center"/>
          </w:tcPr>
          <w:p w14:paraId="64CBA98D" w14:textId="458D4370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 xml:space="preserve">- </w:t>
            </w:r>
            <w:r w:rsidR="00CE5A39" w:rsidRPr="009B5320">
              <w:rPr>
                <w:rFonts w:ascii="細明體" w:eastAsia="細明體" w:hAnsi="細明體"/>
                <w:b/>
                <w:noProof/>
              </w:rPr>
              <w:t>15,258,055,500</w:t>
            </w:r>
          </w:p>
        </w:tc>
        <w:tc>
          <w:tcPr>
            <w:tcW w:w="1843" w:type="dxa"/>
            <w:vAlign w:val="center"/>
          </w:tcPr>
          <w:p w14:paraId="743468FA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vAlign w:val="center"/>
          </w:tcPr>
          <w:p w14:paraId="19AC2819" w14:textId="7513A27E" w:rsidR="00476268" w:rsidRPr="009B5320" w:rsidRDefault="00476268" w:rsidP="00476268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 xml:space="preserve">- </w:t>
            </w:r>
            <w:r w:rsidR="005021AF" w:rsidRPr="009B5320">
              <w:rPr>
                <w:rFonts w:ascii="細明體" w:eastAsia="細明體" w:hAnsi="細明體"/>
                <w:b/>
                <w:noProof/>
              </w:rPr>
              <w:t>13,969,187,206</w:t>
            </w:r>
          </w:p>
        </w:tc>
        <w:tc>
          <w:tcPr>
            <w:tcW w:w="1984" w:type="dxa"/>
            <w:vAlign w:val="center"/>
          </w:tcPr>
          <w:p w14:paraId="7C8B027F" w14:textId="77777777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vAlign w:val="center"/>
          </w:tcPr>
          <w:p w14:paraId="7BEBC3E9" w14:textId="460B100D" w:rsidR="00476268" w:rsidRPr="009B5320" w:rsidRDefault="00C37E77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noProof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1,288,868,294</w:t>
            </w:r>
          </w:p>
        </w:tc>
        <w:tc>
          <w:tcPr>
            <w:tcW w:w="1559" w:type="dxa"/>
            <w:vAlign w:val="center"/>
          </w:tcPr>
          <w:p w14:paraId="1EC7B290" w14:textId="0DBA2C95" w:rsidR="00476268" w:rsidRPr="009B5320" w:rsidRDefault="00476268" w:rsidP="00476268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 xml:space="preserve">- </w:t>
            </w:r>
            <w:r w:rsidR="00C37E77" w:rsidRPr="009B5320">
              <w:rPr>
                <w:rFonts w:ascii="細明體" w:eastAsia="細明體" w:hAnsi="細明體" w:hint="eastAsia"/>
                <w:b/>
                <w:noProof/>
              </w:rPr>
              <w:t>8</w:t>
            </w:r>
            <w:r w:rsidRPr="009B5320">
              <w:rPr>
                <w:rFonts w:ascii="細明體" w:eastAsia="細明體" w:hAnsi="細明體"/>
                <w:b/>
                <w:noProof/>
              </w:rPr>
              <w:t>.</w:t>
            </w:r>
            <w:r w:rsidR="00C37E77" w:rsidRPr="009B5320">
              <w:rPr>
                <w:rFonts w:ascii="細明體" w:eastAsia="細明體" w:hAnsi="細明體" w:hint="eastAsia"/>
                <w:b/>
                <w:noProof/>
              </w:rPr>
              <w:t>45</w:t>
            </w:r>
          </w:p>
        </w:tc>
      </w:tr>
      <w:tr w:rsidR="003F1486" w:rsidRPr="007067F7" w14:paraId="1C998BBD" w14:textId="77777777" w:rsidTr="00686D39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vAlign w:val="center"/>
          </w:tcPr>
          <w:p w14:paraId="7896736D" w14:textId="77777777" w:rsidR="00E53994" w:rsidRPr="007067F7" w:rsidRDefault="00E53994" w:rsidP="00365EE4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067F7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vAlign w:val="center"/>
          </w:tcPr>
          <w:p w14:paraId="3ED70D84" w14:textId="21398FD6" w:rsidR="00E53994" w:rsidRPr="009B5320" w:rsidRDefault="00BE5A3D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- 608,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746</w:t>
            </w:r>
            <w:r w:rsidRPr="009B5320">
              <w:rPr>
                <w:rFonts w:ascii="細明體" w:eastAsia="細明體" w:hAnsi="細明體"/>
                <w:b/>
                <w:noProof/>
              </w:rPr>
              <w:t>,</w:t>
            </w:r>
            <w:r w:rsidRPr="009B5320">
              <w:rPr>
                <w:rFonts w:ascii="細明體" w:eastAsia="細明體" w:hAnsi="細明體" w:hint="eastAsia"/>
                <w:b/>
                <w:noProof/>
              </w:rPr>
              <w:t>000</w:t>
            </w:r>
          </w:p>
        </w:tc>
        <w:tc>
          <w:tcPr>
            <w:tcW w:w="1843" w:type="dxa"/>
            <w:vAlign w:val="center"/>
          </w:tcPr>
          <w:p w14:paraId="5B2E509A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vAlign w:val="center"/>
          </w:tcPr>
          <w:p w14:paraId="1AD70102" w14:textId="5CA7B18E" w:rsidR="00E53994" w:rsidRPr="009B5320" w:rsidRDefault="00D55F07" w:rsidP="00365EE4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5,012,762,570</w:t>
            </w:r>
          </w:p>
        </w:tc>
        <w:tc>
          <w:tcPr>
            <w:tcW w:w="1984" w:type="dxa"/>
            <w:vAlign w:val="center"/>
          </w:tcPr>
          <w:p w14:paraId="454E7421" w14:textId="77777777" w:rsidR="00E53994" w:rsidRPr="009B5320" w:rsidRDefault="00E53994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vAlign w:val="center"/>
          </w:tcPr>
          <w:p w14:paraId="6DC9FDFC" w14:textId="396BBC01" w:rsidR="00E53994" w:rsidRPr="009B5320" w:rsidRDefault="00D55F07" w:rsidP="00686D39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5,621,508,570</w:t>
            </w:r>
          </w:p>
        </w:tc>
        <w:tc>
          <w:tcPr>
            <w:tcW w:w="1559" w:type="dxa"/>
            <w:vAlign w:val="center"/>
          </w:tcPr>
          <w:p w14:paraId="7921B13E" w14:textId="67984597" w:rsidR="00E53994" w:rsidRPr="009B5320" w:rsidRDefault="00FB373B" w:rsidP="00365EE4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</w:rPr>
            </w:pPr>
            <w:r w:rsidRPr="009B5320">
              <w:rPr>
                <w:rFonts w:ascii="細明體" w:eastAsia="細明體" w:hAnsi="細明體"/>
                <w:b/>
                <w:noProof/>
              </w:rPr>
              <w:t>--</w:t>
            </w:r>
          </w:p>
        </w:tc>
      </w:tr>
    </w:tbl>
    <w:p w14:paraId="104B0236" w14:textId="6E0BCD01" w:rsidR="001A33AF" w:rsidRPr="007067F7" w:rsidRDefault="005A1F5C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  <w:r w:rsidRPr="007067F7">
        <w:rPr>
          <w:rFonts w:hint="eastAsia"/>
          <w:sz w:val="18"/>
          <w:szCs w:val="18"/>
        </w:rPr>
        <w:t>註：表列經常門歲出預備金預算數為動支後數額，包含第一預備金</w:t>
      </w:r>
      <w:r w:rsidR="00CC654E" w:rsidRPr="007067F7">
        <w:rPr>
          <w:rFonts w:hint="eastAsia"/>
          <w:sz w:val="18"/>
          <w:szCs w:val="18"/>
        </w:rPr>
        <w:t>1</w:t>
      </w:r>
      <w:r w:rsidR="0022352D" w:rsidRPr="007067F7">
        <w:rPr>
          <w:rFonts w:hint="eastAsia"/>
          <w:sz w:val="18"/>
          <w:szCs w:val="18"/>
        </w:rPr>
        <w:t>0</w:t>
      </w:r>
      <w:r w:rsidRPr="007067F7">
        <w:rPr>
          <w:rFonts w:hint="eastAsia"/>
          <w:sz w:val="18"/>
          <w:szCs w:val="18"/>
        </w:rPr>
        <w:t>,</w:t>
      </w:r>
      <w:r w:rsidR="0022352D" w:rsidRPr="007067F7">
        <w:rPr>
          <w:rFonts w:hint="eastAsia"/>
          <w:sz w:val="18"/>
          <w:szCs w:val="18"/>
        </w:rPr>
        <w:t>376</w:t>
      </w:r>
      <w:r w:rsidRPr="007067F7">
        <w:rPr>
          <w:rFonts w:hint="eastAsia"/>
          <w:sz w:val="18"/>
          <w:szCs w:val="18"/>
        </w:rPr>
        <w:t>,000元、第二預備金</w:t>
      </w:r>
      <w:r w:rsidR="00CC654E" w:rsidRPr="007067F7">
        <w:rPr>
          <w:rFonts w:hint="eastAsia"/>
          <w:sz w:val="18"/>
          <w:szCs w:val="18"/>
        </w:rPr>
        <w:t>5</w:t>
      </w:r>
      <w:r w:rsidR="0022352D" w:rsidRPr="007067F7">
        <w:rPr>
          <w:rFonts w:hint="eastAsia"/>
          <w:sz w:val="18"/>
          <w:szCs w:val="18"/>
        </w:rPr>
        <w:t>4</w:t>
      </w:r>
      <w:r w:rsidRPr="007067F7">
        <w:rPr>
          <w:rFonts w:hint="eastAsia"/>
          <w:sz w:val="18"/>
          <w:szCs w:val="18"/>
        </w:rPr>
        <w:t>,</w:t>
      </w:r>
      <w:r w:rsidR="0022352D" w:rsidRPr="007067F7">
        <w:rPr>
          <w:rFonts w:hint="eastAsia"/>
          <w:sz w:val="18"/>
          <w:szCs w:val="18"/>
        </w:rPr>
        <w:t>907</w:t>
      </w:r>
      <w:r w:rsidRPr="007067F7">
        <w:rPr>
          <w:rFonts w:hint="eastAsia"/>
          <w:sz w:val="18"/>
          <w:szCs w:val="18"/>
        </w:rPr>
        <w:t>,000元及災害準備金</w:t>
      </w:r>
      <w:r w:rsidR="0022352D" w:rsidRPr="007067F7">
        <w:rPr>
          <w:rFonts w:hint="eastAsia"/>
          <w:sz w:val="18"/>
          <w:szCs w:val="18"/>
        </w:rPr>
        <w:t>40</w:t>
      </w:r>
      <w:r w:rsidRPr="007067F7">
        <w:rPr>
          <w:rFonts w:hint="eastAsia"/>
          <w:sz w:val="18"/>
          <w:szCs w:val="18"/>
        </w:rPr>
        <w:t>,</w:t>
      </w:r>
      <w:r w:rsidR="0022352D" w:rsidRPr="007067F7">
        <w:rPr>
          <w:rFonts w:hint="eastAsia"/>
          <w:sz w:val="18"/>
          <w:szCs w:val="18"/>
        </w:rPr>
        <w:t>165</w:t>
      </w:r>
      <w:r w:rsidRPr="007067F7">
        <w:rPr>
          <w:rFonts w:hint="eastAsia"/>
          <w:sz w:val="18"/>
          <w:szCs w:val="18"/>
        </w:rPr>
        <w:t>,</w:t>
      </w:r>
      <w:r w:rsidR="0022352D" w:rsidRPr="007067F7">
        <w:rPr>
          <w:rFonts w:hint="eastAsia"/>
          <w:sz w:val="18"/>
          <w:szCs w:val="18"/>
        </w:rPr>
        <w:t>500</w:t>
      </w:r>
      <w:r w:rsidRPr="007067F7">
        <w:rPr>
          <w:rFonts w:hint="eastAsia"/>
          <w:sz w:val="18"/>
          <w:szCs w:val="18"/>
        </w:rPr>
        <w:t>元；決算審定數全為災害準備金執行數。</w:t>
      </w:r>
    </w:p>
    <w:p w14:paraId="373E0A91" w14:textId="3A4D1A9C" w:rsidR="003367A2" w:rsidRPr="003E68D7" w:rsidRDefault="003367A2" w:rsidP="003367A2">
      <w:pPr>
        <w:pStyle w:val="af2"/>
        <w:spacing w:line="240" w:lineRule="exact"/>
        <w:ind w:leftChars="133" w:left="319" w:firstLineChars="24" w:firstLine="43"/>
        <w:rPr>
          <w:sz w:val="18"/>
          <w:szCs w:val="18"/>
        </w:rPr>
      </w:pPr>
    </w:p>
    <w:sectPr w:rsidR="003367A2" w:rsidRPr="003E68D7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09B7" w14:textId="77777777" w:rsidR="00EC6CEB" w:rsidRDefault="00EC6CEB" w:rsidP="00BC6307">
      <w:r>
        <w:separator/>
      </w:r>
    </w:p>
  </w:endnote>
  <w:endnote w:type="continuationSeparator" w:id="0">
    <w:p w14:paraId="266AB57A" w14:textId="77777777" w:rsidR="00EC6CEB" w:rsidRDefault="00EC6CEB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970A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06B51694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1367" w14:textId="3B81937D" w:rsidR="00006C24" w:rsidRPr="00355B4A" w:rsidRDefault="00006C24" w:rsidP="00006C24">
    <w:pPr>
      <w:pStyle w:val="a4"/>
      <w:ind w:firstLine="200"/>
      <w:jc w:val="center"/>
      <w:rPr>
        <w:rFonts w:ascii="標楷體" w:eastAsia="標楷體" w:hAnsi="標楷體"/>
      </w:rPr>
    </w:pPr>
    <w:r w:rsidRPr="007A7405">
      <w:rPr>
        <w:rFonts w:ascii="標楷體" w:eastAsia="標楷體" w:hAnsi="標楷體" w:hint="eastAsia"/>
      </w:rPr>
      <w:t>2-</w:t>
    </w:r>
    <w:sdt>
      <w:sdtPr>
        <w:rPr>
          <w:rFonts w:ascii="標楷體" w:eastAsia="標楷體" w:hAnsi="標楷體"/>
        </w:rPr>
        <w:id w:val="-1535654068"/>
        <w:docPartObj>
          <w:docPartGallery w:val="Page Numbers (Bottom of Page)"/>
          <w:docPartUnique/>
        </w:docPartObj>
      </w:sdtPr>
      <w:sdtEndPr/>
      <w:sdtContent>
        <w:r w:rsidRPr="007A7405">
          <w:rPr>
            <w:rFonts w:ascii="標楷體" w:eastAsia="標楷體" w:hAnsi="標楷體"/>
          </w:rPr>
          <w:fldChar w:fldCharType="begin"/>
        </w:r>
        <w:r w:rsidRPr="007A7405">
          <w:rPr>
            <w:rFonts w:ascii="標楷體" w:eastAsia="標楷體" w:hAnsi="標楷體"/>
          </w:rPr>
          <w:instrText>PAGE   \* MERGEFORMAT</w:instrText>
        </w:r>
        <w:r w:rsidRPr="007A7405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7A7405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9CF4" w14:textId="77777777" w:rsidR="00EC6CEB" w:rsidRDefault="00EC6CEB" w:rsidP="00BC6307">
      <w:r>
        <w:separator/>
      </w:r>
    </w:p>
  </w:footnote>
  <w:footnote w:type="continuationSeparator" w:id="0">
    <w:p w14:paraId="4842E64D" w14:textId="77777777" w:rsidR="00EC6CEB" w:rsidRDefault="00EC6CEB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C7C1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994"/>
    <w:rsid w:val="00006C24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B5B38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14E41"/>
    <w:rsid w:val="00125C7E"/>
    <w:rsid w:val="0012720F"/>
    <w:rsid w:val="00135B2A"/>
    <w:rsid w:val="001400F5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243"/>
    <w:rsid w:val="001B18E0"/>
    <w:rsid w:val="001B1A9D"/>
    <w:rsid w:val="001B393E"/>
    <w:rsid w:val="001B684E"/>
    <w:rsid w:val="001B6A55"/>
    <w:rsid w:val="001D2402"/>
    <w:rsid w:val="001D3686"/>
    <w:rsid w:val="001D770C"/>
    <w:rsid w:val="001E1E73"/>
    <w:rsid w:val="001E3350"/>
    <w:rsid w:val="001E76B9"/>
    <w:rsid w:val="001E7F62"/>
    <w:rsid w:val="001F1605"/>
    <w:rsid w:val="001F2258"/>
    <w:rsid w:val="001F58CF"/>
    <w:rsid w:val="00200BFA"/>
    <w:rsid w:val="00202CB2"/>
    <w:rsid w:val="002049B6"/>
    <w:rsid w:val="00206FE6"/>
    <w:rsid w:val="0020713F"/>
    <w:rsid w:val="00212E23"/>
    <w:rsid w:val="002140DB"/>
    <w:rsid w:val="0022352D"/>
    <w:rsid w:val="002317B3"/>
    <w:rsid w:val="00231A97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62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E1630"/>
    <w:rsid w:val="002F3253"/>
    <w:rsid w:val="002F444C"/>
    <w:rsid w:val="0030025B"/>
    <w:rsid w:val="0030397B"/>
    <w:rsid w:val="00304B53"/>
    <w:rsid w:val="00311901"/>
    <w:rsid w:val="003367A2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87F71"/>
    <w:rsid w:val="003922B2"/>
    <w:rsid w:val="00394C07"/>
    <w:rsid w:val="00395EDF"/>
    <w:rsid w:val="00396CD8"/>
    <w:rsid w:val="00396E3A"/>
    <w:rsid w:val="003A0434"/>
    <w:rsid w:val="003A495B"/>
    <w:rsid w:val="003B652E"/>
    <w:rsid w:val="003B6CEB"/>
    <w:rsid w:val="003B7AA0"/>
    <w:rsid w:val="003C132D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E68D7"/>
    <w:rsid w:val="003F0658"/>
    <w:rsid w:val="003F1486"/>
    <w:rsid w:val="003F2D6B"/>
    <w:rsid w:val="003F3893"/>
    <w:rsid w:val="00405BBE"/>
    <w:rsid w:val="00411718"/>
    <w:rsid w:val="0041314D"/>
    <w:rsid w:val="00415E06"/>
    <w:rsid w:val="004175A0"/>
    <w:rsid w:val="00421485"/>
    <w:rsid w:val="00424435"/>
    <w:rsid w:val="00427419"/>
    <w:rsid w:val="00441655"/>
    <w:rsid w:val="00450146"/>
    <w:rsid w:val="00450FE3"/>
    <w:rsid w:val="004518E8"/>
    <w:rsid w:val="004533A0"/>
    <w:rsid w:val="004576B4"/>
    <w:rsid w:val="00460436"/>
    <w:rsid w:val="00462A1C"/>
    <w:rsid w:val="00466D5E"/>
    <w:rsid w:val="00466D60"/>
    <w:rsid w:val="0047618F"/>
    <w:rsid w:val="00476268"/>
    <w:rsid w:val="00477129"/>
    <w:rsid w:val="00481D92"/>
    <w:rsid w:val="004848F6"/>
    <w:rsid w:val="004869FB"/>
    <w:rsid w:val="00486EF3"/>
    <w:rsid w:val="004A505A"/>
    <w:rsid w:val="004A65F9"/>
    <w:rsid w:val="004B2617"/>
    <w:rsid w:val="004B326A"/>
    <w:rsid w:val="004B32F5"/>
    <w:rsid w:val="004C057F"/>
    <w:rsid w:val="004D26FA"/>
    <w:rsid w:val="004D406F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21AF"/>
    <w:rsid w:val="005059BE"/>
    <w:rsid w:val="00517A51"/>
    <w:rsid w:val="0052522E"/>
    <w:rsid w:val="0053126C"/>
    <w:rsid w:val="00532608"/>
    <w:rsid w:val="00536BBF"/>
    <w:rsid w:val="005431FF"/>
    <w:rsid w:val="00550733"/>
    <w:rsid w:val="00560239"/>
    <w:rsid w:val="0056222B"/>
    <w:rsid w:val="00570442"/>
    <w:rsid w:val="0057265D"/>
    <w:rsid w:val="00573760"/>
    <w:rsid w:val="00575D6A"/>
    <w:rsid w:val="00576D11"/>
    <w:rsid w:val="0058080A"/>
    <w:rsid w:val="0058139F"/>
    <w:rsid w:val="00582CFC"/>
    <w:rsid w:val="00585CE9"/>
    <w:rsid w:val="005864C9"/>
    <w:rsid w:val="00587DBF"/>
    <w:rsid w:val="005914A1"/>
    <w:rsid w:val="005A067B"/>
    <w:rsid w:val="005A1810"/>
    <w:rsid w:val="005A1F5C"/>
    <w:rsid w:val="005B477F"/>
    <w:rsid w:val="005B4B67"/>
    <w:rsid w:val="005B774B"/>
    <w:rsid w:val="005C0402"/>
    <w:rsid w:val="005C3590"/>
    <w:rsid w:val="005C3BA9"/>
    <w:rsid w:val="005D0632"/>
    <w:rsid w:val="005D209A"/>
    <w:rsid w:val="005D6F2D"/>
    <w:rsid w:val="005D6FB5"/>
    <w:rsid w:val="005E2AE7"/>
    <w:rsid w:val="005E52DE"/>
    <w:rsid w:val="005F0342"/>
    <w:rsid w:val="005F2202"/>
    <w:rsid w:val="005F4A50"/>
    <w:rsid w:val="005F4E44"/>
    <w:rsid w:val="005F7327"/>
    <w:rsid w:val="006002BD"/>
    <w:rsid w:val="00602166"/>
    <w:rsid w:val="006028D7"/>
    <w:rsid w:val="006047DA"/>
    <w:rsid w:val="00605E95"/>
    <w:rsid w:val="00610508"/>
    <w:rsid w:val="00615ACC"/>
    <w:rsid w:val="00621E56"/>
    <w:rsid w:val="006250E6"/>
    <w:rsid w:val="006259C8"/>
    <w:rsid w:val="00631BDE"/>
    <w:rsid w:val="00633514"/>
    <w:rsid w:val="006349E4"/>
    <w:rsid w:val="006355BA"/>
    <w:rsid w:val="00640574"/>
    <w:rsid w:val="00642F3F"/>
    <w:rsid w:val="00644005"/>
    <w:rsid w:val="00647078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6D39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D767F"/>
    <w:rsid w:val="006F56FB"/>
    <w:rsid w:val="006F596A"/>
    <w:rsid w:val="006F71EE"/>
    <w:rsid w:val="007067F7"/>
    <w:rsid w:val="00711225"/>
    <w:rsid w:val="00711DC3"/>
    <w:rsid w:val="00712831"/>
    <w:rsid w:val="00721C1A"/>
    <w:rsid w:val="00723D2B"/>
    <w:rsid w:val="00724B4C"/>
    <w:rsid w:val="00727DCA"/>
    <w:rsid w:val="00746064"/>
    <w:rsid w:val="007532BE"/>
    <w:rsid w:val="00757B09"/>
    <w:rsid w:val="007611AB"/>
    <w:rsid w:val="0076701B"/>
    <w:rsid w:val="007723E5"/>
    <w:rsid w:val="00780309"/>
    <w:rsid w:val="007817EE"/>
    <w:rsid w:val="00781D02"/>
    <w:rsid w:val="007833B5"/>
    <w:rsid w:val="007965DA"/>
    <w:rsid w:val="00797D58"/>
    <w:rsid w:val="007A40A5"/>
    <w:rsid w:val="007B654F"/>
    <w:rsid w:val="007D03C1"/>
    <w:rsid w:val="007D22AC"/>
    <w:rsid w:val="007D2310"/>
    <w:rsid w:val="007D5E85"/>
    <w:rsid w:val="007E515D"/>
    <w:rsid w:val="007F0E87"/>
    <w:rsid w:val="007F6363"/>
    <w:rsid w:val="00807F28"/>
    <w:rsid w:val="00826C94"/>
    <w:rsid w:val="008331E0"/>
    <w:rsid w:val="00833D31"/>
    <w:rsid w:val="00834CA9"/>
    <w:rsid w:val="0083635C"/>
    <w:rsid w:val="008408AC"/>
    <w:rsid w:val="00842EA4"/>
    <w:rsid w:val="00844DF8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B325C"/>
    <w:rsid w:val="008C37B8"/>
    <w:rsid w:val="008C4A4C"/>
    <w:rsid w:val="008D0285"/>
    <w:rsid w:val="008D3346"/>
    <w:rsid w:val="008D514F"/>
    <w:rsid w:val="008D7573"/>
    <w:rsid w:val="008E1C10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170F1"/>
    <w:rsid w:val="0092143D"/>
    <w:rsid w:val="00922BC5"/>
    <w:rsid w:val="00922DC3"/>
    <w:rsid w:val="00924EC9"/>
    <w:rsid w:val="009277A5"/>
    <w:rsid w:val="009301D1"/>
    <w:rsid w:val="009430B5"/>
    <w:rsid w:val="00944C92"/>
    <w:rsid w:val="00951841"/>
    <w:rsid w:val="00952874"/>
    <w:rsid w:val="009545E1"/>
    <w:rsid w:val="00955926"/>
    <w:rsid w:val="009606A5"/>
    <w:rsid w:val="00971936"/>
    <w:rsid w:val="009736E4"/>
    <w:rsid w:val="00973F68"/>
    <w:rsid w:val="0097714E"/>
    <w:rsid w:val="00977CE0"/>
    <w:rsid w:val="00982B21"/>
    <w:rsid w:val="0098431B"/>
    <w:rsid w:val="00991310"/>
    <w:rsid w:val="009A0E21"/>
    <w:rsid w:val="009A3D16"/>
    <w:rsid w:val="009A5A48"/>
    <w:rsid w:val="009A6D73"/>
    <w:rsid w:val="009B09B7"/>
    <w:rsid w:val="009B4B44"/>
    <w:rsid w:val="009B5320"/>
    <w:rsid w:val="009B6167"/>
    <w:rsid w:val="009B6372"/>
    <w:rsid w:val="009B6D71"/>
    <w:rsid w:val="009C6B16"/>
    <w:rsid w:val="009D2F38"/>
    <w:rsid w:val="009D36D1"/>
    <w:rsid w:val="009D55C3"/>
    <w:rsid w:val="009D69F7"/>
    <w:rsid w:val="009E02D9"/>
    <w:rsid w:val="009E150E"/>
    <w:rsid w:val="009E4238"/>
    <w:rsid w:val="009F00ED"/>
    <w:rsid w:val="009F1290"/>
    <w:rsid w:val="009F174E"/>
    <w:rsid w:val="009F180A"/>
    <w:rsid w:val="009F2565"/>
    <w:rsid w:val="009F34BF"/>
    <w:rsid w:val="009F6830"/>
    <w:rsid w:val="00A112FB"/>
    <w:rsid w:val="00A1181E"/>
    <w:rsid w:val="00A204C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478E9"/>
    <w:rsid w:val="00A57BD1"/>
    <w:rsid w:val="00A75DF9"/>
    <w:rsid w:val="00A778AF"/>
    <w:rsid w:val="00A81F98"/>
    <w:rsid w:val="00A83825"/>
    <w:rsid w:val="00A92D96"/>
    <w:rsid w:val="00A97092"/>
    <w:rsid w:val="00AA207E"/>
    <w:rsid w:val="00AA3332"/>
    <w:rsid w:val="00AA444D"/>
    <w:rsid w:val="00AB366E"/>
    <w:rsid w:val="00AC2C5F"/>
    <w:rsid w:val="00AC6717"/>
    <w:rsid w:val="00AC6C28"/>
    <w:rsid w:val="00AD29CD"/>
    <w:rsid w:val="00AD74C3"/>
    <w:rsid w:val="00AE21F9"/>
    <w:rsid w:val="00AE2786"/>
    <w:rsid w:val="00AE31F3"/>
    <w:rsid w:val="00B0036D"/>
    <w:rsid w:val="00B01440"/>
    <w:rsid w:val="00B030B4"/>
    <w:rsid w:val="00B03BE2"/>
    <w:rsid w:val="00B05CE4"/>
    <w:rsid w:val="00B11539"/>
    <w:rsid w:val="00B1297D"/>
    <w:rsid w:val="00B12D60"/>
    <w:rsid w:val="00B13ABB"/>
    <w:rsid w:val="00B16F8F"/>
    <w:rsid w:val="00B2641E"/>
    <w:rsid w:val="00B305E6"/>
    <w:rsid w:val="00B3200F"/>
    <w:rsid w:val="00B32778"/>
    <w:rsid w:val="00B37096"/>
    <w:rsid w:val="00B425A7"/>
    <w:rsid w:val="00B42BC3"/>
    <w:rsid w:val="00B42F5F"/>
    <w:rsid w:val="00B43DCC"/>
    <w:rsid w:val="00B45C4A"/>
    <w:rsid w:val="00B46724"/>
    <w:rsid w:val="00B56791"/>
    <w:rsid w:val="00B57A97"/>
    <w:rsid w:val="00B63917"/>
    <w:rsid w:val="00B658AE"/>
    <w:rsid w:val="00B663D4"/>
    <w:rsid w:val="00B66C6E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5ABD"/>
    <w:rsid w:val="00BC6307"/>
    <w:rsid w:val="00BC6D34"/>
    <w:rsid w:val="00BC7E01"/>
    <w:rsid w:val="00BD1E96"/>
    <w:rsid w:val="00BE2C77"/>
    <w:rsid w:val="00BE4629"/>
    <w:rsid w:val="00BE5A3D"/>
    <w:rsid w:val="00BF23B6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37E77"/>
    <w:rsid w:val="00C4163D"/>
    <w:rsid w:val="00C43A3C"/>
    <w:rsid w:val="00C4624A"/>
    <w:rsid w:val="00C46DD7"/>
    <w:rsid w:val="00C504C9"/>
    <w:rsid w:val="00C50578"/>
    <w:rsid w:val="00C526B8"/>
    <w:rsid w:val="00C531D3"/>
    <w:rsid w:val="00C534F5"/>
    <w:rsid w:val="00C54CD6"/>
    <w:rsid w:val="00C6242E"/>
    <w:rsid w:val="00C663E5"/>
    <w:rsid w:val="00C66FA6"/>
    <w:rsid w:val="00C826BE"/>
    <w:rsid w:val="00C83C56"/>
    <w:rsid w:val="00C87F92"/>
    <w:rsid w:val="00C90E90"/>
    <w:rsid w:val="00C947B3"/>
    <w:rsid w:val="00CA2EB1"/>
    <w:rsid w:val="00CB5DAF"/>
    <w:rsid w:val="00CB5F2D"/>
    <w:rsid w:val="00CC654E"/>
    <w:rsid w:val="00CD41C2"/>
    <w:rsid w:val="00CE06A2"/>
    <w:rsid w:val="00CE23E7"/>
    <w:rsid w:val="00CE5A39"/>
    <w:rsid w:val="00CE7240"/>
    <w:rsid w:val="00CE79B4"/>
    <w:rsid w:val="00CF1913"/>
    <w:rsid w:val="00D02160"/>
    <w:rsid w:val="00D1207C"/>
    <w:rsid w:val="00D12190"/>
    <w:rsid w:val="00D14AE1"/>
    <w:rsid w:val="00D17CDE"/>
    <w:rsid w:val="00D21477"/>
    <w:rsid w:val="00D31BCE"/>
    <w:rsid w:val="00D34F64"/>
    <w:rsid w:val="00D406EE"/>
    <w:rsid w:val="00D457A9"/>
    <w:rsid w:val="00D46B7C"/>
    <w:rsid w:val="00D55F07"/>
    <w:rsid w:val="00D6120E"/>
    <w:rsid w:val="00D61D63"/>
    <w:rsid w:val="00D62ECC"/>
    <w:rsid w:val="00D63AD1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2C5B"/>
    <w:rsid w:val="00DB6FB8"/>
    <w:rsid w:val="00DD059B"/>
    <w:rsid w:val="00DD11CF"/>
    <w:rsid w:val="00DD149B"/>
    <w:rsid w:val="00DD6882"/>
    <w:rsid w:val="00DD733B"/>
    <w:rsid w:val="00DE2B8A"/>
    <w:rsid w:val="00DE3186"/>
    <w:rsid w:val="00DE5B2F"/>
    <w:rsid w:val="00DF00C6"/>
    <w:rsid w:val="00DF2951"/>
    <w:rsid w:val="00DF4634"/>
    <w:rsid w:val="00E021D8"/>
    <w:rsid w:val="00E025CA"/>
    <w:rsid w:val="00E0420C"/>
    <w:rsid w:val="00E10F9A"/>
    <w:rsid w:val="00E25555"/>
    <w:rsid w:val="00E26E20"/>
    <w:rsid w:val="00E3029B"/>
    <w:rsid w:val="00E3204C"/>
    <w:rsid w:val="00E33BD1"/>
    <w:rsid w:val="00E45A7C"/>
    <w:rsid w:val="00E47C4D"/>
    <w:rsid w:val="00E50050"/>
    <w:rsid w:val="00E503A9"/>
    <w:rsid w:val="00E5196F"/>
    <w:rsid w:val="00E51E8F"/>
    <w:rsid w:val="00E53994"/>
    <w:rsid w:val="00E53F7E"/>
    <w:rsid w:val="00E544B1"/>
    <w:rsid w:val="00E54BE7"/>
    <w:rsid w:val="00E61B12"/>
    <w:rsid w:val="00E71871"/>
    <w:rsid w:val="00E71EFB"/>
    <w:rsid w:val="00E76EB5"/>
    <w:rsid w:val="00E77246"/>
    <w:rsid w:val="00E80FE6"/>
    <w:rsid w:val="00E97D40"/>
    <w:rsid w:val="00EB1B6B"/>
    <w:rsid w:val="00EB4430"/>
    <w:rsid w:val="00EB476A"/>
    <w:rsid w:val="00EC0008"/>
    <w:rsid w:val="00EC5BD6"/>
    <w:rsid w:val="00EC68EE"/>
    <w:rsid w:val="00EC6CEB"/>
    <w:rsid w:val="00ED0418"/>
    <w:rsid w:val="00ED0572"/>
    <w:rsid w:val="00ED46B8"/>
    <w:rsid w:val="00ED7D47"/>
    <w:rsid w:val="00EE485C"/>
    <w:rsid w:val="00EF1D5F"/>
    <w:rsid w:val="00EF6F01"/>
    <w:rsid w:val="00F00C56"/>
    <w:rsid w:val="00F02BEC"/>
    <w:rsid w:val="00F05AF4"/>
    <w:rsid w:val="00F12165"/>
    <w:rsid w:val="00F17C47"/>
    <w:rsid w:val="00F2510F"/>
    <w:rsid w:val="00F32C08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3A33"/>
    <w:rsid w:val="00F83C78"/>
    <w:rsid w:val="00F84FE4"/>
    <w:rsid w:val="00F85DEA"/>
    <w:rsid w:val="00F97BB4"/>
    <w:rsid w:val="00FA0283"/>
    <w:rsid w:val="00FA7A39"/>
    <w:rsid w:val="00FB373B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6E459AD6"/>
  <w15:chartTrackingRefBased/>
  <w15:docId w15:val="{E1F2F32E-AA72-4CE3-8F41-378E7C9D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006C2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zo8RGBduTvf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3zo8RGBduTvf審定後收支性質及餘絀簡明分析表A3</Template>
  <TotalTime>1</TotalTime>
  <Pages>1</Pages>
  <Words>401</Words>
  <Characters>974</Characters>
  <Application>Microsoft Office Word</Application>
  <DocSecurity>0</DocSecurity>
  <Lines>8</Lines>
  <Paragraphs>2</Paragraphs>
  <ScaleCrop>false</ScaleCrop>
  <Company>nao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張靖芬</dc:creator>
  <cp:keywords/>
  <cp:lastModifiedBy>盧玟錤</cp:lastModifiedBy>
  <cp:revision>3</cp:revision>
  <cp:lastPrinted>2026-06-25T02:28:00Z</cp:lastPrinted>
  <dcterms:created xsi:type="dcterms:W3CDTF">2026-07-20T08:43:00Z</dcterms:created>
  <dcterms:modified xsi:type="dcterms:W3CDTF">2026-07-20T08:52:00Z</dcterms:modified>
</cp:coreProperties>
</file>