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E5CA6" w14:textId="3DA15A67" w:rsidR="00EE2819" w:rsidRPr="005770F5" w:rsidRDefault="00EE2819" w:rsidP="00EE2819">
      <w:pPr>
        <w:pStyle w:val="a3"/>
        <w:spacing w:beforeLines="30" w:before="108"/>
        <w:jc w:val="center"/>
        <w:rPr>
          <w:rFonts w:ascii="標楷體" w:eastAsia="標楷體" w:hAnsi="標楷體"/>
          <w:b/>
          <w:color w:val="000000"/>
          <w:spacing w:val="2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二</w:t>
      </w:r>
      <w:r w:rsidRPr="005770F5">
        <w:rPr>
          <w:rFonts w:ascii="標楷體" w:eastAsia="標楷體" w:hAnsi="標楷體"/>
          <w:b/>
          <w:color w:val="000000"/>
          <w:spacing w:val="20"/>
          <w:sz w:val="32"/>
          <w:szCs w:val="32"/>
          <w:u w:val="single"/>
        </w:rPr>
        <w:t>、</w:t>
      </w:r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中華民國11</w:t>
      </w:r>
      <w:r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4</w:t>
      </w:r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年度</w:t>
      </w:r>
      <w:r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屏東縣</w:t>
      </w:r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總決算歲</w:t>
      </w:r>
      <w:r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出</w:t>
      </w:r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決算修正數明細表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280"/>
        <w:gridCol w:w="40"/>
        <w:gridCol w:w="240"/>
        <w:gridCol w:w="2400"/>
        <w:gridCol w:w="3120"/>
        <w:gridCol w:w="772"/>
        <w:gridCol w:w="698"/>
        <w:gridCol w:w="1470"/>
        <w:gridCol w:w="1470"/>
        <w:gridCol w:w="1470"/>
        <w:gridCol w:w="1470"/>
        <w:gridCol w:w="1470"/>
        <w:gridCol w:w="1470"/>
        <w:gridCol w:w="1470"/>
        <w:gridCol w:w="1320"/>
        <w:gridCol w:w="1320"/>
        <w:gridCol w:w="1080"/>
      </w:tblGrid>
      <w:tr w:rsidR="00EE2819" w:rsidRPr="00465F5E" w14:paraId="07E402A7" w14:textId="77777777" w:rsidTr="00C61687">
        <w:trPr>
          <w:cantSplit/>
          <w:trHeight w:val="270"/>
          <w:tblHeader/>
        </w:trPr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B89BF" w14:textId="77777777" w:rsidR="00EE2819" w:rsidRPr="00465F5E" w:rsidRDefault="00EE2819" w:rsidP="00C61687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022A8" w14:textId="77777777" w:rsidR="00EE2819" w:rsidRPr="00465F5E" w:rsidRDefault="00EE2819" w:rsidP="00C61687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0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3856" w14:textId="77777777" w:rsidR="00EE2819" w:rsidRPr="00465F5E" w:rsidRDefault="00EE2819" w:rsidP="00C61687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單位</w:t>
            </w:r>
            <w:r w:rsidRPr="00465F5E">
              <w:rPr>
                <w:rFonts w:ascii="標楷體" w:eastAsia="標楷體" w:hAnsi="標楷體"/>
                <w:sz w:val="20"/>
              </w:rPr>
              <w:t>：</w:t>
            </w:r>
            <w:r w:rsidRPr="00465F5E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EE2819" w:rsidRPr="00465F5E" w14:paraId="1C960312" w14:textId="77777777" w:rsidTr="00C61687">
        <w:trPr>
          <w:cantSplit/>
          <w:trHeight w:val="270"/>
          <w:tblHeader/>
        </w:trPr>
        <w:tc>
          <w:tcPr>
            <w:tcW w:w="600" w:type="dxa"/>
            <w:gridSpan w:val="3"/>
            <w:tcBorders>
              <w:top w:val="nil"/>
              <w:left w:val="nil"/>
              <w:right w:val="nil"/>
            </w:tcBorders>
          </w:tcPr>
          <w:p w14:paraId="5146781D" w14:textId="77777777" w:rsidR="00EE2819" w:rsidRPr="00465F5E" w:rsidRDefault="00EE2819" w:rsidP="00C61687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177ADA43" w14:textId="77777777" w:rsidR="00EE2819" w:rsidRPr="00465F5E" w:rsidRDefault="00EE2819" w:rsidP="00C61687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5F13FB21" w14:textId="77777777" w:rsidR="00EE2819" w:rsidRPr="00465F5E" w:rsidRDefault="00EE2819" w:rsidP="00C61687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EE2819" w:rsidRPr="00465F5E" w14:paraId="755357F0" w14:textId="77777777" w:rsidTr="00C61687">
        <w:trPr>
          <w:cantSplit/>
          <w:tblHeader/>
        </w:trPr>
        <w:tc>
          <w:tcPr>
            <w:tcW w:w="3240" w:type="dxa"/>
            <w:gridSpan w:val="5"/>
            <w:vMerge w:val="restart"/>
            <w:tcBorders>
              <w:left w:val="nil"/>
            </w:tcBorders>
            <w:vAlign w:val="center"/>
          </w:tcPr>
          <w:p w14:paraId="42009A76" w14:textId="77777777" w:rsidR="00EE2819" w:rsidRPr="00465F5E" w:rsidRDefault="00EE2819" w:rsidP="00C61687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20" w:type="dxa"/>
            <w:vMerge w:val="restart"/>
            <w:vAlign w:val="center"/>
          </w:tcPr>
          <w:p w14:paraId="2C32814D" w14:textId="77777777" w:rsidR="00EE2819" w:rsidRPr="00465F5E" w:rsidRDefault="00EE2819" w:rsidP="00C61687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60" w:type="dxa"/>
            <w:gridSpan w:val="9"/>
            <w:tcBorders>
              <w:right w:val="single" w:sz="12" w:space="0" w:color="auto"/>
            </w:tcBorders>
          </w:tcPr>
          <w:p w14:paraId="2897380C" w14:textId="77777777" w:rsidR="00EE2819" w:rsidRPr="00465F5E" w:rsidRDefault="00EE2819" w:rsidP="00C61687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C4DEC5D" w14:textId="77777777" w:rsidR="00EE2819" w:rsidRPr="00465F5E" w:rsidRDefault="00EE2819" w:rsidP="00C61687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應繳回縣庫數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64719AFA" w14:textId="77777777" w:rsidR="00EE2819" w:rsidRPr="00465F5E" w:rsidRDefault="00EE2819" w:rsidP="00C61687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EE2819" w:rsidRPr="00465F5E" w14:paraId="42536A0F" w14:textId="77777777" w:rsidTr="00C61687">
        <w:trPr>
          <w:cantSplit/>
          <w:tblHeader/>
        </w:trPr>
        <w:tc>
          <w:tcPr>
            <w:tcW w:w="3240" w:type="dxa"/>
            <w:gridSpan w:val="5"/>
            <w:vMerge/>
            <w:tcBorders>
              <w:left w:val="nil"/>
            </w:tcBorders>
          </w:tcPr>
          <w:p w14:paraId="19617A57" w14:textId="77777777" w:rsidR="00EE2819" w:rsidRPr="00465F5E" w:rsidRDefault="00EE2819" w:rsidP="00C61687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20" w:type="dxa"/>
            <w:vMerge/>
          </w:tcPr>
          <w:p w14:paraId="4B9F21AA" w14:textId="77777777" w:rsidR="00EE2819" w:rsidRPr="00465F5E" w:rsidRDefault="00EE2819" w:rsidP="00C61687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0" w:type="dxa"/>
            <w:gridSpan w:val="3"/>
          </w:tcPr>
          <w:p w14:paraId="32DB4A3B" w14:textId="77777777" w:rsidR="00EE2819" w:rsidRPr="00465F5E" w:rsidRDefault="00EE2819" w:rsidP="00C61687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21BB7A40" w14:textId="77777777" w:rsidR="00EE2819" w:rsidRPr="00465F5E" w:rsidRDefault="00EE2819" w:rsidP="00C61687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0" w:type="dxa"/>
            <w:gridSpan w:val="2"/>
          </w:tcPr>
          <w:p w14:paraId="304DA14C" w14:textId="77777777" w:rsidR="00EE2819" w:rsidRPr="00465F5E" w:rsidRDefault="00EE2819" w:rsidP="00C61687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0" w:type="dxa"/>
            <w:gridSpan w:val="2"/>
            <w:tcBorders>
              <w:right w:val="single" w:sz="12" w:space="0" w:color="auto"/>
            </w:tcBorders>
          </w:tcPr>
          <w:p w14:paraId="2D31B55B" w14:textId="77777777" w:rsidR="00EE2819" w:rsidRPr="00465F5E" w:rsidRDefault="00EE2819" w:rsidP="00C61687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707283E" w14:textId="77777777" w:rsidR="00EE2819" w:rsidRPr="00465F5E" w:rsidRDefault="00EE2819" w:rsidP="00C61687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189FB79B" w14:textId="77777777" w:rsidR="00EE2819" w:rsidRPr="00465F5E" w:rsidRDefault="00EE2819" w:rsidP="00C61687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EE2819" w:rsidRPr="00465F5E" w14:paraId="30B095EE" w14:textId="77777777" w:rsidTr="00C61687">
        <w:trPr>
          <w:cantSplit/>
          <w:tblHeader/>
        </w:trPr>
        <w:tc>
          <w:tcPr>
            <w:tcW w:w="280" w:type="dxa"/>
            <w:tcBorders>
              <w:left w:val="nil"/>
            </w:tcBorders>
          </w:tcPr>
          <w:p w14:paraId="1518967F" w14:textId="77777777" w:rsidR="00EE2819" w:rsidRPr="00465F5E" w:rsidRDefault="00EE2819" w:rsidP="00C61687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80" w:type="dxa"/>
          </w:tcPr>
          <w:p w14:paraId="6B523FD4" w14:textId="77777777" w:rsidR="00EE2819" w:rsidRPr="00465F5E" w:rsidRDefault="00EE2819" w:rsidP="00C61687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0" w:type="dxa"/>
            <w:gridSpan w:val="2"/>
          </w:tcPr>
          <w:p w14:paraId="4D67A2F9" w14:textId="77777777" w:rsidR="00EE2819" w:rsidRPr="00465F5E" w:rsidRDefault="00EE2819" w:rsidP="00C61687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1BE40725" w14:textId="77777777" w:rsidR="00EE2819" w:rsidRPr="00465F5E" w:rsidRDefault="00EE2819" w:rsidP="00C61687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20" w:type="dxa"/>
            <w:vMerge/>
          </w:tcPr>
          <w:p w14:paraId="15F2E45F" w14:textId="77777777" w:rsidR="00EE2819" w:rsidRPr="00465F5E" w:rsidRDefault="00EE2819" w:rsidP="00C61687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gridSpan w:val="2"/>
            <w:vAlign w:val="center"/>
          </w:tcPr>
          <w:p w14:paraId="222FC065" w14:textId="77777777" w:rsidR="00EE2819" w:rsidRPr="00465F5E" w:rsidRDefault="00EE2819" w:rsidP="00C61687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1CF498CB" w14:textId="77777777" w:rsidR="00EE2819" w:rsidRPr="00465F5E" w:rsidRDefault="00EE2819" w:rsidP="00C61687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6E965CC4" w14:textId="77777777" w:rsidR="00EE2819" w:rsidRPr="00465F5E" w:rsidRDefault="00EE2819" w:rsidP="00C61687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1971ADD0" w14:textId="77777777" w:rsidR="00EE2819" w:rsidRPr="00465F5E" w:rsidRDefault="00EE2819" w:rsidP="00C61687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3925B98A" w14:textId="77777777" w:rsidR="00EE2819" w:rsidRPr="00465F5E" w:rsidRDefault="00EE2819" w:rsidP="00C61687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</w:tcPr>
          <w:p w14:paraId="774BA6B7" w14:textId="77777777" w:rsidR="00EE2819" w:rsidRPr="00465F5E" w:rsidRDefault="00EE2819" w:rsidP="00C61687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0" w:type="dxa"/>
          </w:tcPr>
          <w:p w14:paraId="2C47B48A" w14:textId="77777777" w:rsidR="00EE2819" w:rsidRPr="00465F5E" w:rsidRDefault="00EE2819" w:rsidP="00C61687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E5E7ED" w14:textId="77777777" w:rsidR="00EE2819" w:rsidRPr="00465F5E" w:rsidRDefault="00EE2819" w:rsidP="00C61687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6FFF481C" w14:textId="77777777" w:rsidR="00EE2819" w:rsidRPr="00465F5E" w:rsidRDefault="00EE2819" w:rsidP="00C61687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2F7E5249" w14:textId="77777777" w:rsidR="00EE2819" w:rsidRPr="00465F5E" w:rsidRDefault="00EE2819" w:rsidP="00C61687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1C277497" w14:textId="77777777" w:rsidR="00EE2819" w:rsidRPr="00465F5E" w:rsidRDefault="00EE2819" w:rsidP="00C61687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EE2819" w:rsidRPr="00465F5E" w14:paraId="2F99ACCF" w14:textId="77777777" w:rsidTr="00C61687">
        <w:trPr>
          <w:cantSplit/>
          <w:trHeight w:val="395"/>
        </w:trPr>
        <w:tc>
          <w:tcPr>
            <w:tcW w:w="280" w:type="dxa"/>
            <w:tcBorders>
              <w:left w:val="nil"/>
              <w:bottom w:val="nil"/>
            </w:tcBorders>
            <w:vAlign w:val="center"/>
          </w:tcPr>
          <w:p w14:paraId="01749379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0" w:type="dxa"/>
            <w:tcBorders>
              <w:bottom w:val="nil"/>
            </w:tcBorders>
            <w:vAlign w:val="center"/>
          </w:tcPr>
          <w:p w14:paraId="704A2B6C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0" w:type="dxa"/>
            <w:gridSpan w:val="2"/>
            <w:tcBorders>
              <w:bottom w:val="nil"/>
            </w:tcBorders>
            <w:vAlign w:val="center"/>
          </w:tcPr>
          <w:p w14:paraId="6870BD5A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vAlign w:val="center"/>
          </w:tcPr>
          <w:p w14:paraId="481D1976" w14:textId="77777777" w:rsidR="00EE2819" w:rsidRPr="008B26FB" w:rsidRDefault="00EE2819" w:rsidP="00C6168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B26F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120" w:type="dxa"/>
            <w:tcBorders>
              <w:bottom w:val="nil"/>
            </w:tcBorders>
            <w:vAlign w:val="center"/>
          </w:tcPr>
          <w:p w14:paraId="1F668FB2" w14:textId="77777777" w:rsidR="00EE2819" w:rsidRPr="00465F5E" w:rsidRDefault="00EE2819" w:rsidP="00C61687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70" w:type="dxa"/>
            <w:gridSpan w:val="2"/>
            <w:tcBorders>
              <w:bottom w:val="nil"/>
            </w:tcBorders>
            <w:vAlign w:val="center"/>
          </w:tcPr>
          <w:p w14:paraId="3CA3729C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6570A76E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/>
                <w:b/>
                <w:noProof/>
                <w:sz w:val="20"/>
              </w:rPr>
              <w:t>6,908,461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2DD42238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3E319077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0E800212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5FDC2209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/>
                <w:b/>
                <w:noProof/>
                <w:sz w:val="20"/>
              </w:rPr>
              <w:t>33,600,846</w:t>
            </w:r>
          </w:p>
        </w:tc>
        <w:tc>
          <w:tcPr>
            <w:tcW w:w="1470" w:type="dxa"/>
            <w:tcBorders>
              <w:bottom w:val="nil"/>
            </w:tcBorders>
            <w:vAlign w:val="center"/>
          </w:tcPr>
          <w:p w14:paraId="1B12A7A3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bottom w:val="nil"/>
              <w:right w:val="single" w:sz="12" w:space="0" w:color="auto"/>
            </w:tcBorders>
            <w:vAlign w:val="center"/>
          </w:tcPr>
          <w:p w14:paraId="35B5CF10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/>
                <w:b/>
                <w:noProof/>
                <w:sz w:val="20"/>
              </w:rPr>
              <w:t>40,509,307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vAlign w:val="center"/>
          </w:tcPr>
          <w:p w14:paraId="1AD57128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vAlign w:val="center"/>
          </w:tcPr>
          <w:p w14:paraId="0962C4EE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/>
                <w:b/>
                <w:noProof/>
                <w:sz w:val="20"/>
              </w:rPr>
              <w:t>40,509,307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D29972F" w14:textId="77777777" w:rsidR="00EE2819" w:rsidRPr="00465F5E" w:rsidRDefault="00EE2819" w:rsidP="00C61687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EE2819" w:rsidRPr="00465F5E" w14:paraId="4842808C" w14:textId="77777777" w:rsidTr="00C61687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vAlign w:val="center"/>
          </w:tcPr>
          <w:p w14:paraId="358746A9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8B26FB">
              <w:rPr>
                <w:rFonts w:ascii="標楷體" w:eastAsia="標楷體" w:hAnsi="標楷體"/>
                <w:b/>
                <w:noProof/>
                <w:sz w:val="20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21AE837C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vAlign w:val="center"/>
          </w:tcPr>
          <w:p w14:paraId="3EF6E777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14:paraId="211A9BA5" w14:textId="77777777" w:rsidR="00EE2819" w:rsidRPr="008B26FB" w:rsidRDefault="00EE2819" w:rsidP="00C6168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B26FB">
              <w:rPr>
                <w:rFonts w:ascii="標楷體" w:eastAsia="標楷體" w:hAnsi="標楷體" w:hint="eastAsia"/>
                <w:b/>
                <w:noProof/>
                <w:sz w:val="20"/>
              </w:rPr>
              <w:t>縣政府主管</w:t>
            </w:r>
          </w:p>
        </w:tc>
        <w:tc>
          <w:tcPr>
            <w:tcW w:w="3120" w:type="dxa"/>
            <w:tcBorders>
              <w:top w:val="nil"/>
              <w:bottom w:val="nil"/>
            </w:tcBorders>
            <w:vAlign w:val="center"/>
          </w:tcPr>
          <w:p w14:paraId="14D1D37F" w14:textId="77777777" w:rsidR="00EE2819" w:rsidRPr="00465F5E" w:rsidRDefault="00EE2819" w:rsidP="00C61687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50AB7EB6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E28E235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/>
                <w:b/>
                <w:noProof/>
                <w:sz w:val="20"/>
              </w:rPr>
              <w:t>6,908,461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17B0024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6C14CB4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0A87740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9F38E44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/>
                <w:b/>
                <w:noProof/>
                <w:sz w:val="20"/>
              </w:rPr>
              <w:t>33,600,846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FA5B37F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42E410EA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/>
                <w:b/>
                <w:noProof/>
                <w:sz w:val="20"/>
              </w:rPr>
              <w:t>40,509,307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4269AB90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AE782E2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DD5645">
              <w:rPr>
                <w:rFonts w:ascii="細明體" w:eastAsia="細明體" w:hAnsi="細明體"/>
                <w:b/>
                <w:noProof/>
                <w:sz w:val="20"/>
              </w:rPr>
              <w:t>40,509,307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E95148F" w14:textId="77777777" w:rsidR="00EE2819" w:rsidRPr="00465F5E" w:rsidRDefault="00EE2819" w:rsidP="00C61687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EE2819" w:rsidRPr="00465F5E" w14:paraId="79D58E35" w14:textId="77777777" w:rsidTr="00C61687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vAlign w:val="center"/>
          </w:tcPr>
          <w:p w14:paraId="3A4A6974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53BC64E0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B26FB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vAlign w:val="center"/>
          </w:tcPr>
          <w:p w14:paraId="7D76C821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14:paraId="50E88343" w14:textId="77777777" w:rsidR="00EE2819" w:rsidRPr="008B26FB" w:rsidRDefault="00EE2819" w:rsidP="00C6168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B26FB">
              <w:rPr>
                <w:rFonts w:ascii="標楷體" w:eastAsia="標楷體" w:hAnsi="標楷體" w:hint="eastAsia"/>
                <w:noProof/>
                <w:sz w:val="20"/>
              </w:rPr>
              <w:t>屏東縣政府</w:t>
            </w:r>
          </w:p>
        </w:tc>
        <w:tc>
          <w:tcPr>
            <w:tcW w:w="3120" w:type="dxa"/>
            <w:tcBorders>
              <w:top w:val="nil"/>
              <w:bottom w:val="nil"/>
            </w:tcBorders>
            <w:vAlign w:val="center"/>
          </w:tcPr>
          <w:p w14:paraId="03008320" w14:textId="77777777" w:rsidR="00EE2819" w:rsidRPr="00465F5E" w:rsidRDefault="00EE2819" w:rsidP="00C6168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45B317AD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2A01268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/>
                <w:noProof/>
                <w:sz w:val="20"/>
              </w:rPr>
              <w:t>6,908,461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1EEDFFE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41406AA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F508E1D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068A6A7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/>
                <w:noProof/>
                <w:sz w:val="20"/>
              </w:rPr>
              <w:t>33,600,846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9CE56BE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7BE29D72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/>
                <w:noProof/>
                <w:sz w:val="20"/>
              </w:rPr>
              <w:t>40,509,307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3FBF2A4E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3C6D0F9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/>
                <w:noProof/>
                <w:sz w:val="20"/>
              </w:rPr>
              <w:t>40,509,307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D4BA3BF" w14:textId="77777777" w:rsidR="00EE2819" w:rsidRPr="00465F5E" w:rsidRDefault="00EE2819" w:rsidP="00C6168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EE2819" w:rsidRPr="00465F5E" w14:paraId="2C9231B8" w14:textId="77777777" w:rsidTr="00C61687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vAlign w:val="center"/>
          </w:tcPr>
          <w:p w14:paraId="10BD6D76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4E1CF20D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vAlign w:val="center"/>
          </w:tcPr>
          <w:p w14:paraId="477EC0AD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B26FB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14:paraId="64B29286" w14:textId="77777777" w:rsidR="00EE2819" w:rsidRPr="008B26FB" w:rsidRDefault="00EE2819" w:rsidP="00C6168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B26FB">
              <w:rPr>
                <w:rFonts w:ascii="標楷體" w:eastAsia="標楷體" w:hAnsi="標楷體" w:hint="eastAsia"/>
                <w:noProof/>
                <w:sz w:val="20"/>
              </w:rPr>
              <w:t>原住民業務</w:t>
            </w:r>
          </w:p>
        </w:tc>
        <w:tc>
          <w:tcPr>
            <w:tcW w:w="3120" w:type="dxa"/>
            <w:tcBorders>
              <w:top w:val="nil"/>
              <w:bottom w:val="nil"/>
            </w:tcBorders>
            <w:vAlign w:val="center"/>
          </w:tcPr>
          <w:p w14:paraId="31AC0B2D" w14:textId="77777777" w:rsidR="00EE2819" w:rsidRPr="00465F5E" w:rsidRDefault="00EE2819" w:rsidP="00C6168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noProof/>
                <w:sz w:val="20"/>
              </w:rPr>
              <w:t>減列補助經費賸餘款。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303597CA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30CDD14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/>
                <w:noProof/>
                <w:sz w:val="20"/>
              </w:rPr>
              <w:t>2,967,557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F8A00AF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C49312A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EEFC7D6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FD243B2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07BCD2C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787ACBBA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/>
                <w:noProof/>
                <w:sz w:val="20"/>
              </w:rPr>
              <w:t>2,967,557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19E687FF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BFC0AFE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/>
                <w:noProof/>
                <w:sz w:val="20"/>
              </w:rPr>
              <w:t>2,967,557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F3E8571" w14:textId="77777777" w:rsidR="00EE2819" w:rsidRPr="00465F5E" w:rsidRDefault="00EE2819" w:rsidP="00C6168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EE2819" w:rsidRPr="00465F5E" w14:paraId="13C3C8D5" w14:textId="77777777" w:rsidTr="00C61687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  <w:bottom w:val="nil"/>
            </w:tcBorders>
            <w:vAlign w:val="center"/>
          </w:tcPr>
          <w:p w14:paraId="7F8A285F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723BBE1E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bottom w:val="nil"/>
            </w:tcBorders>
            <w:vAlign w:val="center"/>
          </w:tcPr>
          <w:p w14:paraId="78F97D9B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B26FB">
              <w:rPr>
                <w:rFonts w:ascii="標楷體" w:eastAsia="標楷體" w:hAnsi="標楷體"/>
                <w:noProof/>
                <w:sz w:val="20"/>
              </w:rPr>
              <w:t>43</w:t>
            </w:r>
          </w:p>
        </w:tc>
        <w:tc>
          <w:tcPr>
            <w:tcW w:w="2400" w:type="dxa"/>
            <w:tcBorders>
              <w:top w:val="nil"/>
              <w:bottom w:val="nil"/>
            </w:tcBorders>
            <w:vAlign w:val="center"/>
          </w:tcPr>
          <w:p w14:paraId="16549521" w14:textId="77777777" w:rsidR="00EE2819" w:rsidRPr="008B26FB" w:rsidRDefault="00EE2819" w:rsidP="00C6168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B26FB">
              <w:rPr>
                <w:rFonts w:ascii="標楷體" w:eastAsia="標楷體" w:hAnsi="標楷體" w:hint="eastAsia"/>
                <w:noProof/>
                <w:sz w:val="20"/>
              </w:rPr>
              <w:t>社政業務</w:t>
            </w:r>
          </w:p>
        </w:tc>
        <w:tc>
          <w:tcPr>
            <w:tcW w:w="3120" w:type="dxa"/>
            <w:tcBorders>
              <w:top w:val="nil"/>
              <w:bottom w:val="nil"/>
            </w:tcBorders>
            <w:vAlign w:val="center"/>
          </w:tcPr>
          <w:p w14:paraId="45E9C32B" w14:textId="77777777" w:rsidR="00EE2819" w:rsidRPr="00465F5E" w:rsidRDefault="00EE2819" w:rsidP="00C6168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noProof/>
                <w:sz w:val="20"/>
              </w:rPr>
              <w:t>減列委辦經費賸餘款。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14:paraId="33F11A98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396081E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/>
                <w:noProof/>
                <w:sz w:val="20"/>
              </w:rPr>
              <w:t>3,940,904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DC24B00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1C4329D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ED6955D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92CF2F1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C70DF98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13E8E1A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/>
                <w:noProof/>
                <w:sz w:val="20"/>
              </w:rPr>
              <w:t>3,940,904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37DE6B04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ABC3DAF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/>
                <w:noProof/>
                <w:sz w:val="20"/>
              </w:rPr>
              <w:t>3,940,904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2975C7B" w14:textId="77777777" w:rsidR="00EE2819" w:rsidRPr="00465F5E" w:rsidRDefault="00EE2819" w:rsidP="00C61687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EE2819" w:rsidRPr="00465F5E" w14:paraId="5A37A504" w14:textId="77777777" w:rsidTr="00C61687">
        <w:trPr>
          <w:cantSplit/>
          <w:trHeight w:val="395"/>
        </w:trPr>
        <w:tc>
          <w:tcPr>
            <w:tcW w:w="280" w:type="dxa"/>
            <w:tcBorders>
              <w:top w:val="nil"/>
              <w:left w:val="nil"/>
            </w:tcBorders>
            <w:vAlign w:val="center"/>
          </w:tcPr>
          <w:p w14:paraId="58FC474E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tcBorders>
              <w:top w:val="nil"/>
            </w:tcBorders>
            <w:vAlign w:val="center"/>
          </w:tcPr>
          <w:p w14:paraId="61485074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0" w:type="dxa"/>
            <w:gridSpan w:val="2"/>
            <w:tcBorders>
              <w:top w:val="nil"/>
            </w:tcBorders>
            <w:vAlign w:val="center"/>
          </w:tcPr>
          <w:p w14:paraId="2E43592B" w14:textId="77777777" w:rsidR="00EE2819" w:rsidRPr="008B26FB" w:rsidRDefault="00EE2819" w:rsidP="00C6168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B26FB">
              <w:rPr>
                <w:rFonts w:ascii="標楷體" w:eastAsia="標楷體" w:hAnsi="標楷體"/>
                <w:noProof/>
                <w:sz w:val="20"/>
              </w:rPr>
              <w:t>44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14:paraId="68C09718" w14:textId="77777777" w:rsidR="00EE2819" w:rsidRPr="008B26FB" w:rsidRDefault="00EE2819" w:rsidP="00C6168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8B26FB">
              <w:rPr>
                <w:rFonts w:ascii="標楷體" w:eastAsia="標楷體" w:hAnsi="標楷體" w:hint="eastAsia"/>
                <w:noProof/>
                <w:sz w:val="20"/>
              </w:rPr>
              <w:t>長期照護業務</w:t>
            </w:r>
          </w:p>
        </w:tc>
        <w:tc>
          <w:tcPr>
            <w:tcW w:w="3120" w:type="dxa"/>
            <w:tcBorders>
              <w:top w:val="nil"/>
            </w:tcBorders>
            <w:vAlign w:val="center"/>
          </w:tcPr>
          <w:p w14:paraId="3F7150B5" w14:textId="77777777" w:rsidR="00EE2819" w:rsidRPr="00465F5E" w:rsidRDefault="00EE2819" w:rsidP="00C6168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465F5E">
              <w:rPr>
                <w:rFonts w:ascii="標楷體" w:eastAsia="標楷體" w:hAnsi="標楷體" w:hint="eastAsia"/>
                <w:noProof/>
                <w:sz w:val="20"/>
              </w:rPr>
              <w:t>減列溢保留獎補助費。</w:t>
            </w:r>
          </w:p>
        </w:tc>
        <w:tc>
          <w:tcPr>
            <w:tcW w:w="1470" w:type="dxa"/>
            <w:gridSpan w:val="2"/>
            <w:tcBorders>
              <w:top w:val="nil"/>
            </w:tcBorders>
            <w:vAlign w:val="center"/>
          </w:tcPr>
          <w:p w14:paraId="7931F330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vAlign w:val="center"/>
          </w:tcPr>
          <w:p w14:paraId="0C4B6490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vAlign w:val="center"/>
          </w:tcPr>
          <w:p w14:paraId="435D9FFC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vAlign w:val="center"/>
          </w:tcPr>
          <w:p w14:paraId="79CF5ECF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vAlign w:val="center"/>
          </w:tcPr>
          <w:p w14:paraId="23752A5B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</w:tcBorders>
            <w:vAlign w:val="center"/>
          </w:tcPr>
          <w:p w14:paraId="60E6A1F9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/>
                <w:noProof/>
                <w:sz w:val="20"/>
              </w:rPr>
              <w:t>33,600,846</w:t>
            </w:r>
          </w:p>
        </w:tc>
        <w:tc>
          <w:tcPr>
            <w:tcW w:w="1470" w:type="dxa"/>
            <w:tcBorders>
              <w:top w:val="nil"/>
            </w:tcBorders>
            <w:vAlign w:val="center"/>
          </w:tcPr>
          <w:p w14:paraId="0AE0C126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70" w:type="dxa"/>
            <w:tcBorders>
              <w:top w:val="nil"/>
              <w:right w:val="single" w:sz="12" w:space="0" w:color="auto"/>
            </w:tcBorders>
            <w:vAlign w:val="center"/>
          </w:tcPr>
          <w:p w14:paraId="6B5E93A9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/>
                <w:noProof/>
                <w:sz w:val="20"/>
              </w:rPr>
              <w:t>33,600,846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2653B7D4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4BFF630" w14:textId="77777777" w:rsidR="00EE2819" w:rsidRPr="00DD5645" w:rsidRDefault="00EE2819" w:rsidP="00C6168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DD5645">
              <w:rPr>
                <w:rFonts w:ascii="細明體" w:eastAsia="細明體" w:hAnsi="細明體"/>
                <w:noProof/>
                <w:sz w:val="20"/>
              </w:rPr>
              <w:t>33,600,846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035475CB" w14:textId="77777777" w:rsidR="00EE2819" w:rsidRPr="009C1780" w:rsidRDefault="00EE2819" w:rsidP="00C61687">
            <w:pPr>
              <w:jc w:val="both"/>
              <w:rPr>
                <w:rFonts w:ascii="標楷體" w:eastAsia="標楷體" w:hAnsi="標楷體"/>
                <w:spacing w:val="-8"/>
                <w:sz w:val="20"/>
              </w:rPr>
            </w:pPr>
            <w:r w:rsidRPr="009C1780">
              <w:rPr>
                <w:rFonts w:ascii="標楷體" w:eastAsia="標楷體" w:hAnsi="標楷體" w:hint="eastAsia"/>
                <w:spacing w:val="-8"/>
                <w:sz w:val="20"/>
              </w:rPr>
              <w:t>縣庫未撥款。</w:t>
            </w:r>
          </w:p>
        </w:tc>
      </w:tr>
    </w:tbl>
    <w:p w14:paraId="24659A11" w14:textId="77777777" w:rsidR="00EE2819" w:rsidRPr="00465F5E" w:rsidRDefault="00EE2819" w:rsidP="006910DB">
      <w:pPr>
        <w:ind w:right="414"/>
        <w:rPr>
          <w:rFonts w:eastAsia="標楷體" w:hint="eastAsia"/>
          <w:sz w:val="22"/>
        </w:rPr>
      </w:pPr>
    </w:p>
    <w:sectPr w:rsidR="00EE2819" w:rsidRPr="00465F5E" w:rsidSect="00654DEB">
      <w:head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F7639" w14:textId="77777777" w:rsidR="00F32DBE" w:rsidRDefault="00F32DBE">
      <w:r>
        <w:separator/>
      </w:r>
    </w:p>
  </w:endnote>
  <w:endnote w:type="continuationSeparator" w:id="0">
    <w:p w14:paraId="50DE4C69" w14:textId="77777777" w:rsidR="00F32DBE" w:rsidRDefault="00F32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754193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8576CA6" w14:textId="1B613771" w:rsidR="005C1328" w:rsidRPr="0002306E" w:rsidRDefault="005C1328" w:rsidP="005C1328">
        <w:pPr>
          <w:pStyle w:val="a4"/>
          <w:jc w:val="center"/>
          <w:rPr>
            <w:rFonts w:ascii="標楷體" w:eastAsia="標楷體" w:hAnsi="標楷體"/>
          </w:rPr>
        </w:pPr>
        <w:r w:rsidRPr="0002306E">
          <w:rPr>
            <w:rFonts w:ascii="標楷體" w:eastAsia="標楷體" w:hAnsi="標楷體" w:hint="eastAsia"/>
          </w:rPr>
          <w:t>1-2-</w:t>
        </w:r>
        <w:r w:rsidRPr="0002306E">
          <w:rPr>
            <w:rFonts w:ascii="標楷體" w:eastAsia="標楷體" w:hAnsi="標楷體"/>
          </w:rPr>
          <w:fldChar w:fldCharType="begin"/>
        </w:r>
        <w:r w:rsidRPr="0002306E">
          <w:rPr>
            <w:rFonts w:ascii="標楷體" w:eastAsia="標楷體" w:hAnsi="標楷體"/>
          </w:rPr>
          <w:instrText>PAGE   \* MERGEFORMAT</w:instrText>
        </w:r>
        <w:r w:rsidRPr="0002306E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02306E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B72E7" w14:textId="77777777" w:rsidR="00F32DBE" w:rsidRDefault="00F32DBE">
      <w:r>
        <w:separator/>
      </w:r>
    </w:p>
  </w:footnote>
  <w:footnote w:type="continuationSeparator" w:id="0">
    <w:p w14:paraId="72882918" w14:textId="77777777" w:rsidR="00F32DBE" w:rsidRDefault="00F32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E4D79" w14:textId="2A8509CF" w:rsidR="00BC2A3A" w:rsidRDefault="004A11C0">
    <w:pPr>
      <w:pStyle w:val="a3"/>
      <w:jc w:val="center"/>
    </w:pPr>
    <w:r w:rsidRPr="004A11C0">
      <w:rPr>
        <w:rFonts w:ascii="標楷體" w:eastAsia="標楷體" w:hAnsi="標楷體" w:hint="eastAsia"/>
        <w:b/>
        <w:color w:val="000000"/>
        <w:sz w:val="32"/>
        <w:szCs w:val="36"/>
        <w:u w:val="single"/>
      </w:rPr>
      <w:t>貳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4A11C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4A11C0">
      <w:rPr>
        <w:rFonts w:ascii="標楷體" w:eastAsia="標楷體" w:hAnsi="標楷體" w:hint="eastAsia"/>
        <w:b/>
        <w:spacing w:val="60"/>
        <w:sz w:val="32"/>
        <w:szCs w:val="32"/>
        <w:u w:val="single"/>
      </w:rPr>
      <w:t>屏東縣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決算修正數明細表</w:t>
    </w:r>
    <w:r w:rsidRPr="004A11C0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AA961" w14:textId="77777777" w:rsidR="00EE2819" w:rsidRPr="005770F5" w:rsidRDefault="00EE2819" w:rsidP="00EE2819">
    <w:pPr>
      <w:pStyle w:val="a3"/>
      <w:jc w:val="center"/>
      <w:rPr>
        <w:b/>
        <w:sz w:val="32"/>
        <w:u w:val="single"/>
      </w:rPr>
    </w:pPr>
    <w:r w:rsidRPr="005770F5">
      <w:rPr>
        <w:rFonts w:ascii="標楷體" w:eastAsia="標楷體" w:hAnsi="標楷體" w:hint="eastAsia"/>
        <w:b/>
        <w:spacing w:val="10"/>
        <w:sz w:val="32"/>
        <w:szCs w:val="36"/>
        <w:u w:val="single"/>
      </w:rPr>
      <w:t>壹</w:t>
    </w:r>
    <w:r w:rsidRPr="005770F5">
      <w:rPr>
        <w:rFonts w:hint="eastAsia"/>
        <w:b/>
        <w:spacing w:val="10"/>
        <w:sz w:val="32"/>
        <w:szCs w:val="36"/>
        <w:u w:val="single"/>
      </w:rPr>
      <w:t>、</w:t>
    </w:r>
    <w:r w:rsidRPr="005770F5">
      <w:rPr>
        <w:rFonts w:ascii="標楷體" w:eastAsia="標楷體" w:hint="eastAsia"/>
        <w:b/>
        <w:spacing w:val="60"/>
        <w:sz w:val="32"/>
        <w:u w:val="single"/>
      </w:rPr>
      <w:t>總決算修正數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DBE"/>
    <w:rsid w:val="000D26B0"/>
    <w:rsid w:val="0013159C"/>
    <w:rsid w:val="001A2A75"/>
    <w:rsid w:val="001E5C26"/>
    <w:rsid w:val="002140B6"/>
    <w:rsid w:val="00406E4A"/>
    <w:rsid w:val="00465F5E"/>
    <w:rsid w:val="004A11C0"/>
    <w:rsid w:val="005C1328"/>
    <w:rsid w:val="00654DEB"/>
    <w:rsid w:val="006910DB"/>
    <w:rsid w:val="006A6E34"/>
    <w:rsid w:val="007D10B9"/>
    <w:rsid w:val="008B26FB"/>
    <w:rsid w:val="009C1780"/>
    <w:rsid w:val="00AC2EAF"/>
    <w:rsid w:val="00AE487A"/>
    <w:rsid w:val="00BC2A3A"/>
    <w:rsid w:val="00C958AD"/>
    <w:rsid w:val="00DD5645"/>
    <w:rsid w:val="00EE2819"/>
    <w:rsid w:val="00EE7ED6"/>
    <w:rsid w:val="00F3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3A87204"/>
  <w15:chartTrackingRefBased/>
  <w15:docId w15:val="{1897BDD7-20E6-4DCA-9A0F-63E2CFA6D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C132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RZhTwWUI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C1776-D58D-4A2F-8073-FFDDAC262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RZhTwWUI歲出決算修正數明細表</Template>
  <TotalTime>2</TotalTime>
  <Pages>1</Pages>
  <Words>214</Words>
  <Characters>329</Characters>
  <Application>Microsoft Office Word</Application>
  <DocSecurity>0</DocSecurity>
  <Lines>2</Lines>
  <Paragraphs>1</Paragraphs>
  <ScaleCrop>false</ScaleCrop>
  <Company>N.A.O.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蘇柏桓</dc:creator>
  <cp:keywords/>
  <cp:lastModifiedBy>盧玟錤</cp:lastModifiedBy>
  <cp:revision>5</cp:revision>
  <cp:lastPrinted>2026-06-22T01:11:00Z</cp:lastPrinted>
  <dcterms:created xsi:type="dcterms:W3CDTF">2026-07-12T07:31:00Z</dcterms:created>
  <dcterms:modified xsi:type="dcterms:W3CDTF">2026-07-24T03:44:00Z</dcterms:modified>
</cp:coreProperties>
</file>