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0"/>
        <w:gridCol w:w="163"/>
        <w:gridCol w:w="242"/>
        <w:gridCol w:w="155"/>
        <w:gridCol w:w="147"/>
        <w:gridCol w:w="97"/>
        <w:gridCol w:w="153"/>
        <w:gridCol w:w="397"/>
        <w:gridCol w:w="470"/>
        <w:gridCol w:w="1111"/>
        <w:gridCol w:w="195"/>
        <w:gridCol w:w="431"/>
        <w:gridCol w:w="490"/>
        <w:gridCol w:w="1111"/>
        <w:gridCol w:w="383"/>
        <w:gridCol w:w="734"/>
        <w:gridCol w:w="258"/>
        <w:gridCol w:w="534"/>
        <w:gridCol w:w="270"/>
        <w:gridCol w:w="187"/>
        <w:gridCol w:w="774"/>
        <w:gridCol w:w="103"/>
        <w:gridCol w:w="117"/>
        <w:gridCol w:w="982"/>
      </w:tblGrid>
      <w:tr w:rsidR="002F51FB" w:rsidRPr="00036C3C" w14:paraId="3613DE24" w14:textId="77777777" w:rsidTr="001C5A44">
        <w:trPr>
          <w:cantSplit/>
          <w:trHeight w:val="20"/>
        </w:trPr>
        <w:tc>
          <w:tcPr>
            <w:tcW w:w="5000" w:type="pct"/>
            <w:gridSpan w:val="2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73770" w14:textId="245220DB" w:rsidR="0011410A" w:rsidRPr="006E6672" w:rsidRDefault="0011410A" w:rsidP="002B10B1">
            <w:pPr>
              <w:rPr>
                <w:b/>
                <w:color w:val="000000"/>
                <w:spacing w:val="0"/>
                <w:sz w:val="36"/>
                <w:szCs w:val="36"/>
              </w:rPr>
            </w:pPr>
            <w:r w:rsidRPr="006E6672">
              <w:rPr>
                <w:rFonts w:hint="eastAsia"/>
                <w:b/>
                <w:color w:val="000000"/>
                <w:spacing w:val="0"/>
                <w:sz w:val="36"/>
                <w:szCs w:val="36"/>
              </w:rPr>
              <w:t>丁、決算修正</w:t>
            </w:r>
          </w:p>
          <w:p w14:paraId="2F71A6AC" w14:textId="2C75DC11" w:rsidR="002F51FB" w:rsidRPr="00B04626" w:rsidRDefault="00BD5CFE" w:rsidP="002B10B1">
            <w:pPr>
              <w:rPr>
                <w:b/>
                <w:color w:val="000000"/>
                <w:spacing w:val="0"/>
                <w:sz w:val="36"/>
                <w:szCs w:val="36"/>
                <w:u w:val="single"/>
              </w:rPr>
            </w:pPr>
            <w:r>
              <w:rPr>
                <w:rFonts w:hint="eastAsia"/>
                <w:b/>
                <w:color w:val="000000"/>
                <w:spacing w:val="0"/>
                <w:sz w:val="36"/>
                <w:szCs w:val="36"/>
                <w:u w:val="single"/>
              </w:rPr>
              <w:t>壹</w:t>
            </w:r>
            <w:r w:rsidR="002F51FB" w:rsidRPr="00B04626">
              <w:rPr>
                <w:b/>
                <w:color w:val="000000"/>
                <w:spacing w:val="0"/>
                <w:sz w:val="36"/>
                <w:szCs w:val="36"/>
                <w:u w:val="single"/>
              </w:rPr>
              <w:t>、</w:t>
            </w:r>
            <w:r w:rsidR="002F51FB" w:rsidRPr="00B04626">
              <w:rPr>
                <w:rFonts w:hint="eastAsia"/>
                <w:b/>
                <w:color w:val="000000"/>
                <w:spacing w:val="0"/>
                <w:sz w:val="36"/>
                <w:szCs w:val="36"/>
                <w:u w:val="single"/>
              </w:rPr>
              <w:t>中華民國</w:t>
            </w:r>
            <w:proofErr w:type="gramStart"/>
            <w:r w:rsidR="002F51FB" w:rsidRPr="00B04626">
              <w:rPr>
                <w:rFonts w:hint="eastAsia"/>
                <w:b/>
                <w:color w:val="000000"/>
                <w:spacing w:val="0"/>
                <w:sz w:val="36"/>
                <w:szCs w:val="36"/>
                <w:u w:val="single"/>
              </w:rPr>
              <w:t>11</w:t>
            </w:r>
            <w:r w:rsidR="005D4955">
              <w:rPr>
                <w:rFonts w:hint="eastAsia"/>
                <w:b/>
                <w:color w:val="000000"/>
                <w:spacing w:val="0"/>
                <w:sz w:val="36"/>
                <w:szCs w:val="36"/>
                <w:u w:val="single"/>
              </w:rPr>
              <w:t>4</w:t>
            </w:r>
            <w:proofErr w:type="gramEnd"/>
            <w:r w:rsidR="002F51FB" w:rsidRPr="00B04626">
              <w:rPr>
                <w:rFonts w:hint="eastAsia"/>
                <w:b/>
                <w:color w:val="000000"/>
                <w:spacing w:val="0"/>
                <w:sz w:val="36"/>
                <w:szCs w:val="36"/>
                <w:u w:val="single"/>
              </w:rPr>
              <w:t>年度嘉義市</w:t>
            </w:r>
          </w:p>
        </w:tc>
      </w:tr>
      <w:tr w:rsidR="001C5A44" w:rsidRPr="00036C3C" w14:paraId="29B84B8A" w14:textId="4E134472" w:rsidTr="003E7675">
        <w:trPr>
          <w:cantSplit/>
          <w:trHeight w:val="255"/>
        </w:trPr>
        <w:tc>
          <w:tcPr>
            <w:tcW w:w="29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AC084" w14:textId="45407329" w:rsidR="001C5A44" w:rsidRPr="00B04626" w:rsidRDefault="001C5A44" w:rsidP="001C5A44">
            <w:pPr>
              <w:wordWrap w:val="0"/>
              <w:snapToGrid w:val="0"/>
              <w:rPr>
                <w:spacing w:val="0"/>
                <w:sz w:val="20"/>
              </w:rPr>
            </w:pPr>
            <w:r>
              <w:rPr>
                <w:rFonts w:hint="eastAsia"/>
                <w:spacing w:val="0"/>
                <w:sz w:val="20"/>
              </w:rPr>
              <w:t>經常</w:t>
            </w:r>
          </w:p>
        </w:tc>
        <w:tc>
          <w:tcPr>
            <w:tcW w:w="4707" w:type="pct"/>
            <w:gridSpan w:val="22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35A234" w14:textId="558CD116" w:rsidR="001C5A44" w:rsidRPr="00B04626" w:rsidRDefault="001C5A44" w:rsidP="001C5A44">
            <w:pPr>
              <w:snapToGrid w:val="0"/>
              <w:ind w:leftChars="-30" w:left="-42"/>
              <w:jc w:val="both"/>
              <w:rPr>
                <w:spacing w:val="0"/>
                <w:sz w:val="20"/>
              </w:rPr>
            </w:pPr>
            <w:r>
              <w:rPr>
                <w:rFonts w:hint="eastAsia"/>
                <w:spacing w:val="0"/>
                <w:sz w:val="20"/>
              </w:rPr>
              <w:t>門</w:t>
            </w:r>
            <w:proofErr w:type="gramStart"/>
            <w:r>
              <w:rPr>
                <w:rFonts w:hint="eastAsia"/>
                <w:spacing w:val="0"/>
                <w:sz w:val="20"/>
              </w:rPr>
              <w:t>併</w:t>
            </w:r>
            <w:proofErr w:type="gramEnd"/>
            <w:r>
              <w:rPr>
                <w:rFonts w:hint="eastAsia"/>
                <w:spacing w:val="0"/>
                <w:sz w:val="20"/>
              </w:rPr>
              <w:t>計</w:t>
            </w:r>
          </w:p>
        </w:tc>
      </w:tr>
      <w:tr w:rsidR="001C5A44" w:rsidRPr="00036C3C" w14:paraId="4F1920EE" w14:textId="387E2B7E" w:rsidTr="003E7675">
        <w:trPr>
          <w:cantSplit/>
          <w:trHeight w:val="255"/>
        </w:trPr>
        <w:tc>
          <w:tcPr>
            <w:tcW w:w="29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5C96FC" w14:textId="2F876BE5" w:rsidR="001C5A44" w:rsidRPr="00B04626" w:rsidRDefault="001C5A44" w:rsidP="001C5A44">
            <w:pPr>
              <w:snapToGrid w:val="0"/>
              <w:rPr>
                <w:spacing w:val="0"/>
                <w:sz w:val="20"/>
              </w:rPr>
            </w:pPr>
            <w:r>
              <w:rPr>
                <w:rFonts w:hint="eastAsia"/>
                <w:spacing w:val="0"/>
                <w:sz w:val="20"/>
              </w:rPr>
              <w:t>資本</w:t>
            </w:r>
          </w:p>
        </w:tc>
        <w:tc>
          <w:tcPr>
            <w:tcW w:w="4707" w:type="pct"/>
            <w:gridSpan w:val="22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57476E" w14:textId="77777777" w:rsidR="001C5A44" w:rsidRPr="00B04626" w:rsidRDefault="001C5A44" w:rsidP="005A61FC">
            <w:pPr>
              <w:snapToGrid w:val="0"/>
              <w:jc w:val="both"/>
              <w:rPr>
                <w:spacing w:val="0"/>
                <w:sz w:val="20"/>
              </w:rPr>
            </w:pPr>
          </w:p>
        </w:tc>
      </w:tr>
      <w:tr w:rsidR="001C5A44" w:rsidRPr="00036C3C" w14:paraId="4105A887" w14:textId="77777777" w:rsidTr="003E7675">
        <w:trPr>
          <w:cantSplit/>
          <w:trHeight w:hRule="exact" w:val="454"/>
        </w:trPr>
        <w:tc>
          <w:tcPr>
            <w:tcW w:w="1788" w:type="pct"/>
            <w:gridSpan w:val="11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3B1E6CEB" w14:textId="7CCAB48D" w:rsidR="001C5A44" w:rsidRPr="00B04626" w:rsidRDefault="001C5A44" w:rsidP="00717507">
            <w:pPr>
              <w:ind w:leftChars="50" w:left="70" w:rightChars="50" w:right="70"/>
              <w:jc w:val="distribute"/>
              <w:rPr>
                <w:rFonts w:hAnsi="標楷體"/>
                <w:spacing w:val="0"/>
                <w:sz w:val="20"/>
              </w:rPr>
            </w:pPr>
            <w:r w:rsidRPr="00B04626">
              <w:rPr>
                <w:rFonts w:hint="eastAsia"/>
                <w:color w:val="000000"/>
                <w:spacing w:val="0"/>
                <w:sz w:val="20"/>
              </w:rPr>
              <w:t>科目</w:t>
            </w:r>
          </w:p>
        </w:tc>
        <w:tc>
          <w:tcPr>
            <w:tcW w:w="1986" w:type="pct"/>
            <w:gridSpan w:val="7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14:paraId="6FA78DC1" w14:textId="30E422F9" w:rsidR="001C5A44" w:rsidRPr="00B04626" w:rsidRDefault="001C5A44" w:rsidP="00717507">
            <w:pPr>
              <w:ind w:leftChars="50" w:left="70" w:rightChars="50" w:right="70"/>
              <w:jc w:val="distribute"/>
              <w:rPr>
                <w:rFonts w:hAnsi="標楷體"/>
                <w:spacing w:val="0"/>
                <w:sz w:val="20"/>
              </w:rPr>
            </w:pPr>
            <w:r w:rsidRPr="00B04626">
              <w:rPr>
                <w:rFonts w:hAnsi="標楷體" w:hint="eastAsia"/>
                <w:spacing w:val="0"/>
                <w:sz w:val="20"/>
              </w:rPr>
              <w:t>修正內容</w:t>
            </w:r>
          </w:p>
        </w:tc>
        <w:tc>
          <w:tcPr>
            <w:tcW w:w="1227" w:type="pct"/>
            <w:gridSpan w:val="6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09F6180F" w14:textId="77777777" w:rsidR="001C5A44" w:rsidRPr="00B04626" w:rsidRDefault="001C5A44" w:rsidP="00717507">
            <w:pPr>
              <w:ind w:leftChars="50" w:left="70" w:rightChars="50" w:right="70"/>
              <w:jc w:val="center"/>
              <w:rPr>
                <w:rFonts w:hAnsi="標楷體"/>
                <w:spacing w:val="0"/>
                <w:sz w:val="20"/>
              </w:rPr>
            </w:pPr>
            <w:r w:rsidRPr="00B04626">
              <w:rPr>
                <w:rFonts w:hAnsi="標楷體" w:hint="eastAsia"/>
                <w:spacing w:val="0"/>
                <w:sz w:val="20"/>
              </w:rPr>
              <w:t>修</w:t>
            </w:r>
          </w:p>
        </w:tc>
      </w:tr>
      <w:tr w:rsidR="001C5A44" w:rsidRPr="00036C3C" w14:paraId="35BF4961" w14:textId="77777777" w:rsidTr="003E7675">
        <w:trPr>
          <w:cantSplit/>
          <w:trHeight w:hRule="exact" w:val="454"/>
        </w:trPr>
        <w:tc>
          <w:tcPr>
            <w:tcW w:w="1788" w:type="pct"/>
            <w:gridSpan w:val="11"/>
            <w:vMerge/>
            <w:tcBorders>
              <w:left w:val="nil"/>
              <w:bottom w:val="nil"/>
            </w:tcBorders>
          </w:tcPr>
          <w:p w14:paraId="2BCB4A0A" w14:textId="77777777" w:rsidR="001C5A44" w:rsidRPr="00B04626" w:rsidRDefault="001C5A44" w:rsidP="00717507">
            <w:pPr>
              <w:ind w:leftChars="50" w:left="70" w:rightChars="50" w:right="70"/>
              <w:jc w:val="distribute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986" w:type="pct"/>
            <w:gridSpan w:val="7"/>
            <w:vMerge/>
            <w:tcBorders>
              <w:top w:val="nil"/>
              <w:bottom w:val="nil"/>
            </w:tcBorders>
            <w:vAlign w:val="center"/>
          </w:tcPr>
          <w:p w14:paraId="717E7D74" w14:textId="21393C4E" w:rsidR="001C5A44" w:rsidRPr="00B04626" w:rsidRDefault="001C5A44" w:rsidP="00717507">
            <w:pPr>
              <w:ind w:leftChars="50" w:left="70" w:rightChars="50" w:right="70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227" w:type="pct"/>
            <w:gridSpan w:val="6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9FB3BE" w14:textId="77777777" w:rsidR="001C5A44" w:rsidRPr="00B04626" w:rsidRDefault="001C5A44" w:rsidP="00717507">
            <w:pPr>
              <w:ind w:leftChars="50" w:left="70" w:rightChars="50" w:right="70"/>
              <w:jc w:val="distribute"/>
              <w:rPr>
                <w:rFonts w:hAnsi="標楷體"/>
                <w:spacing w:val="0"/>
                <w:sz w:val="20"/>
              </w:rPr>
            </w:pPr>
            <w:r w:rsidRPr="00B04626">
              <w:rPr>
                <w:rFonts w:hAnsi="標楷體" w:hint="eastAsia"/>
                <w:spacing w:val="0"/>
                <w:sz w:val="20"/>
              </w:rPr>
              <w:t>實現數</w:t>
            </w:r>
          </w:p>
        </w:tc>
      </w:tr>
      <w:tr w:rsidR="002F51FB" w:rsidRPr="00036C3C" w14:paraId="43809518" w14:textId="77777777" w:rsidTr="003E7675">
        <w:trPr>
          <w:cantSplit/>
          <w:trHeight w:hRule="exact" w:val="510"/>
        </w:trPr>
        <w:tc>
          <w:tcPr>
            <w:tcW w:w="211" w:type="pct"/>
            <w:tcBorders>
              <w:left w:val="nil"/>
              <w:bottom w:val="single" w:sz="4" w:space="0" w:color="auto"/>
            </w:tcBorders>
            <w:vAlign w:val="center"/>
          </w:tcPr>
          <w:p w14:paraId="066EE16A" w14:textId="77777777" w:rsidR="002F51FB" w:rsidRPr="00B04626" w:rsidRDefault="002F51FB" w:rsidP="00717507">
            <w:pPr>
              <w:ind w:leftChars="50" w:left="70" w:rightChars="50" w:right="70"/>
              <w:jc w:val="center"/>
              <w:rPr>
                <w:rFonts w:hAnsi="標楷體"/>
                <w:spacing w:val="0"/>
                <w:sz w:val="20"/>
              </w:rPr>
            </w:pPr>
            <w:r w:rsidRPr="00B04626">
              <w:rPr>
                <w:rFonts w:hAnsi="標楷體" w:hint="eastAsia"/>
                <w:spacing w:val="0"/>
                <w:sz w:val="20"/>
              </w:rPr>
              <w:t>款</w:t>
            </w:r>
          </w:p>
        </w:tc>
        <w:tc>
          <w:tcPr>
            <w:tcW w:w="204" w:type="pct"/>
            <w:gridSpan w:val="2"/>
            <w:tcBorders>
              <w:bottom w:val="single" w:sz="4" w:space="0" w:color="auto"/>
            </w:tcBorders>
            <w:vAlign w:val="center"/>
          </w:tcPr>
          <w:p w14:paraId="66CA4472" w14:textId="77777777" w:rsidR="002F51FB" w:rsidRPr="00B04626" w:rsidRDefault="002F51FB" w:rsidP="00717507">
            <w:pPr>
              <w:ind w:leftChars="50" w:left="70" w:rightChars="50" w:right="70"/>
              <w:jc w:val="center"/>
              <w:rPr>
                <w:rFonts w:hAnsi="標楷體"/>
                <w:spacing w:val="0"/>
                <w:sz w:val="20"/>
              </w:rPr>
            </w:pPr>
            <w:r w:rsidRPr="00B04626">
              <w:rPr>
                <w:rFonts w:hAnsi="標楷體" w:hint="eastAsia"/>
                <w:spacing w:val="0"/>
                <w:sz w:val="20"/>
              </w:rPr>
              <w:t>項</w:t>
            </w:r>
          </w:p>
        </w:tc>
        <w:tc>
          <w:tcPr>
            <w:tcW w:w="201" w:type="pct"/>
            <w:gridSpan w:val="3"/>
            <w:tcBorders>
              <w:bottom w:val="single" w:sz="4" w:space="0" w:color="auto"/>
            </w:tcBorders>
            <w:vAlign w:val="center"/>
          </w:tcPr>
          <w:p w14:paraId="78B0B84E" w14:textId="77777777" w:rsidR="002F51FB" w:rsidRPr="00B04626" w:rsidRDefault="002F51FB" w:rsidP="00717507">
            <w:pPr>
              <w:ind w:leftChars="50" w:left="70" w:rightChars="50" w:right="70"/>
              <w:jc w:val="center"/>
              <w:rPr>
                <w:rFonts w:hAnsi="標楷體"/>
                <w:spacing w:val="0"/>
                <w:sz w:val="20"/>
              </w:rPr>
            </w:pPr>
            <w:r w:rsidRPr="00B04626">
              <w:rPr>
                <w:rFonts w:hAnsi="標楷體" w:hint="eastAsia"/>
                <w:spacing w:val="0"/>
                <w:sz w:val="20"/>
              </w:rPr>
              <w:t>目</w:t>
            </w:r>
          </w:p>
        </w:tc>
        <w:tc>
          <w:tcPr>
            <w:tcW w:w="1172" w:type="pct"/>
            <w:gridSpan w:val="5"/>
            <w:tcBorders>
              <w:bottom w:val="single" w:sz="4" w:space="0" w:color="auto"/>
            </w:tcBorders>
            <w:vAlign w:val="center"/>
          </w:tcPr>
          <w:p w14:paraId="2E9B81F2" w14:textId="77777777" w:rsidR="002F51FB" w:rsidRPr="00B04626" w:rsidRDefault="002F51FB" w:rsidP="00717507">
            <w:pPr>
              <w:ind w:leftChars="50" w:left="70" w:rightChars="50" w:right="70"/>
              <w:jc w:val="distribute"/>
              <w:rPr>
                <w:rFonts w:hAnsi="標楷體"/>
                <w:spacing w:val="0"/>
                <w:sz w:val="20"/>
              </w:rPr>
            </w:pPr>
            <w:r w:rsidRPr="00B04626">
              <w:rPr>
                <w:rFonts w:hAnsi="標楷體" w:hint="eastAsia"/>
                <w:spacing w:val="0"/>
                <w:sz w:val="20"/>
              </w:rPr>
              <w:t>名稱</w:t>
            </w:r>
          </w:p>
        </w:tc>
        <w:tc>
          <w:tcPr>
            <w:tcW w:w="1986" w:type="pct"/>
            <w:gridSpan w:val="7"/>
            <w:vMerge/>
            <w:tcBorders>
              <w:bottom w:val="single" w:sz="4" w:space="0" w:color="auto"/>
            </w:tcBorders>
            <w:vAlign w:val="center"/>
          </w:tcPr>
          <w:p w14:paraId="1ED4F343" w14:textId="77777777" w:rsidR="002F51FB" w:rsidRPr="00B04626" w:rsidRDefault="002F51FB" w:rsidP="00717507">
            <w:pPr>
              <w:ind w:leftChars="50" w:left="70" w:rightChars="50" w:right="70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620" w:type="pct"/>
            <w:gridSpan w:val="3"/>
            <w:tcBorders>
              <w:bottom w:val="single" w:sz="4" w:space="0" w:color="auto"/>
            </w:tcBorders>
            <w:vAlign w:val="center"/>
          </w:tcPr>
          <w:p w14:paraId="6A851CB7" w14:textId="77777777" w:rsidR="002F51FB" w:rsidRPr="00B04626" w:rsidRDefault="002F51FB" w:rsidP="00717507">
            <w:pPr>
              <w:ind w:leftChars="50" w:left="70" w:rightChars="50" w:right="70"/>
              <w:jc w:val="center"/>
              <w:rPr>
                <w:rFonts w:hAnsi="標楷體"/>
                <w:spacing w:val="0"/>
                <w:sz w:val="20"/>
              </w:rPr>
            </w:pPr>
            <w:r w:rsidRPr="00B04626">
              <w:rPr>
                <w:rFonts w:hAnsi="標楷體" w:hint="eastAsia"/>
                <w:spacing w:val="0"/>
                <w:sz w:val="20"/>
              </w:rPr>
              <w:t>增</w:t>
            </w:r>
          </w:p>
        </w:tc>
        <w:tc>
          <w:tcPr>
            <w:tcW w:w="607" w:type="pct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FAB8E59" w14:textId="77777777" w:rsidR="002F51FB" w:rsidRPr="00B04626" w:rsidRDefault="002F51FB" w:rsidP="00717507">
            <w:pPr>
              <w:ind w:leftChars="50" w:left="70" w:rightChars="50" w:right="70"/>
              <w:jc w:val="center"/>
              <w:rPr>
                <w:rFonts w:hAnsi="標楷體"/>
                <w:spacing w:val="0"/>
                <w:sz w:val="20"/>
              </w:rPr>
            </w:pPr>
            <w:r w:rsidRPr="00B04626">
              <w:rPr>
                <w:rFonts w:hAnsi="標楷體" w:hint="eastAsia"/>
                <w:spacing w:val="0"/>
                <w:sz w:val="20"/>
              </w:rPr>
              <w:t>減</w:t>
            </w:r>
          </w:p>
        </w:tc>
      </w:tr>
      <w:tr w:rsidR="00A84585" w:rsidRPr="00036C3C" w14:paraId="73796809" w14:textId="77777777" w:rsidTr="003E767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211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6E48C5E" w14:textId="77777777" w:rsidR="00A84585" w:rsidRPr="00B04626" w:rsidRDefault="00A84585" w:rsidP="00A84585">
            <w:pPr>
              <w:spacing w:line="240" w:lineRule="exact"/>
              <w:jc w:val="center"/>
              <w:rPr>
                <w:rFonts w:ascii="新細明體" w:eastAsia="新細明體" w:hAnsi="新細明體"/>
                <w:b/>
                <w:spacing w:val="0"/>
                <w:sz w:val="20"/>
              </w:rPr>
            </w:pPr>
          </w:p>
        </w:tc>
        <w:tc>
          <w:tcPr>
            <w:tcW w:w="204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8E9B308" w14:textId="77777777" w:rsidR="00A84585" w:rsidRPr="00B04626" w:rsidRDefault="00A84585" w:rsidP="00A84585">
            <w:pPr>
              <w:spacing w:line="240" w:lineRule="exact"/>
              <w:jc w:val="center"/>
              <w:rPr>
                <w:rFonts w:ascii="新細明體" w:eastAsia="新細明體" w:hAnsi="新細明體"/>
                <w:b/>
                <w:spacing w:val="0"/>
                <w:sz w:val="20"/>
              </w:rPr>
            </w:pPr>
          </w:p>
        </w:tc>
        <w:tc>
          <w:tcPr>
            <w:tcW w:w="201" w:type="pct"/>
            <w:gridSpan w:val="3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88645A6" w14:textId="77777777" w:rsidR="00A84585" w:rsidRPr="00B04626" w:rsidRDefault="00A84585" w:rsidP="00A84585">
            <w:pPr>
              <w:spacing w:line="240" w:lineRule="exact"/>
              <w:jc w:val="center"/>
              <w:rPr>
                <w:rFonts w:ascii="新細明體" w:eastAsia="新細明體" w:hAnsi="新細明體"/>
                <w:b/>
                <w:spacing w:val="0"/>
                <w:sz w:val="20"/>
              </w:rPr>
            </w:pPr>
          </w:p>
        </w:tc>
        <w:tc>
          <w:tcPr>
            <w:tcW w:w="1172" w:type="pct"/>
            <w:gridSpan w:val="5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22AC201" w14:textId="4049101A" w:rsidR="00A84585" w:rsidRPr="00B04626" w:rsidRDefault="00362041" w:rsidP="006E6672">
            <w:pPr>
              <w:spacing w:line="240" w:lineRule="exact"/>
              <w:jc w:val="distribute"/>
              <w:rPr>
                <w:rFonts w:hAnsi="標楷體"/>
                <w:b/>
                <w:spacing w:val="0"/>
                <w:sz w:val="20"/>
              </w:rPr>
            </w:pPr>
            <w:r w:rsidRPr="00B04626">
              <w:rPr>
                <w:rFonts w:hAnsi="標楷體" w:hint="eastAsia"/>
                <w:b/>
                <w:noProof/>
                <w:spacing w:val="0"/>
                <w:sz w:val="20"/>
              </w:rPr>
              <w:t>合</w:t>
            </w:r>
            <w:r w:rsidR="00A84585" w:rsidRPr="00B04626">
              <w:rPr>
                <w:rFonts w:hAnsi="標楷體" w:hint="eastAsia"/>
                <w:b/>
                <w:noProof/>
                <w:spacing w:val="0"/>
                <w:sz w:val="20"/>
              </w:rPr>
              <w:t>計</w:t>
            </w:r>
          </w:p>
        </w:tc>
        <w:tc>
          <w:tcPr>
            <w:tcW w:w="1986" w:type="pct"/>
            <w:gridSpan w:val="7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D616BE5" w14:textId="77777777" w:rsidR="00A84585" w:rsidRPr="00B04626" w:rsidRDefault="00A84585" w:rsidP="00A84585">
            <w:pPr>
              <w:spacing w:line="240" w:lineRule="exact"/>
              <w:jc w:val="both"/>
              <w:rPr>
                <w:rFonts w:hAnsi="標楷體"/>
                <w:b/>
                <w:spacing w:val="0"/>
                <w:sz w:val="20"/>
              </w:rPr>
            </w:pPr>
          </w:p>
        </w:tc>
        <w:tc>
          <w:tcPr>
            <w:tcW w:w="620" w:type="pct"/>
            <w:gridSpan w:val="3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D74E743" w14:textId="77777777" w:rsidR="00A84585" w:rsidRPr="00B04626" w:rsidRDefault="00A84585" w:rsidP="00A84585">
            <w:pPr>
              <w:spacing w:line="24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B04626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607" w:type="pct"/>
            <w:gridSpan w:val="3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8D8E296" w14:textId="77777777" w:rsidR="00A84585" w:rsidRPr="00B04626" w:rsidRDefault="00A84585" w:rsidP="00A84585">
            <w:pPr>
              <w:spacing w:line="24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B04626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</w:tr>
      <w:tr w:rsidR="00A84585" w:rsidRPr="00036C3C" w14:paraId="2DFDA7E9" w14:textId="77777777" w:rsidTr="003E767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1191"/>
        </w:trPr>
        <w:tc>
          <w:tcPr>
            <w:tcW w:w="21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990F6B" w14:textId="3F72CF0B" w:rsidR="00A84585" w:rsidRPr="00B04626" w:rsidRDefault="00A84585" w:rsidP="00A84585">
            <w:pPr>
              <w:spacing w:line="240" w:lineRule="exact"/>
              <w:jc w:val="center"/>
              <w:rPr>
                <w:rFonts w:hAnsi="標楷體"/>
                <w:b/>
                <w:spacing w:val="0"/>
                <w:sz w:val="20"/>
              </w:rPr>
            </w:pPr>
            <w:r w:rsidRPr="00B04626">
              <w:rPr>
                <w:rFonts w:hAnsi="標楷體" w:hint="eastAsia"/>
                <w:b/>
                <w:noProof/>
                <w:spacing w:val="0"/>
                <w:sz w:val="20"/>
              </w:rPr>
              <w:t>2</w:t>
            </w:r>
          </w:p>
        </w:tc>
        <w:tc>
          <w:tcPr>
            <w:tcW w:w="204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F12FF2" w14:textId="77777777" w:rsidR="00A84585" w:rsidRPr="00B04626" w:rsidRDefault="00A84585" w:rsidP="00A84585">
            <w:pPr>
              <w:spacing w:line="240" w:lineRule="exact"/>
              <w:jc w:val="center"/>
              <w:rPr>
                <w:rFonts w:hAnsi="標楷體"/>
                <w:b/>
                <w:spacing w:val="0"/>
                <w:sz w:val="20"/>
              </w:rPr>
            </w:pPr>
          </w:p>
        </w:tc>
        <w:tc>
          <w:tcPr>
            <w:tcW w:w="201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C939F8" w14:textId="77777777" w:rsidR="00A84585" w:rsidRPr="00B04626" w:rsidRDefault="00A84585" w:rsidP="00A84585">
            <w:pPr>
              <w:spacing w:line="240" w:lineRule="exact"/>
              <w:jc w:val="center"/>
              <w:rPr>
                <w:rFonts w:hAnsi="標楷體"/>
                <w:b/>
                <w:spacing w:val="0"/>
                <w:sz w:val="20"/>
              </w:rPr>
            </w:pPr>
          </w:p>
        </w:tc>
        <w:tc>
          <w:tcPr>
            <w:tcW w:w="1172" w:type="pct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C1BE07" w14:textId="116C233C" w:rsidR="00A84585" w:rsidRPr="00B04626" w:rsidRDefault="00A84585" w:rsidP="006E6672">
            <w:pPr>
              <w:spacing w:line="240" w:lineRule="exact"/>
              <w:jc w:val="distribute"/>
              <w:rPr>
                <w:rFonts w:hAnsi="標楷體"/>
                <w:b/>
                <w:spacing w:val="0"/>
                <w:sz w:val="20"/>
              </w:rPr>
            </w:pPr>
            <w:r w:rsidRPr="00B04626">
              <w:rPr>
                <w:rFonts w:hAnsi="標楷體" w:hint="eastAsia"/>
                <w:b/>
                <w:noProof/>
                <w:spacing w:val="0"/>
                <w:sz w:val="20"/>
              </w:rPr>
              <w:t>市政府主管</w:t>
            </w:r>
          </w:p>
        </w:tc>
        <w:tc>
          <w:tcPr>
            <w:tcW w:w="1986" w:type="pct"/>
            <w:gridSpan w:val="7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A3F1B4" w14:textId="77777777" w:rsidR="00A84585" w:rsidRPr="00B04626" w:rsidRDefault="00A84585" w:rsidP="00A84585">
            <w:pPr>
              <w:spacing w:line="240" w:lineRule="exact"/>
              <w:jc w:val="both"/>
              <w:rPr>
                <w:rFonts w:hAnsi="標楷體"/>
                <w:b/>
                <w:spacing w:val="0"/>
                <w:sz w:val="20"/>
              </w:rPr>
            </w:pPr>
          </w:p>
        </w:tc>
        <w:tc>
          <w:tcPr>
            <w:tcW w:w="62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7C5418" w14:textId="77777777" w:rsidR="00A84585" w:rsidRPr="00B04626" w:rsidRDefault="00A84585" w:rsidP="00A84585">
            <w:pPr>
              <w:spacing w:line="24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B04626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607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B2DE0F" w14:textId="77777777" w:rsidR="00A84585" w:rsidRPr="00B04626" w:rsidRDefault="00A84585" w:rsidP="00A84585">
            <w:pPr>
              <w:spacing w:line="24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B04626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</w:tr>
      <w:tr w:rsidR="00A84585" w:rsidRPr="00036C3C" w14:paraId="01EEB3F4" w14:textId="77777777" w:rsidTr="003E767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1191"/>
        </w:trPr>
        <w:tc>
          <w:tcPr>
            <w:tcW w:w="21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1F73E7" w14:textId="77777777" w:rsidR="00A84585" w:rsidRPr="00B04626" w:rsidRDefault="00A84585" w:rsidP="00A84585">
            <w:pPr>
              <w:spacing w:line="240" w:lineRule="exact"/>
              <w:jc w:val="center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204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AE5218" w14:textId="6412201A" w:rsidR="00A84585" w:rsidRPr="00B04626" w:rsidRDefault="00A84585" w:rsidP="00A84585">
            <w:pPr>
              <w:spacing w:line="240" w:lineRule="exact"/>
              <w:jc w:val="center"/>
              <w:rPr>
                <w:rFonts w:hAnsi="標楷體"/>
                <w:spacing w:val="0"/>
                <w:sz w:val="20"/>
              </w:rPr>
            </w:pPr>
            <w:r w:rsidRPr="00B04626">
              <w:rPr>
                <w:rFonts w:hAnsi="標楷體" w:hint="eastAsia"/>
                <w:noProof/>
                <w:spacing w:val="0"/>
                <w:sz w:val="20"/>
              </w:rPr>
              <w:t>1</w:t>
            </w:r>
          </w:p>
        </w:tc>
        <w:tc>
          <w:tcPr>
            <w:tcW w:w="201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9008DC" w14:textId="77777777" w:rsidR="00A84585" w:rsidRPr="00B04626" w:rsidRDefault="00A84585" w:rsidP="00A84585">
            <w:pPr>
              <w:spacing w:line="240" w:lineRule="exact"/>
              <w:jc w:val="center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172" w:type="pct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B0A4DB" w14:textId="38E2C993" w:rsidR="00A84585" w:rsidRPr="00B04626" w:rsidRDefault="00A84585" w:rsidP="006E6672">
            <w:pPr>
              <w:spacing w:line="240" w:lineRule="exact"/>
              <w:ind w:leftChars="100" w:left="140"/>
              <w:jc w:val="distribute"/>
              <w:rPr>
                <w:rFonts w:hAnsi="標楷體"/>
                <w:spacing w:val="0"/>
                <w:sz w:val="20"/>
              </w:rPr>
            </w:pPr>
            <w:r w:rsidRPr="00B04626">
              <w:rPr>
                <w:rFonts w:hAnsi="標楷體" w:hint="eastAsia"/>
                <w:noProof/>
                <w:spacing w:val="0"/>
                <w:sz w:val="20"/>
              </w:rPr>
              <w:t>市政府</w:t>
            </w:r>
          </w:p>
        </w:tc>
        <w:tc>
          <w:tcPr>
            <w:tcW w:w="1986" w:type="pct"/>
            <w:gridSpan w:val="7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B14398" w14:textId="77777777" w:rsidR="00A84585" w:rsidRPr="00B04626" w:rsidRDefault="00A84585" w:rsidP="00A84585">
            <w:pPr>
              <w:spacing w:line="240" w:lineRule="exact"/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62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7AF67C" w14:textId="77777777" w:rsidR="00A84585" w:rsidRPr="00B04626" w:rsidRDefault="00A84585" w:rsidP="00A84585">
            <w:pPr>
              <w:spacing w:line="240" w:lineRule="exact"/>
              <w:rPr>
                <w:rFonts w:ascii="細明體" w:eastAsia="細明體" w:hAnsi="細明體"/>
                <w:spacing w:val="0"/>
                <w:szCs w:val="18"/>
              </w:rPr>
            </w:pPr>
            <w:r w:rsidRPr="00B04626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07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4ECBD5" w14:textId="77777777" w:rsidR="00A84585" w:rsidRPr="00B04626" w:rsidRDefault="00A84585" w:rsidP="00A84585">
            <w:pPr>
              <w:spacing w:line="240" w:lineRule="exact"/>
              <w:rPr>
                <w:rFonts w:ascii="細明體" w:eastAsia="細明體" w:hAnsi="細明體"/>
                <w:spacing w:val="0"/>
                <w:szCs w:val="18"/>
              </w:rPr>
            </w:pPr>
            <w:r w:rsidRPr="00B04626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A84585" w:rsidRPr="00036C3C" w14:paraId="15DD3524" w14:textId="77777777" w:rsidTr="003E767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1361"/>
        </w:trPr>
        <w:tc>
          <w:tcPr>
            <w:tcW w:w="211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D7A37A3" w14:textId="77777777" w:rsidR="00A84585" w:rsidRPr="00B04626" w:rsidRDefault="00A84585" w:rsidP="00A36573">
            <w:pPr>
              <w:spacing w:afterLines="50" w:after="240" w:line="240" w:lineRule="exact"/>
              <w:jc w:val="center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204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B53133" w14:textId="77777777" w:rsidR="00A84585" w:rsidRPr="00B04626" w:rsidRDefault="00A84585" w:rsidP="00A36573">
            <w:pPr>
              <w:spacing w:afterLines="50" w:after="240" w:line="240" w:lineRule="exact"/>
              <w:jc w:val="center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201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2D38DD" w14:textId="708228A5" w:rsidR="00A84585" w:rsidRPr="00B04626" w:rsidRDefault="005D4955" w:rsidP="00FB350B">
            <w:pPr>
              <w:spacing w:afterLines="20" w:after="96" w:line="240" w:lineRule="exact"/>
              <w:jc w:val="center"/>
              <w:rPr>
                <w:rFonts w:hAnsi="標楷體"/>
                <w:spacing w:val="0"/>
                <w:sz w:val="20"/>
              </w:rPr>
            </w:pPr>
            <w:r>
              <w:rPr>
                <w:rFonts w:hAnsi="標楷體" w:hint="eastAsia"/>
                <w:noProof/>
                <w:spacing w:val="0"/>
                <w:sz w:val="20"/>
              </w:rPr>
              <w:t>24</w:t>
            </w:r>
          </w:p>
        </w:tc>
        <w:tc>
          <w:tcPr>
            <w:tcW w:w="1172" w:type="pct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EB26C4" w14:textId="588D6477" w:rsidR="00A84585" w:rsidRPr="00B04626" w:rsidRDefault="005D4955" w:rsidP="00FB350B">
            <w:pPr>
              <w:spacing w:afterLines="20" w:after="96" w:line="240" w:lineRule="exact"/>
              <w:ind w:leftChars="200" w:left="280"/>
              <w:jc w:val="distribute"/>
              <w:rPr>
                <w:rFonts w:hAnsi="標楷體"/>
                <w:spacing w:val="0"/>
                <w:sz w:val="20"/>
              </w:rPr>
            </w:pPr>
            <w:r w:rsidRPr="005D4955">
              <w:rPr>
                <w:rFonts w:hAnsi="標楷體" w:hint="eastAsia"/>
                <w:noProof/>
                <w:spacing w:val="0"/>
                <w:sz w:val="20"/>
              </w:rPr>
              <w:t>工商業與度量衡管理</w:t>
            </w:r>
          </w:p>
        </w:tc>
        <w:tc>
          <w:tcPr>
            <w:tcW w:w="1986" w:type="pct"/>
            <w:gridSpan w:val="7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3AF4AF" w14:textId="5E4D4E79" w:rsidR="00A84585" w:rsidRPr="00B04626" w:rsidRDefault="005D4955" w:rsidP="002F3969">
            <w:pPr>
              <w:snapToGrid w:val="0"/>
              <w:spacing w:beforeLines="40" w:before="192"/>
              <w:jc w:val="both"/>
              <w:rPr>
                <w:rFonts w:hAnsi="標楷體"/>
                <w:spacing w:val="0"/>
                <w:sz w:val="20"/>
              </w:rPr>
            </w:pPr>
            <w:r w:rsidRPr="005D4955">
              <w:rPr>
                <w:rFonts w:hAnsi="標楷體" w:hint="eastAsia"/>
                <w:noProof/>
                <w:spacing w:val="0"/>
                <w:sz w:val="20"/>
              </w:rPr>
              <w:t>減列溢保留振興經濟「強化民眾消費韌性普發現金」加碼計畫經費。</w:t>
            </w:r>
          </w:p>
        </w:tc>
        <w:tc>
          <w:tcPr>
            <w:tcW w:w="62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C9C25B" w14:textId="77777777" w:rsidR="00A84585" w:rsidRPr="00B04626" w:rsidRDefault="00A84585" w:rsidP="00C024DC">
            <w:pPr>
              <w:spacing w:afterLines="20" w:after="96" w:line="240" w:lineRule="exact"/>
              <w:rPr>
                <w:rFonts w:ascii="細明體" w:eastAsia="細明體" w:hAnsi="細明體"/>
                <w:spacing w:val="0"/>
                <w:szCs w:val="18"/>
              </w:rPr>
            </w:pPr>
            <w:r w:rsidRPr="00B04626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07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31DC4C" w14:textId="77777777" w:rsidR="00A84585" w:rsidRPr="00B04626" w:rsidRDefault="00A84585" w:rsidP="00C024DC">
            <w:pPr>
              <w:spacing w:afterLines="20" w:after="96" w:line="240" w:lineRule="exact"/>
              <w:rPr>
                <w:rFonts w:ascii="細明體" w:eastAsia="細明體" w:hAnsi="細明體"/>
                <w:spacing w:val="0"/>
                <w:szCs w:val="18"/>
              </w:rPr>
            </w:pPr>
            <w:r w:rsidRPr="00B04626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A84585" w:rsidRPr="00036C3C" w14:paraId="5E9EBFDA" w14:textId="77777777" w:rsidTr="003E767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1247"/>
        </w:trPr>
        <w:tc>
          <w:tcPr>
            <w:tcW w:w="211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8E414ED" w14:textId="77777777" w:rsidR="00A84585" w:rsidRPr="00B04626" w:rsidRDefault="00A84585" w:rsidP="00A36573">
            <w:pPr>
              <w:spacing w:afterLines="90" w:after="432" w:line="240" w:lineRule="exact"/>
              <w:jc w:val="center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204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036EFD" w14:textId="77777777" w:rsidR="00A84585" w:rsidRPr="00B04626" w:rsidRDefault="00A84585" w:rsidP="00A36573">
            <w:pPr>
              <w:spacing w:afterLines="90" w:after="432" w:line="240" w:lineRule="exact"/>
              <w:jc w:val="center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201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C59DCC" w14:textId="6AE52E33" w:rsidR="00A84585" w:rsidRPr="00B04626" w:rsidRDefault="00A84585" w:rsidP="00A36573">
            <w:pPr>
              <w:spacing w:afterLines="90" w:after="432" w:line="240" w:lineRule="exact"/>
              <w:jc w:val="center"/>
              <w:rPr>
                <w:rFonts w:hAnsi="標楷體"/>
                <w:noProof/>
                <w:spacing w:val="0"/>
                <w:sz w:val="20"/>
              </w:rPr>
            </w:pPr>
          </w:p>
        </w:tc>
        <w:tc>
          <w:tcPr>
            <w:tcW w:w="1172" w:type="pct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439CAA" w14:textId="4AC461B5" w:rsidR="00A84585" w:rsidRPr="00B04626" w:rsidRDefault="00A84585" w:rsidP="00A36573">
            <w:pPr>
              <w:spacing w:afterLines="90" w:after="432" w:line="240" w:lineRule="exact"/>
              <w:ind w:leftChars="200" w:left="280"/>
              <w:jc w:val="distribute"/>
              <w:rPr>
                <w:rFonts w:hAnsi="標楷體"/>
                <w:noProof/>
                <w:spacing w:val="0"/>
                <w:sz w:val="20"/>
              </w:rPr>
            </w:pPr>
          </w:p>
        </w:tc>
        <w:tc>
          <w:tcPr>
            <w:tcW w:w="1986" w:type="pct"/>
            <w:gridSpan w:val="7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DDDB7C" w14:textId="7265E9B9" w:rsidR="00A84585" w:rsidRPr="00B04626" w:rsidRDefault="00A84585" w:rsidP="00CE7B79">
            <w:pPr>
              <w:spacing w:beforeLines="15" w:before="72"/>
              <w:jc w:val="both"/>
              <w:rPr>
                <w:rFonts w:hAnsi="標楷體"/>
                <w:noProof/>
                <w:spacing w:val="0"/>
                <w:sz w:val="20"/>
              </w:rPr>
            </w:pPr>
          </w:p>
        </w:tc>
        <w:tc>
          <w:tcPr>
            <w:tcW w:w="62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39E097" w14:textId="6B5D3923" w:rsidR="00A84585" w:rsidRPr="00B04626" w:rsidRDefault="00A84585" w:rsidP="00CE7B79">
            <w:pPr>
              <w:spacing w:afterLines="90" w:after="432" w:line="240" w:lineRule="exact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607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69D1B5" w14:textId="7D1D629E" w:rsidR="00A84585" w:rsidRPr="00B04626" w:rsidRDefault="00A84585" w:rsidP="00CE7B79">
            <w:pPr>
              <w:spacing w:afterLines="90" w:after="432" w:line="240" w:lineRule="exact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</w:tr>
      <w:tr w:rsidR="001F6345" w:rsidRPr="00036C3C" w14:paraId="7B6EA093" w14:textId="77777777" w:rsidTr="003E767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301"/>
        </w:trPr>
        <w:tc>
          <w:tcPr>
            <w:tcW w:w="211" w:type="pct"/>
            <w:tcBorders>
              <w:top w:val="nil"/>
            </w:tcBorders>
            <w:shd w:val="clear" w:color="auto" w:fill="auto"/>
            <w:vAlign w:val="center"/>
          </w:tcPr>
          <w:p w14:paraId="6B3E3020" w14:textId="77777777" w:rsidR="001F6345" w:rsidRPr="00B04626" w:rsidRDefault="001F6345" w:rsidP="004C2396">
            <w:pPr>
              <w:spacing w:line="240" w:lineRule="exact"/>
              <w:jc w:val="center"/>
              <w:rPr>
                <w:rFonts w:ascii="新細明體" w:eastAsia="新細明體" w:hAnsi="新細明體"/>
                <w:spacing w:val="0"/>
                <w:sz w:val="20"/>
              </w:rPr>
            </w:pPr>
          </w:p>
        </w:tc>
        <w:tc>
          <w:tcPr>
            <w:tcW w:w="204" w:type="pct"/>
            <w:gridSpan w:val="2"/>
            <w:tcBorders>
              <w:top w:val="nil"/>
            </w:tcBorders>
            <w:shd w:val="clear" w:color="auto" w:fill="auto"/>
            <w:vAlign w:val="center"/>
          </w:tcPr>
          <w:p w14:paraId="4BC91D7C" w14:textId="77777777" w:rsidR="001F6345" w:rsidRPr="00B04626" w:rsidRDefault="001F6345" w:rsidP="004C2396">
            <w:pPr>
              <w:spacing w:line="240" w:lineRule="exact"/>
              <w:jc w:val="center"/>
              <w:rPr>
                <w:rFonts w:ascii="新細明體" w:eastAsia="新細明體" w:hAnsi="新細明體"/>
                <w:spacing w:val="0"/>
                <w:sz w:val="20"/>
              </w:rPr>
            </w:pPr>
          </w:p>
        </w:tc>
        <w:tc>
          <w:tcPr>
            <w:tcW w:w="201" w:type="pct"/>
            <w:gridSpan w:val="3"/>
            <w:tcBorders>
              <w:top w:val="nil"/>
            </w:tcBorders>
            <w:shd w:val="clear" w:color="auto" w:fill="auto"/>
            <w:vAlign w:val="center"/>
          </w:tcPr>
          <w:p w14:paraId="7D7CF124" w14:textId="77777777" w:rsidR="001F6345" w:rsidRPr="00B04626" w:rsidRDefault="001F6345" w:rsidP="004C2396">
            <w:pPr>
              <w:spacing w:line="240" w:lineRule="exact"/>
              <w:jc w:val="center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</w:p>
        </w:tc>
        <w:tc>
          <w:tcPr>
            <w:tcW w:w="1172" w:type="pct"/>
            <w:gridSpan w:val="5"/>
            <w:tcBorders>
              <w:top w:val="nil"/>
            </w:tcBorders>
            <w:shd w:val="clear" w:color="auto" w:fill="auto"/>
            <w:vAlign w:val="center"/>
          </w:tcPr>
          <w:p w14:paraId="3D3BDCC7" w14:textId="77777777" w:rsidR="001F6345" w:rsidRPr="00B04626" w:rsidRDefault="001F6345" w:rsidP="004C2396">
            <w:pPr>
              <w:spacing w:line="240" w:lineRule="exact"/>
              <w:jc w:val="distribute"/>
              <w:rPr>
                <w:rFonts w:hAnsi="標楷體"/>
                <w:noProof/>
                <w:spacing w:val="0"/>
                <w:sz w:val="20"/>
              </w:rPr>
            </w:pPr>
          </w:p>
        </w:tc>
        <w:tc>
          <w:tcPr>
            <w:tcW w:w="1986" w:type="pct"/>
            <w:gridSpan w:val="7"/>
            <w:tcBorders>
              <w:top w:val="nil"/>
            </w:tcBorders>
            <w:shd w:val="clear" w:color="auto" w:fill="auto"/>
            <w:vAlign w:val="center"/>
          </w:tcPr>
          <w:p w14:paraId="3C918AF2" w14:textId="77777777" w:rsidR="001F6345" w:rsidRPr="00B04626" w:rsidRDefault="001F6345" w:rsidP="00451D73">
            <w:pPr>
              <w:spacing w:beforeLines="50" w:before="240" w:line="240" w:lineRule="exact"/>
              <w:jc w:val="both"/>
              <w:rPr>
                <w:rFonts w:hAnsi="標楷體"/>
                <w:noProof/>
                <w:spacing w:val="0"/>
                <w:sz w:val="20"/>
              </w:rPr>
            </w:pPr>
          </w:p>
        </w:tc>
        <w:tc>
          <w:tcPr>
            <w:tcW w:w="620" w:type="pct"/>
            <w:gridSpan w:val="3"/>
            <w:tcBorders>
              <w:top w:val="nil"/>
            </w:tcBorders>
            <w:shd w:val="clear" w:color="auto" w:fill="auto"/>
            <w:vAlign w:val="center"/>
          </w:tcPr>
          <w:p w14:paraId="368C38C9" w14:textId="77777777" w:rsidR="001F6345" w:rsidRPr="00B04626" w:rsidRDefault="001F6345" w:rsidP="004C2396">
            <w:pPr>
              <w:spacing w:line="240" w:lineRule="exact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</w:p>
        </w:tc>
        <w:tc>
          <w:tcPr>
            <w:tcW w:w="607" w:type="pct"/>
            <w:gridSpan w:val="3"/>
            <w:tcBorders>
              <w:top w:val="nil"/>
            </w:tcBorders>
            <w:shd w:val="clear" w:color="auto" w:fill="auto"/>
            <w:vAlign w:val="center"/>
          </w:tcPr>
          <w:p w14:paraId="3C6B4CD0" w14:textId="77777777" w:rsidR="001F6345" w:rsidRPr="00B04626" w:rsidRDefault="001F6345" w:rsidP="004C2396">
            <w:pPr>
              <w:spacing w:line="240" w:lineRule="exact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</w:p>
        </w:tc>
      </w:tr>
      <w:tr w:rsidR="002F51FB" w:rsidRPr="00B04626" w14:paraId="2372EA3C" w14:textId="77777777" w:rsidTr="00A36573">
        <w:trPr>
          <w:cantSplit/>
          <w:trHeight w:val="20"/>
        </w:trPr>
        <w:tc>
          <w:tcPr>
            <w:tcW w:w="5000" w:type="pct"/>
            <w:gridSpan w:val="2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E2A75" w14:textId="4F77F2DD" w:rsidR="0011410A" w:rsidRPr="006E6672" w:rsidRDefault="0011410A" w:rsidP="008270F8">
            <w:pPr>
              <w:jc w:val="both"/>
              <w:rPr>
                <w:b/>
                <w:color w:val="000000"/>
                <w:spacing w:val="0"/>
                <w:sz w:val="36"/>
                <w:szCs w:val="36"/>
              </w:rPr>
            </w:pPr>
            <w:proofErr w:type="gramStart"/>
            <w:r w:rsidRPr="006E6672">
              <w:rPr>
                <w:rFonts w:hint="eastAsia"/>
                <w:b/>
                <w:color w:val="000000"/>
                <w:spacing w:val="0"/>
                <w:sz w:val="36"/>
                <w:szCs w:val="36"/>
              </w:rPr>
              <w:lastRenderedPageBreak/>
              <w:t>數</w:t>
            </w:r>
            <w:r w:rsidR="005A61FC" w:rsidRPr="006E6672">
              <w:rPr>
                <w:rFonts w:hint="eastAsia"/>
                <w:b/>
                <w:color w:val="000000"/>
                <w:spacing w:val="0"/>
                <w:sz w:val="36"/>
                <w:szCs w:val="36"/>
              </w:rPr>
              <w:t>明細</w:t>
            </w:r>
            <w:proofErr w:type="gramEnd"/>
            <w:r w:rsidR="005A61FC" w:rsidRPr="006E6672">
              <w:rPr>
                <w:rFonts w:hint="eastAsia"/>
                <w:b/>
                <w:color w:val="000000"/>
                <w:spacing w:val="0"/>
                <w:sz w:val="36"/>
                <w:szCs w:val="36"/>
              </w:rPr>
              <w:t>表</w:t>
            </w:r>
          </w:p>
          <w:p w14:paraId="0D0F6A6F" w14:textId="45A1D3FB" w:rsidR="002F51FB" w:rsidRPr="00B04626" w:rsidRDefault="00586F1D" w:rsidP="008270F8">
            <w:pPr>
              <w:jc w:val="both"/>
              <w:rPr>
                <w:rFonts w:hAnsi="標楷體"/>
                <w:spacing w:val="0"/>
                <w:sz w:val="36"/>
                <w:szCs w:val="36"/>
              </w:rPr>
            </w:pPr>
            <w:r w:rsidRPr="00B04626">
              <w:rPr>
                <w:rFonts w:hint="eastAsia"/>
                <w:b/>
                <w:color w:val="000000"/>
                <w:spacing w:val="0"/>
                <w:sz w:val="36"/>
                <w:szCs w:val="36"/>
                <w:u w:val="single"/>
              </w:rPr>
              <w:t>總決算</w:t>
            </w:r>
            <w:r w:rsidR="002F51FB" w:rsidRPr="00B04626">
              <w:rPr>
                <w:rFonts w:hint="eastAsia"/>
                <w:b/>
                <w:color w:val="000000"/>
                <w:spacing w:val="0"/>
                <w:sz w:val="36"/>
                <w:szCs w:val="36"/>
                <w:u w:val="single"/>
              </w:rPr>
              <w:t>歲出決算</w:t>
            </w:r>
            <w:proofErr w:type="gramStart"/>
            <w:r w:rsidR="002F51FB" w:rsidRPr="00B04626">
              <w:rPr>
                <w:rFonts w:hint="eastAsia"/>
                <w:b/>
                <w:color w:val="000000"/>
                <w:spacing w:val="0"/>
                <w:sz w:val="36"/>
                <w:szCs w:val="36"/>
                <w:u w:val="single"/>
              </w:rPr>
              <w:t>修正數明細</w:t>
            </w:r>
            <w:proofErr w:type="gramEnd"/>
            <w:r w:rsidR="002F51FB" w:rsidRPr="00B04626">
              <w:rPr>
                <w:rFonts w:hint="eastAsia"/>
                <w:b/>
                <w:color w:val="000000"/>
                <w:spacing w:val="0"/>
                <w:sz w:val="36"/>
                <w:szCs w:val="36"/>
                <w:u w:val="single"/>
              </w:rPr>
              <w:t>表</w:t>
            </w:r>
          </w:p>
        </w:tc>
      </w:tr>
      <w:tr w:rsidR="001C5A44" w:rsidRPr="00B04626" w14:paraId="799471F5" w14:textId="77777777" w:rsidTr="000C66BE">
        <w:trPr>
          <w:cantSplit/>
          <w:trHeight w:hRule="exact" w:val="516"/>
        </w:trPr>
        <w:tc>
          <w:tcPr>
            <w:tcW w:w="5000" w:type="pct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FF48B0" w14:textId="55E50806" w:rsidR="001C5A44" w:rsidRPr="00B04626" w:rsidRDefault="001C5A44" w:rsidP="00BE3117">
            <w:pPr>
              <w:snapToGrid w:val="0"/>
              <w:ind w:rightChars="-15" w:right="-21"/>
              <w:rPr>
                <w:color w:val="000000"/>
                <w:spacing w:val="0"/>
                <w:sz w:val="20"/>
              </w:rPr>
            </w:pPr>
            <w:r w:rsidRPr="00B04626">
              <w:rPr>
                <w:rFonts w:hint="eastAsia"/>
                <w:color w:val="000000"/>
                <w:spacing w:val="0"/>
                <w:sz w:val="20"/>
              </w:rPr>
              <w:t>單位</w:t>
            </w:r>
            <w:r w:rsidRPr="00B04626">
              <w:rPr>
                <w:color w:val="000000"/>
                <w:spacing w:val="0"/>
                <w:sz w:val="20"/>
              </w:rPr>
              <w:t>：</w:t>
            </w:r>
            <w:r w:rsidRPr="00B04626">
              <w:rPr>
                <w:rFonts w:hint="eastAsia"/>
                <w:color w:val="000000"/>
                <w:spacing w:val="0"/>
                <w:sz w:val="20"/>
              </w:rPr>
              <w:t>新臺幣元</w:t>
            </w:r>
          </w:p>
        </w:tc>
      </w:tr>
      <w:tr w:rsidR="002F51FB" w:rsidRPr="00B04626" w14:paraId="0D5F250C" w14:textId="77777777" w:rsidTr="003E7675">
        <w:trPr>
          <w:cantSplit/>
          <w:trHeight w:hRule="exact" w:val="454"/>
        </w:trPr>
        <w:tc>
          <w:tcPr>
            <w:tcW w:w="3374" w:type="pct"/>
            <w:gridSpan w:val="16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654FAC7C" w14:textId="7A598A91" w:rsidR="002F51FB" w:rsidRPr="00B04626" w:rsidRDefault="002F51FB" w:rsidP="009509FC">
            <w:pPr>
              <w:ind w:leftChars="600" w:left="840" w:rightChars="600" w:right="840"/>
              <w:jc w:val="distribute"/>
              <w:rPr>
                <w:rFonts w:hAnsi="標楷體"/>
                <w:spacing w:val="0"/>
                <w:sz w:val="20"/>
              </w:rPr>
            </w:pPr>
            <w:r w:rsidRPr="00B04626">
              <w:rPr>
                <w:rFonts w:hint="eastAsia"/>
                <w:spacing w:val="0"/>
                <w:sz w:val="20"/>
              </w:rPr>
              <w:t>正數</w:t>
            </w:r>
          </w:p>
        </w:tc>
        <w:tc>
          <w:tcPr>
            <w:tcW w:w="1071" w:type="pct"/>
            <w:gridSpan w:val="6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3C98ECFC" w14:textId="77777777" w:rsidR="002F51FB" w:rsidRPr="00B04626" w:rsidRDefault="002F51FB" w:rsidP="00717507">
            <w:pPr>
              <w:ind w:leftChars="50" w:left="70" w:rightChars="50" w:right="70"/>
              <w:jc w:val="distribute"/>
              <w:rPr>
                <w:rFonts w:hAnsi="標楷體"/>
                <w:spacing w:val="0"/>
                <w:sz w:val="20"/>
              </w:rPr>
            </w:pPr>
            <w:r w:rsidRPr="00B04626">
              <w:rPr>
                <w:rFonts w:hAnsi="標楷體" w:hint="eastAsia"/>
                <w:spacing w:val="0"/>
                <w:sz w:val="20"/>
              </w:rPr>
              <w:t>應繳回市庫數</w:t>
            </w:r>
          </w:p>
        </w:tc>
        <w:tc>
          <w:tcPr>
            <w:tcW w:w="555" w:type="pct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nil"/>
            </w:tcBorders>
            <w:vAlign w:val="center"/>
          </w:tcPr>
          <w:p w14:paraId="51C85484" w14:textId="34DF3D63" w:rsidR="002F51FB" w:rsidRPr="00B04626" w:rsidRDefault="002F51FB" w:rsidP="00717507">
            <w:pPr>
              <w:ind w:leftChars="50" w:left="70" w:rightChars="50" w:right="70"/>
              <w:jc w:val="distribute"/>
              <w:rPr>
                <w:rFonts w:hAnsi="標楷體"/>
                <w:spacing w:val="0"/>
                <w:sz w:val="20"/>
              </w:rPr>
            </w:pPr>
            <w:r w:rsidRPr="00B04626">
              <w:rPr>
                <w:rFonts w:hAnsi="標楷體" w:hint="eastAsia"/>
                <w:spacing w:val="0"/>
                <w:sz w:val="20"/>
              </w:rPr>
              <w:t>備註</w:t>
            </w:r>
          </w:p>
        </w:tc>
      </w:tr>
      <w:tr w:rsidR="002F51FB" w:rsidRPr="00B04626" w14:paraId="3D09DB2D" w14:textId="77777777" w:rsidTr="003E7675">
        <w:trPr>
          <w:cantSplit/>
          <w:trHeight w:hRule="exact" w:val="454"/>
        </w:trPr>
        <w:tc>
          <w:tcPr>
            <w:tcW w:w="1130" w:type="pct"/>
            <w:gridSpan w:val="9"/>
            <w:tcBorders>
              <w:left w:val="nil"/>
              <w:bottom w:val="nil"/>
            </w:tcBorders>
            <w:vAlign w:val="center"/>
          </w:tcPr>
          <w:p w14:paraId="161CEFB7" w14:textId="77777777" w:rsidR="002F51FB" w:rsidRPr="00B04626" w:rsidRDefault="002F51FB" w:rsidP="00717507">
            <w:pPr>
              <w:ind w:leftChars="50" w:left="70" w:rightChars="50" w:right="70"/>
              <w:jc w:val="distribute"/>
              <w:rPr>
                <w:rFonts w:hAnsi="標楷體"/>
                <w:spacing w:val="0"/>
                <w:sz w:val="20"/>
              </w:rPr>
            </w:pPr>
            <w:r w:rsidRPr="00B04626">
              <w:rPr>
                <w:rFonts w:hAnsi="標楷體" w:hint="eastAsia"/>
                <w:spacing w:val="0"/>
                <w:sz w:val="20"/>
              </w:rPr>
              <w:t>應付數</w:t>
            </w:r>
          </w:p>
        </w:tc>
        <w:tc>
          <w:tcPr>
            <w:tcW w:w="1122" w:type="pct"/>
            <w:gridSpan w:val="4"/>
            <w:tcBorders>
              <w:bottom w:val="nil"/>
            </w:tcBorders>
            <w:vAlign w:val="center"/>
          </w:tcPr>
          <w:p w14:paraId="6F24F55A" w14:textId="77777777" w:rsidR="002F51FB" w:rsidRPr="00B04626" w:rsidRDefault="002F51FB" w:rsidP="00717507">
            <w:pPr>
              <w:ind w:leftChars="50" w:left="70" w:rightChars="50" w:right="70"/>
              <w:jc w:val="distribute"/>
              <w:rPr>
                <w:rFonts w:hAnsi="標楷體"/>
                <w:spacing w:val="0"/>
                <w:sz w:val="20"/>
              </w:rPr>
            </w:pPr>
            <w:r w:rsidRPr="00B04626">
              <w:rPr>
                <w:rFonts w:hint="eastAsia"/>
                <w:color w:val="000000"/>
                <w:spacing w:val="0"/>
                <w:sz w:val="20"/>
              </w:rPr>
              <w:t>保留</w:t>
            </w:r>
            <w:r w:rsidRPr="00B04626">
              <w:rPr>
                <w:rFonts w:hAnsi="標楷體" w:hint="eastAsia"/>
                <w:spacing w:val="0"/>
                <w:sz w:val="20"/>
              </w:rPr>
              <w:t>數</w:t>
            </w:r>
          </w:p>
        </w:tc>
        <w:tc>
          <w:tcPr>
            <w:tcW w:w="1123" w:type="pct"/>
            <w:gridSpan w:val="3"/>
            <w:tcBorders>
              <w:bottom w:val="nil"/>
              <w:right w:val="single" w:sz="12" w:space="0" w:color="auto"/>
            </w:tcBorders>
            <w:vAlign w:val="center"/>
          </w:tcPr>
          <w:p w14:paraId="77E56E89" w14:textId="77777777" w:rsidR="002F51FB" w:rsidRPr="00B04626" w:rsidRDefault="002F51FB" w:rsidP="00717507">
            <w:pPr>
              <w:ind w:leftChars="50" w:left="70" w:rightChars="50" w:right="70"/>
              <w:jc w:val="distribute"/>
              <w:rPr>
                <w:rFonts w:hAnsi="標楷體"/>
                <w:spacing w:val="0"/>
                <w:sz w:val="20"/>
              </w:rPr>
            </w:pPr>
            <w:r w:rsidRPr="00B04626">
              <w:rPr>
                <w:rFonts w:hAnsi="標楷體" w:hint="eastAsia"/>
                <w:spacing w:val="0"/>
                <w:sz w:val="20"/>
              </w:rPr>
              <w:t>合計</w:t>
            </w:r>
          </w:p>
        </w:tc>
        <w:tc>
          <w:tcPr>
            <w:tcW w:w="1071" w:type="pct"/>
            <w:gridSpan w:val="6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37CE6CE4" w14:textId="77777777" w:rsidR="002F51FB" w:rsidRPr="00B04626" w:rsidRDefault="002F51FB" w:rsidP="00717507">
            <w:pPr>
              <w:ind w:leftChars="50" w:left="70" w:rightChars="50" w:right="70"/>
              <w:jc w:val="distribute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55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053428B2" w14:textId="77777777" w:rsidR="002F51FB" w:rsidRPr="00B04626" w:rsidRDefault="002F51FB" w:rsidP="008270F8">
            <w:pPr>
              <w:rPr>
                <w:spacing w:val="0"/>
                <w:sz w:val="20"/>
              </w:rPr>
            </w:pPr>
          </w:p>
        </w:tc>
      </w:tr>
      <w:tr w:rsidR="002F51FB" w:rsidRPr="00B04626" w14:paraId="6910F66E" w14:textId="77777777" w:rsidTr="003E7675">
        <w:trPr>
          <w:cantSplit/>
          <w:trHeight w:hRule="exact" w:val="510"/>
        </w:trPr>
        <w:tc>
          <w:tcPr>
            <w:tcW w:w="567" w:type="pct"/>
            <w:gridSpan w:val="5"/>
            <w:tcBorders>
              <w:left w:val="nil"/>
              <w:bottom w:val="single" w:sz="4" w:space="0" w:color="auto"/>
            </w:tcBorders>
            <w:vAlign w:val="center"/>
          </w:tcPr>
          <w:p w14:paraId="3E2A3520" w14:textId="77777777" w:rsidR="002F51FB" w:rsidRPr="00B04626" w:rsidRDefault="002F51FB" w:rsidP="00717507">
            <w:pPr>
              <w:ind w:leftChars="50" w:left="70" w:rightChars="50" w:right="70"/>
              <w:jc w:val="center"/>
              <w:rPr>
                <w:rFonts w:hAnsi="標楷體"/>
                <w:spacing w:val="0"/>
                <w:sz w:val="20"/>
              </w:rPr>
            </w:pPr>
            <w:r w:rsidRPr="00B04626">
              <w:rPr>
                <w:rFonts w:hAnsi="標楷體" w:hint="eastAsia"/>
                <w:spacing w:val="0"/>
                <w:sz w:val="20"/>
              </w:rPr>
              <w:t>增</w:t>
            </w:r>
          </w:p>
        </w:tc>
        <w:tc>
          <w:tcPr>
            <w:tcW w:w="563" w:type="pct"/>
            <w:gridSpan w:val="4"/>
            <w:tcBorders>
              <w:bottom w:val="single" w:sz="4" w:space="0" w:color="auto"/>
            </w:tcBorders>
            <w:vAlign w:val="center"/>
          </w:tcPr>
          <w:p w14:paraId="7444D60D" w14:textId="77777777" w:rsidR="002F51FB" w:rsidRPr="00B04626" w:rsidRDefault="002F51FB" w:rsidP="00717507">
            <w:pPr>
              <w:ind w:leftChars="50" w:left="70" w:rightChars="50" w:right="70"/>
              <w:jc w:val="center"/>
              <w:rPr>
                <w:rFonts w:hAnsi="標楷體"/>
                <w:spacing w:val="0"/>
                <w:sz w:val="20"/>
              </w:rPr>
            </w:pPr>
            <w:r w:rsidRPr="00B04626">
              <w:rPr>
                <w:rFonts w:hAnsi="標楷體" w:hint="eastAsia"/>
                <w:spacing w:val="0"/>
                <w:sz w:val="20"/>
              </w:rPr>
              <w:t>減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0FD4B13A" w14:textId="77777777" w:rsidR="002F51FB" w:rsidRPr="00B04626" w:rsidRDefault="002F51FB" w:rsidP="00717507">
            <w:pPr>
              <w:ind w:leftChars="50" w:left="70" w:rightChars="50" w:right="70"/>
              <w:jc w:val="center"/>
              <w:rPr>
                <w:rFonts w:hAnsi="標楷體"/>
                <w:spacing w:val="0"/>
                <w:sz w:val="20"/>
              </w:rPr>
            </w:pPr>
            <w:r w:rsidRPr="00B04626">
              <w:rPr>
                <w:rFonts w:hAnsi="標楷體" w:hint="eastAsia"/>
                <w:spacing w:val="0"/>
                <w:sz w:val="20"/>
              </w:rPr>
              <w:t>增</w:t>
            </w:r>
          </w:p>
        </w:tc>
        <w:tc>
          <w:tcPr>
            <w:tcW w:w="562" w:type="pct"/>
            <w:gridSpan w:val="3"/>
            <w:tcBorders>
              <w:bottom w:val="single" w:sz="4" w:space="0" w:color="auto"/>
            </w:tcBorders>
            <w:vAlign w:val="center"/>
          </w:tcPr>
          <w:p w14:paraId="6D9FC553" w14:textId="77777777" w:rsidR="002F51FB" w:rsidRPr="00B04626" w:rsidRDefault="002F51FB" w:rsidP="00717507">
            <w:pPr>
              <w:ind w:leftChars="50" w:left="70" w:rightChars="50" w:right="70"/>
              <w:jc w:val="center"/>
              <w:rPr>
                <w:rFonts w:hAnsi="標楷體"/>
                <w:spacing w:val="0"/>
                <w:sz w:val="20"/>
              </w:rPr>
            </w:pPr>
            <w:r w:rsidRPr="00B04626">
              <w:rPr>
                <w:rFonts w:hAnsi="標楷體" w:hint="eastAsia"/>
                <w:spacing w:val="0"/>
                <w:sz w:val="20"/>
              </w:rPr>
              <w:t>減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561F764" w14:textId="77777777" w:rsidR="002F51FB" w:rsidRPr="00B04626" w:rsidRDefault="002F51FB" w:rsidP="00717507">
            <w:pPr>
              <w:ind w:leftChars="50" w:left="70" w:rightChars="50" w:right="70"/>
              <w:jc w:val="center"/>
              <w:rPr>
                <w:rFonts w:hAnsi="標楷體"/>
                <w:spacing w:val="0"/>
                <w:sz w:val="20"/>
              </w:rPr>
            </w:pPr>
            <w:r w:rsidRPr="00B04626">
              <w:rPr>
                <w:rFonts w:hAnsi="標楷體" w:hint="eastAsia"/>
                <w:spacing w:val="0"/>
                <w:sz w:val="20"/>
              </w:rPr>
              <w:t>增</w:t>
            </w:r>
          </w:p>
        </w:tc>
        <w:tc>
          <w:tcPr>
            <w:tcW w:w="563" w:type="pct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A5C8315" w14:textId="77777777" w:rsidR="002F51FB" w:rsidRPr="00B04626" w:rsidRDefault="002F51FB" w:rsidP="00717507">
            <w:pPr>
              <w:ind w:leftChars="50" w:left="70" w:rightChars="50" w:right="70"/>
              <w:jc w:val="center"/>
              <w:rPr>
                <w:rFonts w:hAnsi="標楷體"/>
                <w:spacing w:val="0"/>
                <w:sz w:val="20"/>
              </w:rPr>
            </w:pPr>
            <w:r w:rsidRPr="00B04626">
              <w:rPr>
                <w:rFonts w:hAnsi="標楷體" w:hint="eastAsia"/>
                <w:spacing w:val="0"/>
                <w:sz w:val="20"/>
              </w:rPr>
              <w:t>減</w:t>
            </w:r>
          </w:p>
        </w:tc>
        <w:tc>
          <w:tcPr>
            <w:tcW w:w="535" w:type="pct"/>
            <w:gridSpan w:val="3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A1D889C" w14:textId="77777777" w:rsidR="002F51FB" w:rsidRPr="00B04626" w:rsidRDefault="002F51FB" w:rsidP="00717507">
            <w:pPr>
              <w:ind w:leftChars="50" w:left="70" w:rightChars="50" w:right="70"/>
              <w:jc w:val="distribute"/>
              <w:rPr>
                <w:rFonts w:hAnsi="標楷體"/>
                <w:spacing w:val="0"/>
                <w:sz w:val="20"/>
              </w:rPr>
            </w:pPr>
            <w:r w:rsidRPr="00B04626">
              <w:rPr>
                <w:rFonts w:hAnsi="標楷體" w:hint="eastAsia"/>
                <w:spacing w:val="0"/>
                <w:sz w:val="20"/>
              </w:rPr>
              <w:t>剔除數</w:t>
            </w:r>
          </w:p>
        </w:tc>
        <w:tc>
          <w:tcPr>
            <w:tcW w:w="536" w:type="pct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A0E8331" w14:textId="77777777" w:rsidR="002F51FB" w:rsidRPr="00B04626" w:rsidRDefault="002F51FB" w:rsidP="00717507">
            <w:pPr>
              <w:ind w:leftChars="50" w:left="70" w:rightChars="50" w:right="70"/>
              <w:jc w:val="distribute"/>
              <w:rPr>
                <w:rFonts w:hAnsi="標楷體"/>
                <w:spacing w:val="0"/>
                <w:sz w:val="20"/>
              </w:rPr>
            </w:pPr>
            <w:r w:rsidRPr="00B04626">
              <w:rPr>
                <w:rFonts w:hAnsi="標楷體" w:hint="eastAsia"/>
                <w:spacing w:val="0"/>
                <w:sz w:val="20"/>
              </w:rPr>
              <w:t>減列數</w:t>
            </w:r>
          </w:p>
        </w:tc>
        <w:tc>
          <w:tcPr>
            <w:tcW w:w="555" w:type="pct"/>
            <w:gridSpan w:val="2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14:paraId="09CBC353" w14:textId="77777777" w:rsidR="002F51FB" w:rsidRPr="00B04626" w:rsidRDefault="002F51FB" w:rsidP="008270F8">
            <w:pPr>
              <w:jc w:val="distribute"/>
              <w:rPr>
                <w:spacing w:val="0"/>
                <w:sz w:val="20"/>
              </w:rPr>
            </w:pPr>
          </w:p>
        </w:tc>
      </w:tr>
      <w:tr w:rsidR="00A84585" w:rsidRPr="00B04626" w14:paraId="6929C1BA" w14:textId="77777777" w:rsidTr="003E7675">
        <w:trPr>
          <w:cantSplit/>
          <w:trHeight w:val="737"/>
        </w:trPr>
        <w:tc>
          <w:tcPr>
            <w:tcW w:w="567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CACB67" w14:textId="77777777" w:rsidR="00A84585" w:rsidRPr="00B04626" w:rsidRDefault="00A84585" w:rsidP="00A84585">
            <w:pPr>
              <w:spacing w:line="24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B04626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EA0868" w14:textId="00E7182B" w:rsidR="00A84585" w:rsidRPr="00B04626" w:rsidRDefault="005D4955" w:rsidP="00A84585">
            <w:pPr>
              <w:spacing w:line="24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b/>
                <w:spacing w:val="0"/>
                <w:szCs w:val="18"/>
              </w:rPr>
              <w:t>55,</w:t>
            </w:r>
            <w:r>
              <w:rPr>
                <w:rFonts w:ascii="細明體" w:eastAsia="細明體" w:hAnsi="細明體"/>
                <w:b/>
                <w:spacing w:val="0"/>
                <w:szCs w:val="18"/>
              </w:rPr>
              <w:t>276,000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515D65" w14:textId="7A087E45" w:rsidR="00A84585" w:rsidRPr="00B04626" w:rsidRDefault="00A84585" w:rsidP="00A84585">
            <w:pPr>
              <w:spacing w:line="24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B04626">
              <w:rPr>
                <w:rFonts w:ascii="細明體" w:eastAsia="細明體" w:hAnsi="細明體" w:hint="eastAsia"/>
                <w:b/>
                <w:spacing w:val="0"/>
                <w:szCs w:val="18"/>
              </w:rPr>
              <w:t>－</w:t>
            </w:r>
          </w:p>
        </w:tc>
        <w:tc>
          <w:tcPr>
            <w:tcW w:w="56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78967B" w14:textId="7FFEDF77" w:rsidR="00A84585" w:rsidRPr="00B04626" w:rsidRDefault="00A84585" w:rsidP="00A84585">
            <w:pPr>
              <w:spacing w:line="24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B04626">
              <w:rPr>
                <w:rFonts w:ascii="細明體" w:eastAsia="細明體" w:hAnsi="細明體" w:hint="eastAsia"/>
                <w:b/>
                <w:spacing w:val="0"/>
                <w:szCs w:val="18"/>
              </w:rPr>
              <w:t>－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31954B" w14:textId="118FA497" w:rsidR="00A84585" w:rsidRPr="00B04626" w:rsidRDefault="00A84585" w:rsidP="00A84585">
            <w:pPr>
              <w:spacing w:line="24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B04626">
              <w:rPr>
                <w:rFonts w:ascii="細明體" w:eastAsia="細明體" w:hAnsi="細明體" w:hint="eastAsia"/>
                <w:b/>
                <w:spacing w:val="0"/>
                <w:szCs w:val="18"/>
              </w:rPr>
              <w:t>－</w:t>
            </w:r>
          </w:p>
        </w:tc>
        <w:tc>
          <w:tcPr>
            <w:tcW w:w="563" w:type="pct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F394951" w14:textId="27E665C0" w:rsidR="00A84585" w:rsidRPr="00B04626" w:rsidRDefault="005D4955" w:rsidP="00A84585">
            <w:pPr>
              <w:spacing w:line="24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>
              <w:rPr>
                <w:rFonts w:ascii="細明體" w:eastAsia="細明體" w:hAnsi="細明體"/>
                <w:b/>
                <w:spacing w:val="0"/>
                <w:szCs w:val="18"/>
              </w:rPr>
              <w:t>55,276,000</w:t>
            </w:r>
          </w:p>
        </w:tc>
        <w:tc>
          <w:tcPr>
            <w:tcW w:w="535" w:type="pct"/>
            <w:gridSpan w:val="3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BE97FE" w14:textId="6B397176" w:rsidR="00A84585" w:rsidRPr="00B04626" w:rsidRDefault="00A84585" w:rsidP="00A84585">
            <w:pPr>
              <w:spacing w:line="24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B04626">
              <w:rPr>
                <w:rFonts w:ascii="細明體" w:eastAsia="細明體" w:hAnsi="細明體" w:hint="eastAsia"/>
                <w:b/>
                <w:spacing w:val="0"/>
                <w:szCs w:val="18"/>
              </w:rPr>
              <w:t>－</w:t>
            </w:r>
          </w:p>
        </w:tc>
        <w:tc>
          <w:tcPr>
            <w:tcW w:w="536" w:type="pct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1D9D6DF" w14:textId="747D9334" w:rsidR="00A84585" w:rsidRPr="00B04626" w:rsidRDefault="005D4955" w:rsidP="00A84585">
            <w:pPr>
              <w:spacing w:line="240" w:lineRule="exact"/>
              <w:rPr>
                <w:rFonts w:ascii="細明體" w:eastAsia="細明體" w:hAnsi="細明體"/>
                <w:b/>
                <w:spacing w:val="0"/>
                <w:w w:val="95"/>
                <w:szCs w:val="18"/>
              </w:rPr>
            </w:pPr>
            <w:r>
              <w:rPr>
                <w:rFonts w:ascii="細明體" w:eastAsia="細明體" w:hAnsi="細明體" w:hint="eastAsia"/>
                <w:b/>
                <w:spacing w:val="0"/>
                <w:w w:val="95"/>
                <w:szCs w:val="18"/>
              </w:rPr>
              <w:t>5</w:t>
            </w:r>
            <w:r>
              <w:rPr>
                <w:rFonts w:ascii="細明體" w:eastAsia="細明體" w:hAnsi="細明體"/>
                <w:b/>
                <w:spacing w:val="0"/>
                <w:w w:val="95"/>
                <w:szCs w:val="18"/>
              </w:rPr>
              <w:t>5,276,000</w:t>
            </w:r>
          </w:p>
        </w:tc>
        <w:tc>
          <w:tcPr>
            <w:tcW w:w="555" w:type="pct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D14FC8F" w14:textId="77777777" w:rsidR="00A84585" w:rsidRPr="00B04626" w:rsidRDefault="00A84585" w:rsidP="00A84585">
            <w:pPr>
              <w:spacing w:line="240" w:lineRule="exact"/>
              <w:rPr>
                <w:rFonts w:hAnsi="標楷體"/>
                <w:b/>
                <w:spacing w:val="0"/>
                <w:sz w:val="20"/>
              </w:rPr>
            </w:pPr>
          </w:p>
        </w:tc>
      </w:tr>
      <w:tr w:rsidR="00A84585" w:rsidRPr="00B04626" w14:paraId="53B5CE9B" w14:textId="77777777" w:rsidTr="003E7675">
        <w:trPr>
          <w:cantSplit/>
          <w:trHeight w:val="1191"/>
        </w:trPr>
        <w:tc>
          <w:tcPr>
            <w:tcW w:w="567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F9FD3A" w14:textId="77777777" w:rsidR="00A84585" w:rsidRPr="00B04626" w:rsidRDefault="00A84585" w:rsidP="00A84585">
            <w:pPr>
              <w:spacing w:line="24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B04626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7448D3" w14:textId="5FBFBA5B" w:rsidR="00A84585" w:rsidRPr="00B04626" w:rsidRDefault="005D4955" w:rsidP="00A84585">
            <w:pPr>
              <w:spacing w:line="24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5D4955">
              <w:rPr>
                <w:rFonts w:ascii="細明體" w:eastAsia="細明體" w:hAnsi="細明體"/>
                <w:b/>
                <w:spacing w:val="0"/>
                <w:szCs w:val="18"/>
              </w:rPr>
              <w:t>55,276,000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1AADAD" w14:textId="2CFF5E13" w:rsidR="00A84585" w:rsidRPr="00B04626" w:rsidRDefault="00A84585" w:rsidP="00A84585">
            <w:pPr>
              <w:spacing w:line="24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B04626">
              <w:rPr>
                <w:rFonts w:ascii="細明體" w:eastAsia="細明體" w:hAnsi="細明體" w:hint="eastAsia"/>
                <w:b/>
                <w:spacing w:val="0"/>
                <w:szCs w:val="18"/>
              </w:rPr>
              <w:t>－</w:t>
            </w:r>
          </w:p>
        </w:tc>
        <w:tc>
          <w:tcPr>
            <w:tcW w:w="56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85D3AF" w14:textId="40080709" w:rsidR="00A84585" w:rsidRPr="00B04626" w:rsidRDefault="00A84585" w:rsidP="00A84585">
            <w:pPr>
              <w:spacing w:line="24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B04626">
              <w:rPr>
                <w:rFonts w:ascii="細明體" w:eastAsia="細明體" w:hAnsi="細明體" w:hint="eastAsia"/>
                <w:b/>
                <w:spacing w:val="0"/>
                <w:szCs w:val="18"/>
              </w:rPr>
              <w:t>－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16DAF0" w14:textId="7843DE55" w:rsidR="00A84585" w:rsidRPr="00B04626" w:rsidRDefault="00A84585" w:rsidP="00A84585">
            <w:pPr>
              <w:spacing w:line="24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B04626">
              <w:rPr>
                <w:rFonts w:ascii="細明體" w:eastAsia="細明體" w:hAnsi="細明體" w:hint="eastAsia"/>
                <w:b/>
                <w:spacing w:val="0"/>
                <w:szCs w:val="18"/>
              </w:rPr>
              <w:t>－</w:t>
            </w:r>
          </w:p>
        </w:tc>
        <w:tc>
          <w:tcPr>
            <w:tcW w:w="563" w:type="pct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CD9CE0D" w14:textId="2AA96B74" w:rsidR="00A84585" w:rsidRPr="00B04626" w:rsidRDefault="005D4955" w:rsidP="00A84585">
            <w:pPr>
              <w:spacing w:line="24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5D4955">
              <w:rPr>
                <w:rFonts w:ascii="細明體" w:eastAsia="細明體" w:hAnsi="細明體"/>
                <w:b/>
                <w:spacing w:val="0"/>
                <w:szCs w:val="18"/>
              </w:rPr>
              <w:t>55,276,000</w:t>
            </w:r>
          </w:p>
        </w:tc>
        <w:tc>
          <w:tcPr>
            <w:tcW w:w="535" w:type="pct"/>
            <w:gridSpan w:val="3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C2B0A6" w14:textId="21A49B88" w:rsidR="00A84585" w:rsidRPr="00B04626" w:rsidRDefault="00A84585" w:rsidP="00A84585">
            <w:pPr>
              <w:spacing w:line="24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B04626">
              <w:rPr>
                <w:rFonts w:ascii="細明體" w:eastAsia="細明體" w:hAnsi="細明體" w:hint="eastAsia"/>
                <w:b/>
                <w:spacing w:val="0"/>
                <w:szCs w:val="18"/>
              </w:rPr>
              <w:t>－</w:t>
            </w:r>
          </w:p>
        </w:tc>
        <w:tc>
          <w:tcPr>
            <w:tcW w:w="536" w:type="pct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9FFA7AB" w14:textId="07963D86" w:rsidR="00A84585" w:rsidRPr="00B04626" w:rsidRDefault="005D4955" w:rsidP="00A84585">
            <w:pPr>
              <w:spacing w:line="240" w:lineRule="exact"/>
              <w:rPr>
                <w:rFonts w:ascii="細明體" w:eastAsia="細明體" w:hAnsi="細明體"/>
                <w:b/>
                <w:spacing w:val="0"/>
                <w:w w:val="95"/>
                <w:szCs w:val="18"/>
              </w:rPr>
            </w:pPr>
            <w:r w:rsidRPr="005D4955">
              <w:rPr>
                <w:rFonts w:ascii="細明體" w:eastAsia="細明體" w:hAnsi="細明體"/>
                <w:b/>
                <w:spacing w:val="0"/>
                <w:szCs w:val="18"/>
              </w:rPr>
              <w:t>55,276,000</w:t>
            </w:r>
          </w:p>
        </w:tc>
        <w:tc>
          <w:tcPr>
            <w:tcW w:w="555" w:type="pct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FD04361" w14:textId="77777777" w:rsidR="00A84585" w:rsidRPr="00B04626" w:rsidRDefault="00A84585" w:rsidP="00A84585">
            <w:pPr>
              <w:spacing w:line="240" w:lineRule="exact"/>
              <w:rPr>
                <w:rFonts w:hAnsi="標楷體"/>
                <w:b/>
                <w:spacing w:val="0"/>
                <w:sz w:val="20"/>
              </w:rPr>
            </w:pPr>
          </w:p>
        </w:tc>
      </w:tr>
      <w:tr w:rsidR="00A84585" w:rsidRPr="00B04626" w14:paraId="791E7481" w14:textId="77777777" w:rsidTr="003E7675">
        <w:trPr>
          <w:cantSplit/>
          <w:trHeight w:val="1191"/>
        </w:trPr>
        <w:tc>
          <w:tcPr>
            <w:tcW w:w="567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C3FF82" w14:textId="77777777" w:rsidR="00A84585" w:rsidRPr="00B04626" w:rsidRDefault="00A84585" w:rsidP="00A84585">
            <w:pPr>
              <w:spacing w:line="240" w:lineRule="exact"/>
              <w:rPr>
                <w:rFonts w:ascii="細明體" w:eastAsia="細明體" w:hAnsi="細明體"/>
                <w:spacing w:val="0"/>
                <w:szCs w:val="18"/>
              </w:rPr>
            </w:pPr>
            <w:r w:rsidRPr="00B04626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2DC09E" w14:textId="01C9877E" w:rsidR="00A84585" w:rsidRPr="00B04626" w:rsidRDefault="005D4955" w:rsidP="00A84585">
            <w:pPr>
              <w:spacing w:line="240" w:lineRule="exact"/>
              <w:rPr>
                <w:rFonts w:ascii="細明體" w:eastAsia="細明體" w:hAnsi="細明體"/>
                <w:spacing w:val="0"/>
                <w:szCs w:val="18"/>
              </w:rPr>
            </w:pPr>
            <w:r w:rsidRPr="005D4955">
              <w:rPr>
                <w:rFonts w:ascii="細明體" w:eastAsia="細明體" w:hAnsi="細明體"/>
                <w:spacing w:val="0"/>
                <w:szCs w:val="18"/>
              </w:rPr>
              <w:t>55,276,000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43558D" w14:textId="7A7D7289" w:rsidR="00A84585" w:rsidRPr="00B04626" w:rsidRDefault="00A84585" w:rsidP="00A84585">
            <w:pPr>
              <w:spacing w:line="240" w:lineRule="exact"/>
              <w:rPr>
                <w:rFonts w:ascii="細明體" w:eastAsia="細明體" w:hAnsi="細明體"/>
                <w:spacing w:val="0"/>
                <w:szCs w:val="18"/>
              </w:rPr>
            </w:pPr>
            <w:r w:rsidRPr="00B04626">
              <w:rPr>
                <w:rFonts w:ascii="細明體" w:eastAsia="細明體" w:hAnsi="細明體" w:hint="eastAsia"/>
                <w:spacing w:val="0"/>
                <w:szCs w:val="18"/>
              </w:rPr>
              <w:t>－</w:t>
            </w:r>
          </w:p>
        </w:tc>
        <w:tc>
          <w:tcPr>
            <w:tcW w:w="56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35D3AB" w14:textId="47FE9009" w:rsidR="00A84585" w:rsidRPr="00B04626" w:rsidRDefault="00A84585" w:rsidP="00A84585">
            <w:pPr>
              <w:spacing w:line="240" w:lineRule="exact"/>
              <w:rPr>
                <w:rFonts w:ascii="細明體" w:eastAsia="細明體" w:hAnsi="細明體"/>
                <w:spacing w:val="0"/>
                <w:szCs w:val="18"/>
              </w:rPr>
            </w:pPr>
            <w:r w:rsidRPr="00B04626">
              <w:rPr>
                <w:rFonts w:ascii="細明體" w:eastAsia="細明體" w:hAnsi="細明體" w:hint="eastAsia"/>
                <w:spacing w:val="0"/>
                <w:szCs w:val="18"/>
              </w:rPr>
              <w:t>－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0631F8" w14:textId="707C4C0B" w:rsidR="00A84585" w:rsidRPr="00B04626" w:rsidRDefault="00A84585" w:rsidP="00A84585">
            <w:pPr>
              <w:spacing w:line="240" w:lineRule="exact"/>
              <w:rPr>
                <w:rFonts w:ascii="細明體" w:eastAsia="細明體" w:hAnsi="細明體"/>
                <w:spacing w:val="0"/>
                <w:szCs w:val="18"/>
              </w:rPr>
            </w:pPr>
            <w:r w:rsidRPr="00B04626">
              <w:rPr>
                <w:rFonts w:ascii="細明體" w:eastAsia="細明體" w:hAnsi="細明體" w:hint="eastAsia"/>
                <w:spacing w:val="0"/>
                <w:szCs w:val="18"/>
              </w:rPr>
              <w:t>－</w:t>
            </w:r>
          </w:p>
        </w:tc>
        <w:tc>
          <w:tcPr>
            <w:tcW w:w="563" w:type="pct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EB7D1AF" w14:textId="2F3D65D9" w:rsidR="00A84585" w:rsidRPr="00B04626" w:rsidRDefault="005D4955" w:rsidP="00A84585">
            <w:pPr>
              <w:spacing w:line="240" w:lineRule="exact"/>
              <w:rPr>
                <w:rFonts w:ascii="細明體" w:eastAsia="細明體" w:hAnsi="細明體"/>
                <w:spacing w:val="0"/>
                <w:szCs w:val="18"/>
              </w:rPr>
            </w:pPr>
            <w:r w:rsidRPr="005D4955">
              <w:rPr>
                <w:rFonts w:ascii="細明體" w:eastAsia="細明體" w:hAnsi="細明體"/>
                <w:spacing w:val="0"/>
                <w:szCs w:val="18"/>
              </w:rPr>
              <w:t>55,276,000</w:t>
            </w:r>
          </w:p>
        </w:tc>
        <w:tc>
          <w:tcPr>
            <w:tcW w:w="535" w:type="pct"/>
            <w:gridSpan w:val="3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F3F134" w14:textId="3FD0033E" w:rsidR="00A84585" w:rsidRPr="00B04626" w:rsidRDefault="00A84585" w:rsidP="00A84585">
            <w:pPr>
              <w:spacing w:line="240" w:lineRule="exact"/>
              <w:rPr>
                <w:rFonts w:ascii="細明體" w:eastAsia="細明體" w:hAnsi="細明體"/>
                <w:spacing w:val="0"/>
                <w:szCs w:val="18"/>
              </w:rPr>
            </w:pPr>
            <w:r w:rsidRPr="00B04626">
              <w:rPr>
                <w:rFonts w:ascii="細明體" w:eastAsia="細明體" w:hAnsi="細明體" w:hint="eastAsia"/>
                <w:spacing w:val="0"/>
                <w:szCs w:val="18"/>
              </w:rPr>
              <w:t>－</w:t>
            </w:r>
          </w:p>
        </w:tc>
        <w:tc>
          <w:tcPr>
            <w:tcW w:w="536" w:type="pct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5792E70" w14:textId="6B0D4052" w:rsidR="00A84585" w:rsidRPr="00B04626" w:rsidRDefault="005D4955" w:rsidP="00A84585">
            <w:pPr>
              <w:spacing w:line="240" w:lineRule="exact"/>
              <w:rPr>
                <w:rFonts w:ascii="細明體" w:eastAsia="細明體" w:hAnsi="細明體"/>
                <w:spacing w:val="0"/>
                <w:w w:val="95"/>
                <w:szCs w:val="18"/>
              </w:rPr>
            </w:pPr>
            <w:r w:rsidRPr="005D4955">
              <w:rPr>
                <w:rFonts w:ascii="細明體" w:eastAsia="細明體" w:hAnsi="細明體"/>
                <w:spacing w:val="0"/>
                <w:szCs w:val="18"/>
              </w:rPr>
              <w:t>55,276,000</w:t>
            </w:r>
          </w:p>
        </w:tc>
        <w:tc>
          <w:tcPr>
            <w:tcW w:w="555" w:type="pct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4F72A4B" w14:textId="77777777" w:rsidR="00A84585" w:rsidRPr="00B04626" w:rsidRDefault="00A84585" w:rsidP="00A84585">
            <w:pPr>
              <w:spacing w:line="240" w:lineRule="exact"/>
              <w:rPr>
                <w:rFonts w:ascii="新細明體" w:eastAsia="細明體" w:hAnsi="新細明體"/>
                <w:spacing w:val="0"/>
                <w:sz w:val="20"/>
              </w:rPr>
            </w:pPr>
          </w:p>
        </w:tc>
      </w:tr>
      <w:tr w:rsidR="00A84585" w:rsidRPr="00B04626" w14:paraId="74B1B133" w14:textId="77777777" w:rsidTr="003E7675">
        <w:trPr>
          <w:cantSplit/>
          <w:trHeight w:val="1361"/>
        </w:trPr>
        <w:tc>
          <w:tcPr>
            <w:tcW w:w="567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688355" w14:textId="77777777" w:rsidR="00A84585" w:rsidRPr="00B04626" w:rsidRDefault="00A84585" w:rsidP="00C024DC">
            <w:pPr>
              <w:spacing w:afterLines="20" w:after="96" w:line="240" w:lineRule="exact"/>
              <w:rPr>
                <w:rFonts w:ascii="細明體" w:eastAsia="細明體" w:hAnsi="細明體"/>
                <w:spacing w:val="0"/>
                <w:szCs w:val="18"/>
              </w:rPr>
            </w:pPr>
            <w:r w:rsidRPr="00B04626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832121" w14:textId="584178C2" w:rsidR="00A84585" w:rsidRPr="00B04626" w:rsidRDefault="005D4955" w:rsidP="00C024DC">
            <w:pPr>
              <w:spacing w:afterLines="20" w:after="96" w:line="240" w:lineRule="exact"/>
              <w:rPr>
                <w:rFonts w:ascii="細明體" w:eastAsia="細明體" w:hAnsi="細明體"/>
                <w:spacing w:val="0"/>
                <w:szCs w:val="18"/>
              </w:rPr>
            </w:pPr>
            <w:r w:rsidRPr="005D4955">
              <w:rPr>
                <w:rFonts w:ascii="細明體" w:eastAsia="細明體" w:hAnsi="細明體"/>
                <w:spacing w:val="0"/>
                <w:szCs w:val="18"/>
              </w:rPr>
              <w:t>55,276,000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9AD33F" w14:textId="4F1007DD" w:rsidR="00A84585" w:rsidRPr="00B04626" w:rsidRDefault="00A84585" w:rsidP="00C024DC">
            <w:pPr>
              <w:spacing w:afterLines="20" w:after="96" w:line="240" w:lineRule="exact"/>
              <w:rPr>
                <w:rFonts w:ascii="細明體" w:eastAsia="細明體" w:hAnsi="細明體"/>
                <w:spacing w:val="0"/>
                <w:szCs w:val="18"/>
              </w:rPr>
            </w:pPr>
            <w:r w:rsidRPr="00B04626">
              <w:rPr>
                <w:rFonts w:ascii="細明體" w:eastAsia="細明體" w:hAnsi="細明體" w:hint="eastAsia"/>
                <w:spacing w:val="0"/>
                <w:szCs w:val="18"/>
              </w:rPr>
              <w:t>－</w:t>
            </w:r>
          </w:p>
        </w:tc>
        <w:tc>
          <w:tcPr>
            <w:tcW w:w="56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A6CCB5" w14:textId="725791A2" w:rsidR="00A84585" w:rsidRPr="00B04626" w:rsidRDefault="00A84585" w:rsidP="00C024DC">
            <w:pPr>
              <w:spacing w:afterLines="20" w:after="96" w:line="240" w:lineRule="exact"/>
              <w:rPr>
                <w:rFonts w:ascii="細明體" w:eastAsia="細明體" w:hAnsi="細明體"/>
                <w:spacing w:val="0"/>
                <w:szCs w:val="18"/>
              </w:rPr>
            </w:pPr>
            <w:r w:rsidRPr="00B04626">
              <w:rPr>
                <w:rFonts w:ascii="細明體" w:eastAsia="細明體" w:hAnsi="細明體" w:hint="eastAsia"/>
                <w:spacing w:val="0"/>
                <w:szCs w:val="18"/>
              </w:rPr>
              <w:t>－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083E20" w14:textId="1D16C1A5" w:rsidR="00A84585" w:rsidRPr="00B04626" w:rsidRDefault="00A84585" w:rsidP="00C024DC">
            <w:pPr>
              <w:spacing w:afterLines="20" w:after="96" w:line="240" w:lineRule="exact"/>
              <w:rPr>
                <w:rFonts w:ascii="細明體" w:eastAsia="細明體" w:hAnsi="細明體"/>
                <w:spacing w:val="0"/>
                <w:szCs w:val="18"/>
              </w:rPr>
            </w:pPr>
            <w:r w:rsidRPr="00B04626">
              <w:rPr>
                <w:rFonts w:ascii="細明體" w:eastAsia="細明體" w:hAnsi="細明體" w:hint="eastAsia"/>
                <w:spacing w:val="0"/>
                <w:szCs w:val="18"/>
              </w:rPr>
              <w:t>－</w:t>
            </w:r>
          </w:p>
        </w:tc>
        <w:tc>
          <w:tcPr>
            <w:tcW w:w="563" w:type="pct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04453EC" w14:textId="1C7CD6FF" w:rsidR="00A84585" w:rsidRPr="00B04626" w:rsidRDefault="005D4955" w:rsidP="00C024DC">
            <w:pPr>
              <w:spacing w:afterLines="20" w:after="96" w:line="240" w:lineRule="exact"/>
              <w:rPr>
                <w:rFonts w:ascii="細明體" w:eastAsia="細明體" w:hAnsi="細明體"/>
                <w:spacing w:val="0"/>
                <w:szCs w:val="18"/>
              </w:rPr>
            </w:pPr>
            <w:r w:rsidRPr="005D4955">
              <w:rPr>
                <w:rFonts w:ascii="細明體" w:eastAsia="細明體" w:hAnsi="細明體"/>
                <w:spacing w:val="0"/>
                <w:szCs w:val="18"/>
              </w:rPr>
              <w:t>55,276,000</w:t>
            </w:r>
          </w:p>
        </w:tc>
        <w:tc>
          <w:tcPr>
            <w:tcW w:w="535" w:type="pct"/>
            <w:gridSpan w:val="3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548025" w14:textId="3D4DADCB" w:rsidR="00A84585" w:rsidRPr="00B04626" w:rsidRDefault="00A84585" w:rsidP="00C024DC">
            <w:pPr>
              <w:spacing w:afterLines="20" w:after="96" w:line="240" w:lineRule="exact"/>
              <w:rPr>
                <w:rFonts w:ascii="細明體" w:eastAsia="細明體" w:hAnsi="細明體"/>
                <w:spacing w:val="0"/>
                <w:szCs w:val="18"/>
              </w:rPr>
            </w:pPr>
            <w:r w:rsidRPr="00B04626">
              <w:rPr>
                <w:rFonts w:ascii="細明體" w:eastAsia="細明體" w:hAnsi="細明體" w:hint="eastAsia"/>
                <w:spacing w:val="0"/>
                <w:szCs w:val="18"/>
              </w:rPr>
              <w:t>－</w:t>
            </w:r>
          </w:p>
        </w:tc>
        <w:tc>
          <w:tcPr>
            <w:tcW w:w="536" w:type="pct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CC4C536" w14:textId="22C71085" w:rsidR="00A84585" w:rsidRPr="00B04626" w:rsidRDefault="005D4955" w:rsidP="00C024DC">
            <w:pPr>
              <w:spacing w:afterLines="20" w:after="96" w:line="240" w:lineRule="exact"/>
              <w:rPr>
                <w:rFonts w:ascii="細明體" w:eastAsia="細明體" w:hAnsi="細明體"/>
                <w:spacing w:val="0"/>
                <w:w w:val="95"/>
                <w:szCs w:val="18"/>
              </w:rPr>
            </w:pPr>
            <w:r w:rsidRPr="005D4955">
              <w:rPr>
                <w:rFonts w:ascii="細明體" w:eastAsia="細明體" w:hAnsi="細明體"/>
                <w:spacing w:val="0"/>
                <w:szCs w:val="18"/>
              </w:rPr>
              <w:t>55,276,000</w:t>
            </w:r>
          </w:p>
        </w:tc>
        <w:tc>
          <w:tcPr>
            <w:tcW w:w="555" w:type="pct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3CE842F" w14:textId="061A2DF5" w:rsidR="00A84585" w:rsidRPr="00B04626" w:rsidRDefault="00A84585" w:rsidP="00C024DC">
            <w:pPr>
              <w:spacing w:afterLines="20" w:after="96" w:line="240" w:lineRule="exact"/>
              <w:ind w:rightChars="20" w:right="28"/>
              <w:jc w:val="both"/>
              <w:rPr>
                <w:rFonts w:hAnsi="標楷體"/>
                <w:spacing w:val="0"/>
                <w:sz w:val="20"/>
              </w:rPr>
            </w:pPr>
            <w:proofErr w:type="gramStart"/>
            <w:r w:rsidRPr="00B04626">
              <w:rPr>
                <w:rFonts w:hAnsi="標楷體" w:hint="eastAsia"/>
                <w:spacing w:val="0"/>
                <w:sz w:val="20"/>
              </w:rPr>
              <w:t>市庫未撥款</w:t>
            </w:r>
            <w:proofErr w:type="gramEnd"/>
          </w:p>
        </w:tc>
      </w:tr>
      <w:tr w:rsidR="00A84585" w:rsidRPr="00B04626" w14:paraId="36AA9AEF" w14:textId="77777777" w:rsidTr="003E7675">
        <w:trPr>
          <w:cantSplit/>
          <w:trHeight w:val="1247"/>
        </w:trPr>
        <w:tc>
          <w:tcPr>
            <w:tcW w:w="567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00E5EB" w14:textId="4B0B84B4" w:rsidR="00A84585" w:rsidRPr="00B04626" w:rsidRDefault="00A84585" w:rsidP="00CE7B79">
            <w:pPr>
              <w:spacing w:afterLines="90" w:after="432" w:line="240" w:lineRule="exact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56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815DC8" w14:textId="6A333F2D" w:rsidR="00A84585" w:rsidRPr="00B04626" w:rsidRDefault="00A84585" w:rsidP="00CE7B79">
            <w:pPr>
              <w:spacing w:afterLines="90" w:after="432" w:line="240" w:lineRule="exact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F7B3C6" w14:textId="427A559D" w:rsidR="00A84585" w:rsidRPr="00B04626" w:rsidRDefault="00A84585" w:rsidP="00CE7B79">
            <w:pPr>
              <w:spacing w:afterLines="90" w:after="432" w:line="240" w:lineRule="exact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56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B87EFC" w14:textId="7B4934C5" w:rsidR="00A84585" w:rsidRPr="00B04626" w:rsidRDefault="00A84585" w:rsidP="00CE7B79">
            <w:pPr>
              <w:spacing w:afterLines="90" w:after="432" w:line="240" w:lineRule="exact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EC4B09" w14:textId="231BC45F" w:rsidR="00A84585" w:rsidRPr="00B04626" w:rsidRDefault="00A84585" w:rsidP="00CE7B79">
            <w:pPr>
              <w:spacing w:afterLines="90" w:after="432" w:line="240" w:lineRule="exact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563" w:type="pct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30768AA" w14:textId="739E8330" w:rsidR="00A84585" w:rsidRPr="00B04626" w:rsidRDefault="00A84585" w:rsidP="00CE7B79">
            <w:pPr>
              <w:spacing w:afterLines="90" w:after="432" w:line="240" w:lineRule="exact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535" w:type="pct"/>
            <w:gridSpan w:val="3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473E23" w14:textId="2D38B5AD" w:rsidR="00A84585" w:rsidRPr="00B04626" w:rsidRDefault="00A84585" w:rsidP="00CE7B79">
            <w:pPr>
              <w:spacing w:afterLines="90" w:after="432" w:line="240" w:lineRule="exact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536" w:type="pct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E27B2A3" w14:textId="71B44E9C" w:rsidR="00A84585" w:rsidRPr="00B04626" w:rsidRDefault="00A84585" w:rsidP="00CE7B79">
            <w:pPr>
              <w:spacing w:afterLines="90" w:after="432" w:line="240" w:lineRule="exact"/>
              <w:rPr>
                <w:rFonts w:ascii="細明體" w:eastAsia="細明體" w:hAnsi="細明體"/>
                <w:noProof/>
                <w:spacing w:val="0"/>
                <w:w w:val="95"/>
                <w:szCs w:val="18"/>
              </w:rPr>
            </w:pPr>
          </w:p>
        </w:tc>
        <w:tc>
          <w:tcPr>
            <w:tcW w:w="555" w:type="pct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3FCDCAD" w14:textId="752A455F" w:rsidR="00A84585" w:rsidRPr="00B04626" w:rsidRDefault="00A84585" w:rsidP="00CE7B79">
            <w:pPr>
              <w:spacing w:afterLines="90" w:after="432" w:line="240" w:lineRule="exact"/>
              <w:ind w:rightChars="20" w:right="28"/>
              <w:jc w:val="both"/>
              <w:rPr>
                <w:rFonts w:hAnsi="標楷體"/>
                <w:noProof/>
                <w:spacing w:val="0"/>
                <w:sz w:val="20"/>
              </w:rPr>
            </w:pPr>
          </w:p>
        </w:tc>
      </w:tr>
      <w:tr w:rsidR="001F6345" w:rsidRPr="00B04626" w14:paraId="5CA35AE4" w14:textId="77777777" w:rsidTr="003E7675">
        <w:trPr>
          <w:cantSplit/>
          <w:trHeight w:val="5301"/>
        </w:trPr>
        <w:tc>
          <w:tcPr>
            <w:tcW w:w="56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855D0" w14:textId="77777777" w:rsidR="001F6345" w:rsidRPr="00B04626" w:rsidRDefault="001F6345" w:rsidP="004C2396">
            <w:pPr>
              <w:spacing w:line="240" w:lineRule="exact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563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0EA3A" w14:textId="77777777" w:rsidR="001F6345" w:rsidRPr="00B04626" w:rsidRDefault="001F6345" w:rsidP="004C2396">
            <w:pPr>
              <w:spacing w:line="240" w:lineRule="exact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6687F" w14:textId="77777777" w:rsidR="001F6345" w:rsidRPr="00B04626" w:rsidRDefault="001F6345" w:rsidP="004C2396">
            <w:pPr>
              <w:spacing w:line="240" w:lineRule="exact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56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3972C" w14:textId="77777777" w:rsidR="001F6345" w:rsidRPr="00B04626" w:rsidRDefault="001F6345" w:rsidP="004C2396">
            <w:pPr>
              <w:spacing w:line="240" w:lineRule="exact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B2DF4" w14:textId="77777777" w:rsidR="001F6345" w:rsidRPr="00B04626" w:rsidRDefault="001F6345" w:rsidP="004C2396">
            <w:pPr>
              <w:spacing w:line="240" w:lineRule="exact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56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7EC19B" w14:textId="77777777" w:rsidR="001F6345" w:rsidRPr="00B04626" w:rsidRDefault="001F6345" w:rsidP="004C2396">
            <w:pPr>
              <w:spacing w:line="240" w:lineRule="exact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535" w:type="pct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63A96" w14:textId="77777777" w:rsidR="001F6345" w:rsidRPr="00B04626" w:rsidRDefault="001F6345" w:rsidP="004C2396">
            <w:pPr>
              <w:spacing w:line="240" w:lineRule="exact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536" w:type="pct"/>
            <w:gridSpan w:val="3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92802E" w14:textId="77777777" w:rsidR="001F6345" w:rsidRPr="00B04626" w:rsidRDefault="001F6345" w:rsidP="004C2396">
            <w:pPr>
              <w:spacing w:line="240" w:lineRule="exact"/>
              <w:rPr>
                <w:rFonts w:ascii="細明體" w:eastAsia="細明體" w:hAnsi="細明體"/>
                <w:noProof/>
                <w:spacing w:val="0"/>
                <w:w w:val="95"/>
                <w:szCs w:val="18"/>
              </w:rPr>
            </w:pPr>
          </w:p>
        </w:tc>
        <w:tc>
          <w:tcPr>
            <w:tcW w:w="555" w:type="pct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4C4FEE" w14:textId="77777777" w:rsidR="001F6345" w:rsidRPr="00B04626" w:rsidRDefault="001F6345" w:rsidP="004C2396">
            <w:pPr>
              <w:spacing w:line="240" w:lineRule="exact"/>
              <w:jc w:val="both"/>
              <w:rPr>
                <w:rFonts w:ascii="新細明體" w:hAnsi="新細明體"/>
                <w:noProof/>
                <w:spacing w:val="0"/>
                <w:sz w:val="20"/>
              </w:rPr>
            </w:pPr>
          </w:p>
        </w:tc>
      </w:tr>
      <w:tr w:rsidR="00BD5CFE" w:rsidRPr="0066573D" w14:paraId="5E88A2C3" w14:textId="77777777" w:rsidTr="00CD5805">
        <w:trPr>
          <w:cantSplit/>
          <w:trHeight w:hRule="exact" w:val="522"/>
          <w:tblHeader/>
        </w:trPr>
        <w:tc>
          <w:tcPr>
            <w:tcW w:w="5000" w:type="pct"/>
            <w:gridSpan w:val="24"/>
            <w:tcBorders>
              <w:top w:val="nil"/>
              <w:left w:val="nil"/>
              <w:bottom w:val="nil"/>
              <w:right w:val="nil"/>
            </w:tcBorders>
          </w:tcPr>
          <w:p w14:paraId="7D6D209A" w14:textId="5125F198" w:rsidR="00BD5CFE" w:rsidRPr="0066573D" w:rsidRDefault="00BD5CFE" w:rsidP="00D40454">
            <w:pPr>
              <w:rPr>
                <w:spacing w:val="0"/>
                <w:sz w:val="32"/>
                <w:szCs w:val="32"/>
                <w:u w:val="single"/>
              </w:rPr>
            </w:pPr>
            <w:r>
              <w:rPr>
                <w:rFonts w:hint="eastAsia"/>
                <w:b/>
                <w:spacing w:val="0"/>
                <w:sz w:val="36"/>
                <w:szCs w:val="36"/>
                <w:u w:val="single"/>
              </w:rPr>
              <w:lastRenderedPageBreak/>
              <w:t>貳</w:t>
            </w:r>
            <w:r w:rsidRPr="0066573D">
              <w:rPr>
                <w:b/>
                <w:spacing w:val="0"/>
                <w:sz w:val="36"/>
                <w:szCs w:val="36"/>
                <w:u w:val="single"/>
              </w:rPr>
              <w:t>、</w:t>
            </w:r>
            <w:r w:rsidRPr="0066573D">
              <w:rPr>
                <w:rFonts w:hint="eastAsia"/>
                <w:b/>
                <w:spacing w:val="0"/>
                <w:sz w:val="36"/>
                <w:szCs w:val="36"/>
                <w:u w:val="single"/>
              </w:rPr>
              <w:t>中華民國</w:t>
            </w:r>
            <w:proofErr w:type="gramStart"/>
            <w:r w:rsidRPr="0066573D">
              <w:rPr>
                <w:rFonts w:hint="eastAsia"/>
                <w:b/>
                <w:spacing w:val="0"/>
                <w:sz w:val="36"/>
                <w:szCs w:val="36"/>
                <w:u w:val="single"/>
              </w:rPr>
              <w:t>11</w:t>
            </w:r>
            <w:r>
              <w:rPr>
                <w:b/>
                <w:spacing w:val="0"/>
                <w:sz w:val="36"/>
                <w:szCs w:val="36"/>
                <w:u w:val="single"/>
              </w:rPr>
              <w:t>4</w:t>
            </w:r>
            <w:proofErr w:type="gramEnd"/>
            <w:r w:rsidRPr="0066573D">
              <w:rPr>
                <w:rFonts w:hint="eastAsia"/>
                <w:b/>
                <w:spacing w:val="0"/>
                <w:sz w:val="36"/>
                <w:szCs w:val="36"/>
                <w:u w:val="single"/>
              </w:rPr>
              <w:t>年度嘉義市總決算</w:t>
            </w:r>
          </w:p>
        </w:tc>
      </w:tr>
      <w:tr w:rsidR="00BD5CFE" w:rsidRPr="0066573D" w14:paraId="32B6F5F3" w14:textId="77777777" w:rsidTr="00CD5805">
        <w:trPr>
          <w:cantSplit/>
          <w:trHeight w:hRule="exact" w:val="539"/>
          <w:tblHeader/>
        </w:trPr>
        <w:tc>
          <w:tcPr>
            <w:tcW w:w="5000" w:type="pct"/>
            <w:gridSpan w:val="24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5001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574"/>
              <w:gridCol w:w="9296"/>
            </w:tblGrid>
            <w:tr w:rsidR="00CD5805" w:rsidRPr="00B04626" w14:paraId="5128ACF0" w14:textId="77777777" w:rsidTr="00350698">
              <w:trPr>
                <w:cantSplit/>
                <w:trHeight w:val="255"/>
              </w:trPr>
              <w:tc>
                <w:tcPr>
                  <w:tcW w:w="291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758E1B31" w14:textId="77777777" w:rsidR="00CD5805" w:rsidRPr="00B04626" w:rsidRDefault="00CD5805" w:rsidP="00CD5805">
                  <w:pPr>
                    <w:wordWrap w:val="0"/>
                    <w:snapToGrid w:val="0"/>
                    <w:rPr>
                      <w:spacing w:val="0"/>
                      <w:sz w:val="20"/>
                    </w:rPr>
                  </w:pPr>
                  <w:r>
                    <w:rPr>
                      <w:rFonts w:hint="eastAsia"/>
                      <w:spacing w:val="0"/>
                      <w:sz w:val="20"/>
                    </w:rPr>
                    <w:t>經常</w:t>
                  </w:r>
                </w:p>
              </w:tc>
              <w:tc>
                <w:tcPr>
                  <w:tcW w:w="4709" w:type="pct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67B6214E" w14:textId="77777777" w:rsidR="00CD5805" w:rsidRPr="00B04626" w:rsidRDefault="00CD5805" w:rsidP="00CD5805">
                  <w:pPr>
                    <w:snapToGrid w:val="0"/>
                    <w:ind w:leftChars="-30" w:left="-42"/>
                    <w:jc w:val="both"/>
                    <w:rPr>
                      <w:spacing w:val="0"/>
                      <w:sz w:val="20"/>
                    </w:rPr>
                  </w:pPr>
                  <w:r>
                    <w:rPr>
                      <w:rFonts w:hint="eastAsia"/>
                      <w:spacing w:val="0"/>
                      <w:sz w:val="20"/>
                    </w:rPr>
                    <w:t>門</w:t>
                  </w:r>
                  <w:proofErr w:type="gramStart"/>
                  <w:r>
                    <w:rPr>
                      <w:rFonts w:hint="eastAsia"/>
                      <w:spacing w:val="0"/>
                      <w:sz w:val="20"/>
                    </w:rPr>
                    <w:t>併</w:t>
                  </w:r>
                  <w:proofErr w:type="gramEnd"/>
                  <w:r>
                    <w:rPr>
                      <w:rFonts w:hint="eastAsia"/>
                      <w:spacing w:val="0"/>
                      <w:sz w:val="20"/>
                    </w:rPr>
                    <w:t>計</w:t>
                  </w:r>
                </w:p>
              </w:tc>
            </w:tr>
            <w:tr w:rsidR="00CD5805" w:rsidRPr="00B04626" w14:paraId="19E7EDAD" w14:textId="77777777" w:rsidTr="00350698">
              <w:trPr>
                <w:cantSplit/>
                <w:trHeight w:val="255"/>
              </w:trPr>
              <w:tc>
                <w:tcPr>
                  <w:tcW w:w="291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207F59D7" w14:textId="77777777" w:rsidR="00CD5805" w:rsidRPr="00B04626" w:rsidRDefault="00CD5805" w:rsidP="00CD5805">
                  <w:pPr>
                    <w:snapToGrid w:val="0"/>
                    <w:rPr>
                      <w:spacing w:val="0"/>
                      <w:sz w:val="20"/>
                    </w:rPr>
                  </w:pPr>
                  <w:r>
                    <w:rPr>
                      <w:rFonts w:hint="eastAsia"/>
                      <w:spacing w:val="0"/>
                      <w:sz w:val="20"/>
                    </w:rPr>
                    <w:t>資本</w:t>
                  </w:r>
                </w:p>
              </w:tc>
              <w:tc>
                <w:tcPr>
                  <w:tcW w:w="4709" w:type="pct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0A66119" w14:textId="77777777" w:rsidR="00CD5805" w:rsidRPr="00B04626" w:rsidRDefault="00CD5805" w:rsidP="00CD5805">
                  <w:pPr>
                    <w:snapToGrid w:val="0"/>
                    <w:jc w:val="both"/>
                    <w:rPr>
                      <w:spacing w:val="0"/>
                      <w:sz w:val="20"/>
                    </w:rPr>
                  </w:pPr>
                </w:p>
              </w:tc>
            </w:tr>
          </w:tbl>
          <w:p w14:paraId="3AD9058E" w14:textId="77777777" w:rsidR="00BD5CFE" w:rsidRPr="0066573D" w:rsidRDefault="00BD5CFE" w:rsidP="00D40454">
            <w:pPr>
              <w:spacing w:line="240" w:lineRule="exact"/>
              <w:rPr>
                <w:spacing w:val="0"/>
                <w:sz w:val="24"/>
                <w:szCs w:val="24"/>
              </w:rPr>
            </w:pPr>
          </w:p>
        </w:tc>
      </w:tr>
      <w:tr w:rsidR="00BD5CFE" w:rsidRPr="0066573D" w14:paraId="16E19F1B" w14:textId="77777777" w:rsidTr="003E7675">
        <w:trPr>
          <w:cantSplit/>
          <w:trHeight w:hRule="exact" w:val="454"/>
          <w:tblHeader/>
        </w:trPr>
        <w:tc>
          <w:tcPr>
            <w:tcW w:w="2005" w:type="pct"/>
            <w:gridSpan w:val="12"/>
            <w:vMerge w:val="restart"/>
            <w:tcBorders>
              <w:top w:val="nil"/>
              <w:left w:val="nil"/>
            </w:tcBorders>
            <w:vAlign w:val="center"/>
          </w:tcPr>
          <w:p w14:paraId="30062B31" w14:textId="77777777" w:rsidR="00BD5CFE" w:rsidRPr="0066573D" w:rsidRDefault="00BD5CFE" w:rsidP="00D40454">
            <w:pPr>
              <w:spacing w:line="240" w:lineRule="exact"/>
              <w:ind w:leftChars="50" w:left="70" w:rightChars="50" w:right="70"/>
              <w:jc w:val="distribute"/>
              <w:rPr>
                <w:spacing w:val="0"/>
                <w:sz w:val="20"/>
              </w:rPr>
            </w:pPr>
            <w:r w:rsidRPr="0066573D">
              <w:rPr>
                <w:rFonts w:hint="eastAsia"/>
                <w:spacing w:val="0"/>
                <w:sz w:val="20"/>
              </w:rPr>
              <w:t>科目</w:t>
            </w:r>
          </w:p>
        </w:tc>
        <w:tc>
          <w:tcPr>
            <w:tcW w:w="1000" w:type="pct"/>
            <w:gridSpan w:val="3"/>
            <w:vMerge w:val="restart"/>
            <w:tcBorders>
              <w:top w:val="nil"/>
            </w:tcBorders>
            <w:vAlign w:val="center"/>
          </w:tcPr>
          <w:p w14:paraId="77B3CE50" w14:textId="77777777" w:rsidR="00BD5CFE" w:rsidRPr="0066573D" w:rsidRDefault="00BD5CFE" w:rsidP="00D40454">
            <w:pPr>
              <w:spacing w:line="240" w:lineRule="exact"/>
              <w:ind w:leftChars="50" w:left="70" w:rightChars="50" w:right="70"/>
              <w:jc w:val="distribute"/>
              <w:rPr>
                <w:spacing w:val="0"/>
                <w:sz w:val="20"/>
              </w:rPr>
            </w:pPr>
            <w:r w:rsidRPr="0066573D">
              <w:rPr>
                <w:rFonts w:hint="eastAsia"/>
                <w:spacing w:val="0"/>
                <w:sz w:val="20"/>
              </w:rPr>
              <w:t>修正內容</w:t>
            </w:r>
          </w:p>
        </w:tc>
        <w:tc>
          <w:tcPr>
            <w:tcW w:w="1996" w:type="pct"/>
            <w:gridSpan w:val="9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47FED942" w14:textId="77777777" w:rsidR="00BD5CFE" w:rsidRPr="0066573D" w:rsidRDefault="00BD5CFE" w:rsidP="00D40454">
            <w:pPr>
              <w:spacing w:line="240" w:lineRule="exact"/>
              <w:ind w:leftChars="50" w:left="70" w:rightChars="50" w:right="70"/>
              <w:jc w:val="center"/>
              <w:rPr>
                <w:spacing w:val="0"/>
                <w:sz w:val="20"/>
              </w:rPr>
            </w:pPr>
            <w:r w:rsidRPr="0066573D">
              <w:rPr>
                <w:rFonts w:hint="eastAsia"/>
                <w:spacing w:val="0"/>
                <w:sz w:val="20"/>
              </w:rPr>
              <w:t>修</w:t>
            </w:r>
          </w:p>
        </w:tc>
      </w:tr>
      <w:tr w:rsidR="00BD5CFE" w:rsidRPr="0066573D" w14:paraId="2A393AD8" w14:textId="77777777" w:rsidTr="003E7675">
        <w:trPr>
          <w:cantSplit/>
          <w:trHeight w:val="454"/>
          <w:tblHeader/>
        </w:trPr>
        <w:tc>
          <w:tcPr>
            <w:tcW w:w="2005" w:type="pct"/>
            <w:gridSpan w:val="12"/>
            <w:vMerge/>
            <w:tcBorders>
              <w:left w:val="nil"/>
            </w:tcBorders>
          </w:tcPr>
          <w:p w14:paraId="68A19863" w14:textId="77777777" w:rsidR="00BD5CFE" w:rsidRPr="0066573D" w:rsidRDefault="00BD5CFE" w:rsidP="00D40454">
            <w:pPr>
              <w:spacing w:line="240" w:lineRule="exact"/>
              <w:ind w:leftChars="50" w:left="70" w:rightChars="50" w:right="70"/>
              <w:jc w:val="distribute"/>
              <w:rPr>
                <w:spacing w:val="0"/>
                <w:sz w:val="20"/>
              </w:rPr>
            </w:pPr>
          </w:p>
        </w:tc>
        <w:tc>
          <w:tcPr>
            <w:tcW w:w="1000" w:type="pct"/>
            <w:gridSpan w:val="3"/>
            <w:vMerge/>
            <w:vAlign w:val="center"/>
          </w:tcPr>
          <w:p w14:paraId="1A5FF60B" w14:textId="77777777" w:rsidR="00BD5CFE" w:rsidRPr="0066573D" w:rsidRDefault="00BD5CFE" w:rsidP="00D40454">
            <w:pPr>
              <w:spacing w:line="240" w:lineRule="exact"/>
              <w:ind w:leftChars="50" w:left="70" w:rightChars="50" w:right="70"/>
              <w:rPr>
                <w:spacing w:val="0"/>
                <w:sz w:val="20"/>
              </w:rPr>
            </w:pPr>
          </w:p>
        </w:tc>
        <w:tc>
          <w:tcPr>
            <w:tcW w:w="1996" w:type="pct"/>
            <w:gridSpan w:val="9"/>
            <w:tcBorders>
              <w:top w:val="nil"/>
              <w:bottom w:val="single" w:sz="4" w:space="0" w:color="auto"/>
            </w:tcBorders>
            <w:vAlign w:val="center"/>
          </w:tcPr>
          <w:p w14:paraId="6E6EC2EF" w14:textId="77777777" w:rsidR="00BD5CFE" w:rsidRPr="0066573D" w:rsidRDefault="00BD5CFE" w:rsidP="00D40454">
            <w:pPr>
              <w:spacing w:line="240" w:lineRule="exact"/>
              <w:ind w:leftChars="50" w:left="70" w:rightChars="50" w:right="70"/>
              <w:jc w:val="distribute"/>
              <w:rPr>
                <w:spacing w:val="0"/>
                <w:sz w:val="20"/>
              </w:rPr>
            </w:pPr>
            <w:r w:rsidRPr="0066573D">
              <w:rPr>
                <w:rFonts w:hint="eastAsia"/>
                <w:spacing w:val="0"/>
                <w:sz w:val="20"/>
              </w:rPr>
              <w:t>減免</w:t>
            </w:r>
            <w:r w:rsidRPr="0066573D">
              <w:rPr>
                <w:rFonts w:hAnsi="標楷體" w:hint="eastAsia"/>
                <w:bCs/>
                <w:spacing w:val="0"/>
                <w:sz w:val="20"/>
              </w:rPr>
              <w:t>（註銷）</w:t>
            </w:r>
            <w:r w:rsidRPr="0066573D">
              <w:rPr>
                <w:rFonts w:hint="eastAsia"/>
                <w:spacing w:val="0"/>
                <w:sz w:val="20"/>
              </w:rPr>
              <w:t>數</w:t>
            </w:r>
          </w:p>
        </w:tc>
      </w:tr>
      <w:tr w:rsidR="00BD5CFE" w:rsidRPr="0066573D" w14:paraId="1A26C5D9" w14:textId="77777777" w:rsidTr="003E7675">
        <w:trPr>
          <w:cantSplit/>
          <w:trHeight w:val="454"/>
          <w:tblHeader/>
        </w:trPr>
        <w:tc>
          <w:tcPr>
            <w:tcW w:w="2005" w:type="pct"/>
            <w:gridSpan w:val="12"/>
            <w:vMerge/>
            <w:tcBorders>
              <w:left w:val="nil"/>
              <w:bottom w:val="nil"/>
            </w:tcBorders>
          </w:tcPr>
          <w:p w14:paraId="70933939" w14:textId="77777777" w:rsidR="00BD5CFE" w:rsidRPr="0066573D" w:rsidRDefault="00BD5CFE" w:rsidP="00D40454">
            <w:pPr>
              <w:spacing w:line="240" w:lineRule="exact"/>
              <w:ind w:leftChars="50" w:left="70" w:rightChars="50" w:right="70"/>
              <w:jc w:val="distribute"/>
              <w:rPr>
                <w:spacing w:val="0"/>
                <w:sz w:val="20"/>
              </w:rPr>
            </w:pPr>
          </w:p>
        </w:tc>
        <w:tc>
          <w:tcPr>
            <w:tcW w:w="1000" w:type="pct"/>
            <w:gridSpan w:val="3"/>
            <w:vMerge/>
            <w:vAlign w:val="center"/>
          </w:tcPr>
          <w:p w14:paraId="5B0727DB" w14:textId="77777777" w:rsidR="00BD5CFE" w:rsidRPr="0066573D" w:rsidRDefault="00BD5CFE" w:rsidP="00D40454">
            <w:pPr>
              <w:spacing w:line="240" w:lineRule="exact"/>
              <w:ind w:leftChars="50" w:left="70" w:rightChars="50" w:right="70"/>
              <w:rPr>
                <w:spacing w:val="0"/>
                <w:sz w:val="20"/>
              </w:rPr>
            </w:pPr>
          </w:p>
        </w:tc>
        <w:tc>
          <w:tcPr>
            <w:tcW w:w="999" w:type="pct"/>
            <w:gridSpan w:val="5"/>
            <w:tcBorders>
              <w:top w:val="single" w:sz="4" w:space="0" w:color="auto"/>
              <w:bottom w:val="nil"/>
            </w:tcBorders>
            <w:vAlign w:val="center"/>
          </w:tcPr>
          <w:p w14:paraId="3C90E8FB" w14:textId="77777777" w:rsidR="00BD5CFE" w:rsidRPr="0066573D" w:rsidRDefault="00BD5CFE" w:rsidP="00D40454">
            <w:pPr>
              <w:spacing w:line="240" w:lineRule="exact"/>
              <w:ind w:leftChars="50" w:left="70" w:rightChars="50" w:right="70"/>
              <w:jc w:val="distribute"/>
              <w:rPr>
                <w:spacing w:val="0"/>
                <w:sz w:val="20"/>
              </w:rPr>
            </w:pPr>
            <w:r w:rsidRPr="0066573D">
              <w:rPr>
                <w:rFonts w:hint="eastAsia"/>
                <w:spacing w:val="0"/>
                <w:sz w:val="20"/>
              </w:rPr>
              <w:t>應付數</w:t>
            </w:r>
          </w:p>
        </w:tc>
        <w:tc>
          <w:tcPr>
            <w:tcW w:w="997" w:type="pct"/>
            <w:gridSpan w:val="4"/>
            <w:tcBorders>
              <w:bottom w:val="nil"/>
            </w:tcBorders>
            <w:vAlign w:val="center"/>
          </w:tcPr>
          <w:p w14:paraId="1E46B8A8" w14:textId="77777777" w:rsidR="00BD5CFE" w:rsidRPr="0066573D" w:rsidRDefault="00BD5CFE" w:rsidP="00D40454">
            <w:pPr>
              <w:spacing w:line="240" w:lineRule="exact"/>
              <w:ind w:leftChars="50" w:left="70" w:rightChars="50" w:right="70"/>
              <w:jc w:val="distribute"/>
              <w:rPr>
                <w:spacing w:val="0"/>
                <w:sz w:val="20"/>
              </w:rPr>
            </w:pPr>
            <w:r w:rsidRPr="0066573D">
              <w:rPr>
                <w:rFonts w:hint="eastAsia"/>
                <w:spacing w:val="0"/>
                <w:sz w:val="20"/>
              </w:rPr>
              <w:t>保留數</w:t>
            </w:r>
          </w:p>
        </w:tc>
      </w:tr>
      <w:tr w:rsidR="00BD5CFE" w:rsidRPr="0066573D" w14:paraId="63B00E9D" w14:textId="77777777" w:rsidTr="003E7675">
        <w:trPr>
          <w:cantSplit/>
          <w:trHeight w:val="454"/>
          <w:tblHeader/>
        </w:trPr>
        <w:tc>
          <w:tcPr>
            <w:tcW w:w="293" w:type="pct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14:paraId="5C80CDE1" w14:textId="77777777" w:rsidR="00BD5CFE" w:rsidRPr="0066573D" w:rsidRDefault="00BD5CFE" w:rsidP="00D40454">
            <w:pPr>
              <w:spacing w:line="240" w:lineRule="exact"/>
              <w:jc w:val="center"/>
              <w:rPr>
                <w:spacing w:val="0"/>
                <w:sz w:val="20"/>
              </w:rPr>
            </w:pPr>
            <w:r w:rsidRPr="0066573D">
              <w:rPr>
                <w:rFonts w:hint="eastAsia"/>
                <w:spacing w:val="0"/>
                <w:sz w:val="20"/>
              </w:rPr>
              <w:t>年度</w:t>
            </w:r>
          </w:p>
        </w:tc>
        <w:tc>
          <w:tcPr>
            <w:tcW w:w="200" w:type="pct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14:paraId="5467057B" w14:textId="77777777" w:rsidR="00BD5CFE" w:rsidRPr="0066573D" w:rsidRDefault="00BD5CFE" w:rsidP="00D40454">
            <w:pPr>
              <w:spacing w:line="240" w:lineRule="exact"/>
              <w:jc w:val="center"/>
              <w:rPr>
                <w:spacing w:val="0"/>
                <w:sz w:val="20"/>
              </w:rPr>
            </w:pPr>
            <w:r w:rsidRPr="0066573D">
              <w:rPr>
                <w:rFonts w:hint="eastAsia"/>
                <w:spacing w:val="0"/>
                <w:sz w:val="20"/>
              </w:rPr>
              <w:t>款</w:t>
            </w:r>
          </w:p>
        </w:tc>
        <w:tc>
          <w:tcPr>
            <w:tcW w:w="200" w:type="pct"/>
            <w:gridSpan w:val="3"/>
            <w:tcBorders>
              <w:bottom w:val="single" w:sz="4" w:space="0" w:color="auto"/>
            </w:tcBorders>
            <w:vAlign w:val="center"/>
          </w:tcPr>
          <w:p w14:paraId="0F4A2A3C" w14:textId="77777777" w:rsidR="00BD5CFE" w:rsidRPr="0066573D" w:rsidRDefault="00BD5CFE" w:rsidP="00D40454">
            <w:pPr>
              <w:spacing w:line="240" w:lineRule="exact"/>
              <w:jc w:val="center"/>
              <w:rPr>
                <w:spacing w:val="0"/>
                <w:sz w:val="20"/>
              </w:rPr>
            </w:pPr>
            <w:r w:rsidRPr="0066573D">
              <w:rPr>
                <w:rFonts w:hint="eastAsia"/>
                <w:spacing w:val="0"/>
                <w:sz w:val="20"/>
              </w:rPr>
              <w:t>項</w:t>
            </w:r>
          </w:p>
        </w:tc>
        <w:tc>
          <w:tcPr>
            <w:tcW w:w="200" w:type="pct"/>
            <w:tcBorders>
              <w:bottom w:val="single" w:sz="4" w:space="0" w:color="auto"/>
            </w:tcBorders>
            <w:vAlign w:val="center"/>
          </w:tcPr>
          <w:p w14:paraId="2B42FE83" w14:textId="77777777" w:rsidR="00BD5CFE" w:rsidRPr="0066573D" w:rsidRDefault="00BD5CFE" w:rsidP="00D40454">
            <w:pPr>
              <w:spacing w:line="240" w:lineRule="exact"/>
              <w:jc w:val="center"/>
              <w:rPr>
                <w:spacing w:val="0"/>
                <w:sz w:val="20"/>
              </w:rPr>
            </w:pPr>
            <w:r w:rsidRPr="0066573D">
              <w:rPr>
                <w:rFonts w:hint="eastAsia"/>
                <w:spacing w:val="0"/>
                <w:sz w:val="20"/>
              </w:rPr>
              <w:t>目</w:t>
            </w:r>
          </w:p>
        </w:tc>
        <w:tc>
          <w:tcPr>
            <w:tcW w:w="1112" w:type="pct"/>
            <w:gridSpan w:val="4"/>
            <w:tcBorders>
              <w:bottom w:val="single" w:sz="4" w:space="0" w:color="auto"/>
            </w:tcBorders>
            <w:vAlign w:val="center"/>
          </w:tcPr>
          <w:p w14:paraId="442AC2B4" w14:textId="77777777" w:rsidR="00BD5CFE" w:rsidRPr="0066573D" w:rsidRDefault="00BD5CFE" w:rsidP="00D40454">
            <w:pPr>
              <w:spacing w:line="240" w:lineRule="exact"/>
              <w:ind w:leftChars="50" w:left="70" w:rightChars="50" w:right="70"/>
              <w:jc w:val="distribute"/>
              <w:rPr>
                <w:spacing w:val="0"/>
                <w:sz w:val="20"/>
              </w:rPr>
            </w:pPr>
            <w:r w:rsidRPr="0066573D">
              <w:rPr>
                <w:rFonts w:hint="eastAsia"/>
                <w:spacing w:val="0"/>
                <w:sz w:val="20"/>
              </w:rPr>
              <w:t>名稱</w:t>
            </w:r>
          </w:p>
        </w:tc>
        <w:tc>
          <w:tcPr>
            <w:tcW w:w="1000" w:type="pct"/>
            <w:gridSpan w:val="3"/>
            <w:tcBorders>
              <w:bottom w:val="single" w:sz="4" w:space="0" w:color="auto"/>
            </w:tcBorders>
            <w:vAlign w:val="center"/>
          </w:tcPr>
          <w:p w14:paraId="377C486F" w14:textId="77777777" w:rsidR="00BD5CFE" w:rsidRPr="0066573D" w:rsidRDefault="00BD5CFE" w:rsidP="00D40454">
            <w:pPr>
              <w:spacing w:line="240" w:lineRule="exact"/>
              <w:ind w:leftChars="50" w:left="70" w:rightChars="50" w:right="70"/>
              <w:rPr>
                <w:spacing w:val="0"/>
                <w:sz w:val="20"/>
              </w:rPr>
            </w:pPr>
          </w:p>
        </w:tc>
        <w:tc>
          <w:tcPr>
            <w:tcW w:w="500" w:type="pct"/>
            <w:gridSpan w:val="2"/>
            <w:tcBorders>
              <w:bottom w:val="single" w:sz="4" w:space="0" w:color="auto"/>
            </w:tcBorders>
            <w:vAlign w:val="center"/>
          </w:tcPr>
          <w:p w14:paraId="35F3AA62" w14:textId="77777777" w:rsidR="00BD5CFE" w:rsidRPr="0066573D" w:rsidRDefault="00BD5CFE" w:rsidP="00D40454">
            <w:pPr>
              <w:spacing w:line="240" w:lineRule="exact"/>
              <w:ind w:leftChars="50" w:left="70" w:rightChars="50" w:right="70"/>
              <w:jc w:val="distribute"/>
              <w:rPr>
                <w:spacing w:val="0"/>
                <w:sz w:val="20"/>
              </w:rPr>
            </w:pPr>
            <w:r w:rsidRPr="0066573D">
              <w:rPr>
                <w:rFonts w:hint="eastAsia"/>
                <w:spacing w:val="0"/>
                <w:sz w:val="20"/>
              </w:rPr>
              <w:t>增</w:t>
            </w:r>
          </w:p>
        </w:tc>
        <w:tc>
          <w:tcPr>
            <w:tcW w:w="499" w:type="pct"/>
            <w:gridSpan w:val="3"/>
            <w:tcBorders>
              <w:bottom w:val="single" w:sz="4" w:space="0" w:color="auto"/>
            </w:tcBorders>
            <w:vAlign w:val="center"/>
          </w:tcPr>
          <w:p w14:paraId="5FDC4632" w14:textId="77777777" w:rsidR="00BD5CFE" w:rsidRPr="0066573D" w:rsidRDefault="00BD5CFE" w:rsidP="00D40454">
            <w:pPr>
              <w:spacing w:line="240" w:lineRule="exact"/>
              <w:ind w:leftChars="50" w:left="70" w:rightChars="50" w:right="70"/>
              <w:jc w:val="distribute"/>
              <w:rPr>
                <w:spacing w:val="0"/>
                <w:sz w:val="20"/>
              </w:rPr>
            </w:pPr>
            <w:r w:rsidRPr="0066573D">
              <w:rPr>
                <w:rFonts w:hint="eastAsia"/>
                <w:spacing w:val="0"/>
                <w:sz w:val="20"/>
              </w:rPr>
              <w:t>減</w:t>
            </w:r>
          </w:p>
        </w:tc>
        <w:tc>
          <w:tcPr>
            <w:tcW w:w="501" w:type="pct"/>
            <w:gridSpan w:val="3"/>
            <w:tcBorders>
              <w:bottom w:val="single" w:sz="4" w:space="0" w:color="auto"/>
            </w:tcBorders>
            <w:vAlign w:val="center"/>
          </w:tcPr>
          <w:p w14:paraId="207DC8C7" w14:textId="77777777" w:rsidR="00BD5CFE" w:rsidRPr="0066573D" w:rsidRDefault="00BD5CFE" w:rsidP="00D40454">
            <w:pPr>
              <w:spacing w:line="240" w:lineRule="exact"/>
              <w:ind w:leftChars="50" w:left="70" w:rightChars="50" w:right="70"/>
              <w:jc w:val="distribute"/>
              <w:rPr>
                <w:spacing w:val="0"/>
                <w:sz w:val="20"/>
              </w:rPr>
            </w:pPr>
            <w:r w:rsidRPr="0066573D">
              <w:rPr>
                <w:rFonts w:hint="eastAsia"/>
                <w:spacing w:val="0"/>
                <w:sz w:val="20"/>
              </w:rPr>
              <w:t>增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148C4141" w14:textId="77777777" w:rsidR="00BD5CFE" w:rsidRPr="0066573D" w:rsidRDefault="00BD5CFE" w:rsidP="00D40454">
            <w:pPr>
              <w:spacing w:line="240" w:lineRule="exact"/>
              <w:ind w:leftChars="50" w:left="70" w:rightChars="50" w:right="70"/>
              <w:jc w:val="distribute"/>
              <w:rPr>
                <w:spacing w:val="0"/>
                <w:sz w:val="20"/>
              </w:rPr>
            </w:pPr>
            <w:r w:rsidRPr="0066573D">
              <w:rPr>
                <w:rFonts w:hint="eastAsia"/>
                <w:spacing w:val="0"/>
                <w:sz w:val="20"/>
              </w:rPr>
              <w:t>減</w:t>
            </w:r>
          </w:p>
        </w:tc>
      </w:tr>
      <w:tr w:rsidR="00BD5CFE" w:rsidRPr="0066573D" w14:paraId="40901D8B" w14:textId="77777777" w:rsidTr="003E767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1417"/>
        </w:trPr>
        <w:tc>
          <w:tcPr>
            <w:tcW w:w="293" w:type="pct"/>
            <w:gridSpan w:val="2"/>
            <w:shd w:val="clear" w:color="auto" w:fill="auto"/>
            <w:vAlign w:val="center"/>
          </w:tcPr>
          <w:p w14:paraId="742D791F" w14:textId="77777777" w:rsidR="00BD5CFE" w:rsidRPr="0066573D" w:rsidRDefault="00BD5CFE" w:rsidP="00D40454">
            <w:pPr>
              <w:spacing w:line="240" w:lineRule="exact"/>
              <w:jc w:val="center"/>
              <w:rPr>
                <w:rFonts w:hAnsi="標楷體"/>
                <w:b/>
                <w:spacing w:val="0"/>
                <w:sz w:val="20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0F8C7D2C" w14:textId="77777777" w:rsidR="00BD5CFE" w:rsidRPr="0066573D" w:rsidRDefault="00BD5CFE" w:rsidP="00D40454">
            <w:pPr>
              <w:spacing w:line="240" w:lineRule="exact"/>
              <w:jc w:val="center"/>
              <w:rPr>
                <w:rFonts w:hAnsi="標楷體"/>
                <w:b/>
                <w:spacing w:val="0"/>
                <w:sz w:val="20"/>
              </w:rPr>
            </w:pPr>
          </w:p>
        </w:tc>
        <w:tc>
          <w:tcPr>
            <w:tcW w:w="200" w:type="pct"/>
            <w:gridSpan w:val="3"/>
            <w:shd w:val="clear" w:color="auto" w:fill="auto"/>
            <w:vAlign w:val="center"/>
          </w:tcPr>
          <w:p w14:paraId="1BAAAB79" w14:textId="77777777" w:rsidR="00BD5CFE" w:rsidRPr="0066573D" w:rsidRDefault="00BD5CFE" w:rsidP="00D40454">
            <w:pPr>
              <w:spacing w:line="240" w:lineRule="exact"/>
              <w:jc w:val="center"/>
              <w:rPr>
                <w:rFonts w:hAnsi="標楷體"/>
                <w:b/>
                <w:spacing w:val="0"/>
                <w:sz w:val="20"/>
              </w:rPr>
            </w:pPr>
          </w:p>
        </w:tc>
        <w:tc>
          <w:tcPr>
            <w:tcW w:w="200" w:type="pct"/>
            <w:shd w:val="clear" w:color="auto" w:fill="auto"/>
            <w:vAlign w:val="center"/>
          </w:tcPr>
          <w:p w14:paraId="7D80F40E" w14:textId="77777777" w:rsidR="00BD5CFE" w:rsidRPr="0066573D" w:rsidRDefault="00BD5CFE" w:rsidP="00D40454">
            <w:pPr>
              <w:spacing w:line="240" w:lineRule="exact"/>
              <w:jc w:val="center"/>
              <w:rPr>
                <w:rFonts w:hAnsi="標楷體"/>
                <w:b/>
                <w:spacing w:val="0"/>
                <w:sz w:val="20"/>
              </w:rPr>
            </w:pPr>
          </w:p>
        </w:tc>
        <w:tc>
          <w:tcPr>
            <w:tcW w:w="1112" w:type="pct"/>
            <w:gridSpan w:val="4"/>
            <w:shd w:val="clear" w:color="auto" w:fill="auto"/>
            <w:vAlign w:val="center"/>
          </w:tcPr>
          <w:p w14:paraId="571FB8A4" w14:textId="77777777" w:rsidR="00BD5CFE" w:rsidRPr="0066573D" w:rsidRDefault="00BD5CFE" w:rsidP="00D40454">
            <w:pPr>
              <w:spacing w:line="240" w:lineRule="exact"/>
              <w:jc w:val="distribute"/>
              <w:rPr>
                <w:rFonts w:hAnsi="標楷體"/>
                <w:b/>
                <w:spacing w:val="0"/>
                <w:sz w:val="20"/>
              </w:rPr>
            </w:pPr>
            <w:r w:rsidRPr="0066573D">
              <w:rPr>
                <w:rFonts w:hAnsi="標楷體" w:hint="eastAsia"/>
                <w:b/>
                <w:noProof/>
                <w:spacing w:val="0"/>
                <w:sz w:val="20"/>
              </w:rPr>
              <w:t>合計</w:t>
            </w:r>
          </w:p>
        </w:tc>
        <w:tc>
          <w:tcPr>
            <w:tcW w:w="1000" w:type="pct"/>
            <w:gridSpan w:val="3"/>
            <w:shd w:val="clear" w:color="auto" w:fill="auto"/>
            <w:vAlign w:val="center"/>
          </w:tcPr>
          <w:p w14:paraId="76FB59A5" w14:textId="77777777" w:rsidR="00BD5CFE" w:rsidRPr="0066573D" w:rsidRDefault="00BD5CFE" w:rsidP="00D40454">
            <w:pPr>
              <w:spacing w:line="240" w:lineRule="exact"/>
              <w:jc w:val="both"/>
              <w:rPr>
                <w:rFonts w:hAnsi="標楷體"/>
                <w:b/>
                <w:spacing w:val="0"/>
                <w:sz w:val="20"/>
              </w:rPr>
            </w:pP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23AB08A1" w14:textId="77777777" w:rsidR="00BD5CFE" w:rsidRPr="0066573D" w:rsidRDefault="00BD5CFE" w:rsidP="00D40454">
            <w:pPr>
              <w:spacing w:line="240" w:lineRule="exact"/>
              <w:ind w:rightChars="20" w:right="28"/>
              <w:rPr>
                <w:rFonts w:ascii="細明體" w:eastAsia="細明體" w:hAnsi="細明體"/>
                <w:b/>
                <w:spacing w:val="0"/>
                <w:szCs w:val="18"/>
              </w:rPr>
            </w:pPr>
            <w:r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8,545,170</w:t>
            </w:r>
          </w:p>
        </w:tc>
        <w:tc>
          <w:tcPr>
            <w:tcW w:w="499" w:type="pct"/>
            <w:gridSpan w:val="3"/>
            <w:shd w:val="clear" w:color="auto" w:fill="auto"/>
            <w:vAlign w:val="center"/>
          </w:tcPr>
          <w:p w14:paraId="7376BB5D" w14:textId="77777777" w:rsidR="00BD5CFE" w:rsidRPr="0066573D" w:rsidRDefault="00BD5CFE" w:rsidP="00D40454">
            <w:pPr>
              <w:spacing w:line="240" w:lineRule="exact"/>
              <w:ind w:rightChars="20" w:right="28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66573D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01" w:type="pct"/>
            <w:gridSpan w:val="3"/>
            <w:shd w:val="clear" w:color="auto" w:fill="auto"/>
            <w:vAlign w:val="center"/>
          </w:tcPr>
          <w:p w14:paraId="2CFEC570" w14:textId="77777777" w:rsidR="00BD5CFE" w:rsidRPr="0066573D" w:rsidRDefault="00BD5CFE" w:rsidP="00D40454">
            <w:pPr>
              <w:spacing w:line="240" w:lineRule="exact"/>
              <w:ind w:rightChars="20" w:right="28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66573D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44E92DD5" w14:textId="77777777" w:rsidR="00BD5CFE" w:rsidRPr="0066573D" w:rsidRDefault="00BD5CFE" w:rsidP="00D40454">
            <w:pPr>
              <w:spacing w:line="240" w:lineRule="exact"/>
              <w:ind w:rightChars="20" w:right="28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66573D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</w:tr>
      <w:tr w:rsidR="00BD5CFE" w:rsidRPr="0066573D" w14:paraId="13CFBD98" w14:textId="77777777" w:rsidTr="003E767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1417"/>
        </w:trPr>
        <w:tc>
          <w:tcPr>
            <w:tcW w:w="293" w:type="pct"/>
            <w:gridSpan w:val="2"/>
            <w:shd w:val="clear" w:color="auto" w:fill="auto"/>
            <w:vAlign w:val="center"/>
          </w:tcPr>
          <w:p w14:paraId="73CA3D2D" w14:textId="77777777" w:rsidR="00BD5CFE" w:rsidRPr="0066573D" w:rsidRDefault="00BD5CFE" w:rsidP="00D40454">
            <w:pPr>
              <w:spacing w:line="240" w:lineRule="exact"/>
              <w:jc w:val="center"/>
              <w:rPr>
                <w:rFonts w:hAnsi="標楷體"/>
                <w:b/>
                <w:spacing w:val="0"/>
                <w:sz w:val="20"/>
              </w:rPr>
            </w:pPr>
            <w:r>
              <w:rPr>
                <w:rFonts w:hAnsi="標楷體" w:hint="eastAsia"/>
                <w:b/>
                <w:spacing w:val="0"/>
                <w:sz w:val="20"/>
              </w:rPr>
              <w:t>1</w:t>
            </w:r>
            <w:r>
              <w:rPr>
                <w:rFonts w:hAnsi="標楷體"/>
                <w:b/>
                <w:spacing w:val="0"/>
                <w:sz w:val="20"/>
              </w:rPr>
              <w:t>11</w:t>
            </w: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3099E5D4" w14:textId="77777777" w:rsidR="00BD5CFE" w:rsidRPr="0066573D" w:rsidRDefault="00BD5CFE" w:rsidP="00D40454">
            <w:pPr>
              <w:spacing w:line="240" w:lineRule="exact"/>
              <w:jc w:val="center"/>
              <w:rPr>
                <w:rFonts w:hAnsi="標楷體"/>
                <w:b/>
                <w:spacing w:val="0"/>
                <w:sz w:val="20"/>
              </w:rPr>
            </w:pPr>
            <w:r w:rsidRPr="0066573D">
              <w:rPr>
                <w:rFonts w:hAnsi="標楷體" w:hint="eastAsia"/>
                <w:b/>
                <w:noProof/>
                <w:spacing w:val="0"/>
                <w:sz w:val="20"/>
              </w:rPr>
              <w:t>2</w:t>
            </w:r>
          </w:p>
        </w:tc>
        <w:tc>
          <w:tcPr>
            <w:tcW w:w="200" w:type="pct"/>
            <w:gridSpan w:val="3"/>
            <w:shd w:val="clear" w:color="auto" w:fill="auto"/>
            <w:vAlign w:val="center"/>
          </w:tcPr>
          <w:p w14:paraId="1B12C0DF" w14:textId="77777777" w:rsidR="00BD5CFE" w:rsidRPr="0066573D" w:rsidRDefault="00BD5CFE" w:rsidP="00D40454">
            <w:pPr>
              <w:spacing w:line="240" w:lineRule="exact"/>
              <w:jc w:val="center"/>
              <w:rPr>
                <w:rFonts w:hAnsi="標楷體"/>
                <w:b/>
                <w:spacing w:val="0"/>
                <w:sz w:val="20"/>
              </w:rPr>
            </w:pPr>
          </w:p>
        </w:tc>
        <w:tc>
          <w:tcPr>
            <w:tcW w:w="200" w:type="pct"/>
            <w:shd w:val="clear" w:color="auto" w:fill="auto"/>
            <w:vAlign w:val="center"/>
          </w:tcPr>
          <w:p w14:paraId="397DF019" w14:textId="77777777" w:rsidR="00BD5CFE" w:rsidRPr="0066573D" w:rsidRDefault="00BD5CFE" w:rsidP="00D40454">
            <w:pPr>
              <w:spacing w:line="240" w:lineRule="exact"/>
              <w:jc w:val="center"/>
              <w:rPr>
                <w:rFonts w:hAnsi="標楷體"/>
                <w:b/>
                <w:spacing w:val="0"/>
                <w:sz w:val="20"/>
              </w:rPr>
            </w:pPr>
          </w:p>
        </w:tc>
        <w:tc>
          <w:tcPr>
            <w:tcW w:w="1112" w:type="pct"/>
            <w:gridSpan w:val="4"/>
            <w:shd w:val="clear" w:color="auto" w:fill="auto"/>
            <w:vAlign w:val="center"/>
          </w:tcPr>
          <w:p w14:paraId="2F70B4B1" w14:textId="77777777" w:rsidR="00BD5CFE" w:rsidRPr="0066573D" w:rsidRDefault="00BD5CFE" w:rsidP="00D40454">
            <w:pPr>
              <w:spacing w:line="240" w:lineRule="exact"/>
              <w:jc w:val="distribute"/>
              <w:rPr>
                <w:rFonts w:hAnsi="標楷體"/>
                <w:b/>
                <w:spacing w:val="0"/>
                <w:sz w:val="20"/>
              </w:rPr>
            </w:pPr>
            <w:r w:rsidRPr="0066573D">
              <w:rPr>
                <w:rFonts w:hAnsi="標楷體" w:hint="eastAsia"/>
                <w:b/>
                <w:noProof/>
                <w:spacing w:val="0"/>
                <w:sz w:val="20"/>
              </w:rPr>
              <w:t>市政府主管</w:t>
            </w:r>
          </w:p>
        </w:tc>
        <w:tc>
          <w:tcPr>
            <w:tcW w:w="1000" w:type="pct"/>
            <w:gridSpan w:val="3"/>
            <w:shd w:val="clear" w:color="auto" w:fill="auto"/>
            <w:vAlign w:val="center"/>
          </w:tcPr>
          <w:p w14:paraId="11D0BA54" w14:textId="77777777" w:rsidR="00BD5CFE" w:rsidRPr="0066573D" w:rsidRDefault="00BD5CFE" w:rsidP="00D40454">
            <w:pPr>
              <w:spacing w:line="240" w:lineRule="exact"/>
              <w:jc w:val="both"/>
              <w:rPr>
                <w:rFonts w:hAnsi="標楷體"/>
                <w:b/>
                <w:spacing w:val="0"/>
                <w:sz w:val="20"/>
              </w:rPr>
            </w:pP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0F88DBB2" w14:textId="77777777" w:rsidR="00BD5CFE" w:rsidRPr="0066573D" w:rsidRDefault="00BD5CFE" w:rsidP="00D40454">
            <w:pPr>
              <w:spacing w:line="240" w:lineRule="exact"/>
              <w:ind w:rightChars="20" w:right="28"/>
              <w:rPr>
                <w:rFonts w:ascii="細明體" w:eastAsia="細明體" w:hAnsi="細明體"/>
                <w:b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b/>
                <w:spacing w:val="0"/>
                <w:szCs w:val="18"/>
              </w:rPr>
              <w:t>8</w:t>
            </w:r>
            <w:r>
              <w:rPr>
                <w:rFonts w:ascii="細明體" w:eastAsia="細明體" w:hAnsi="細明體"/>
                <w:b/>
                <w:spacing w:val="0"/>
                <w:szCs w:val="18"/>
              </w:rPr>
              <w:t>,545,170</w:t>
            </w:r>
          </w:p>
        </w:tc>
        <w:tc>
          <w:tcPr>
            <w:tcW w:w="499" w:type="pct"/>
            <w:gridSpan w:val="3"/>
            <w:shd w:val="clear" w:color="auto" w:fill="auto"/>
            <w:vAlign w:val="center"/>
          </w:tcPr>
          <w:p w14:paraId="1060F177" w14:textId="77777777" w:rsidR="00BD5CFE" w:rsidRPr="0066573D" w:rsidRDefault="00BD5CFE" w:rsidP="00D40454">
            <w:pPr>
              <w:spacing w:line="240" w:lineRule="exact"/>
              <w:ind w:rightChars="20" w:right="28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66573D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01" w:type="pct"/>
            <w:gridSpan w:val="3"/>
            <w:shd w:val="clear" w:color="auto" w:fill="auto"/>
            <w:vAlign w:val="center"/>
          </w:tcPr>
          <w:p w14:paraId="721C25BD" w14:textId="77777777" w:rsidR="00BD5CFE" w:rsidRPr="0066573D" w:rsidRDefault="00BD5CFE" w:rsidP="00D40454">
            <w:pPr>
              <w:spacing w:line="240" w:lineRule="exact"/>
              <w:ind w:rightChars="20" w:right="28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66573D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3CE0B6C0" w14:textId="77777777" w:rsidR="00BD5CFE" w:rsidRPr="0066573D" w:rsidRDefault="00BD5CFE" w:rsidP="00D40454">
            <w:pPr>
              <w:spacing w:line="240" w:lineRule="exact"/>
              <w:ind w:rightChars="20" w:right="28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66573D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</w:tr>
      <w:tr w:rsidR="00BD5CFE" w:rsidRPr="0066573D" w14:paraId="4F58D68B" w14:textId="77777777" w:rsidTr="003E767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1417"/>
        </w:trPr>
        <w:tc>
          <w:tcPr>
            <w:tcW w:w="293" w:type="pct"/>
            <w:gridSpan w:val="2"/>
            <w:shd w:val="clear" w:color="auto" w:fill="auto"/>
            <w:vAlign w:val="center"/>
          </w:tcPr>
          <w:p w14:paraId="23A91B88" w14:textId="77777777" w:rsidR="00BD5CFE" w:rsidRPr="0066573D" w:rsidRDefault="00BD5CFE" w:rsidP="00D40454">
            <w:pPr>
              <w:spacing w:line="240" w:lineRule="exact"/>
              <w:jc w:val="center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2991E36F" w14:textId="77777777" w:rsidR="00BD5CFE" w:rsidRPr="0066573D" w:rsidRDefault="00BD5CFE" w:rsidP="00D40454">
            <w:pPr>
              <w:spacing w:line="240" w:lineRule="exact"/>
              <w:jc w:val="center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200" w:type="pct"/>
            <w:gridSpan w:val="3"/>
            <w:shd w:val="clear" w:color="auto" w:fill="auto"/>
            <w:vAlign w:val="center"/>
          </w:tcPr>
          <w:p w14:paraId="5CCEE78C" w14:textId="77777777" w:rsidR="00BD5CFE" w:rsidRPr="0066573D" w:rsidRDefault="00BD5CFE" w:rsidP="00D40454">
            <w:pPr>
              <w:spacing w:line="240" w:lineRule="exact"/>
              <w:jc w:val="center"/>
              <w:rPr>
                <w:rFonts w:hAnsi="標楷體"/>
                <w:spacing w:val="0"/>
                <w:sz w:val="20"/>
              </w:rPr>
            </w:pPr>
            <w:r w:rsidRPr="0066573D">
              <w:rPr>
                <w:rFonts w:hAnsi="標楷體" w:hint="eastAsia"/>
                <w:noProof/>
                <w:spacing w:val="0"/>
                <w:sz w:val="20"/>
              </w:rPr>
              <w:t>2</w:t>
            </w:r>
          </w:p>
        </w:tc>
        <w:tc>
          <w:tcPr>
            <w:tcW w:w="200" w:type="pct"/>
            <w:shd w:val="clear" w:color="auto" w:fill="auto"/>
            <w:vAlign w:val="center"/>
          </w:tcPr>
          <w:p w14:paraId="0895D7FB" w14:textId="77777777" w:rsidR="00BD5CFE" w:rsidRPr="0066573D" w:rsidRDefault="00BD5CFE" w:rsidP="00D40454">
            <w:pPr>
              <w:spacing w:line="240" w:lineRule="exact"/>
              <w:jc w:val="center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112" w:type="pct"/>
            <w:gridSpan w:val="4"/>
            <w:shd w:val="clear" w:color="auto" w:fill="auto"/>
            <w:vAlign w:val="center"/>
          </w:tcPr>
          <w:p w14:paraId="778B5DCB" w14:textId="77777777" w:rsidR="00BD5CFE" w:rsidRPr="0066573D" w:rsidRDefault="00BD5CFE" w:rsidP="00D40454">
            <w:pPr>
              <w:spacing w:line="240" w:lineRule="exact"/>
              <w:ind w:leftChars="100" w:left="140"/>
              <w:jc w:val="distribute"/>
              <w:rPr>
                <w:rFonts w:hAnsi="標楷體"/>
                <w:spacing w:val="0"/>
                <w:sz w:val="20"/>
              </w:rPr>
            </w:pPr>
            <w:r w:rsidRPr="0066573D">
              <w:rPr>
                <w:rFonts w:hAnsi="標楷體" w:hint="eastAsia"/>
                <w:noProof/>
                <w:spacing w:val="0"/>
                <w:sz w:val="20"/>
              </w:rPr>
              <w:t>市政府</w:t>
            </w:r>
          </w:p>
        </w:tc>
        <w:tc>
          <w:tcPr>
            <w:tcW w:w="1000" w:type="pct"/>
            <w:gridSpan w:val="3"/>
            <w:shd w:val="clear" w:color="auto" w:fill="auto"/>
            <w:vAlign w:val="center"/>
          </w:tcPr>
          <w:p w14:paraId="389A3BFE" w14:textId="77777777" w:rsidR="00BD5CFE" w:rsidRPr="0066573D" w:rsidRDefault="00BD5CFE" w:rsidP="00D40454">
            <w:pPr>
              <w:spacing w:line="240" w:lineRule="exact"/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0FFC53DF" w14:textId="77777777" w:rsidR="00BD5CFE" w:rsidRPr="0066573D" w:rsidRDefault="00BD5CFE" w:rsidP="00D40454">
            <w:pPr>
              <w:spacing w:line="240" w:lineRule="exact"/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>
              <w:rPr>
                <w:rFonts w:ascii="細明體" w:eastAsia="細明體" w:hAnsi="細明體"/>
                <w:noProof/>
                <w:spacing w:val="0"/>
                <w:szCs w:val="18"/>
              </w:rPr>
              <w:t>8,545,170</w:t>
            </w:r>
          </w:p>
        </w:tc>
        <w:tc>
          <w:tcPr>
            <w:tcW w:w="499" w:type="pct"/>
            <w:gridSpan w:val="3"/>
            <w:shd w:val="clear" w:color="auto" w:fill="auto"/>
            <w:vAlign w:val="center"/>
          </w:tcPr>
          <w:p w14:paraId="5E2A4842" w14:textId="77777777" w:rsidR="00BD5CFE" w:rsidRPr="0066573D" w:rsidRDefault="00BD5CFE" w:rsidP="00D40454">
            <w:pPr>
              <w:spacing w:line="240" w:lineRule="exact"/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66573D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01" w:type="pct"/>
            <w:gridSpan w:val="3"/>
            <w:shd w:val="clear" w:color="auto" w:fill="auto"/>
            <w:vAlign w:val="center"/>
          </w:tcPr>
          <w:p w14:paraId="1722F94D" w14:textId="77777777" w:rsidR="00BD5CFE" w:rsidRPr="0066573D" w:rsidRDefault="00BD5CFE" w:rsidP="00D40454">
            <w:pPr>
              <w:spacing w:line="240" w:lineRule="exact"/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66573D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33C2B2F9" w14:textId="77777777" w:rsidR="00BD5CFE" w:rsidRPr="0066573D" w:rsidRDefault="00BD5CFE" w:rsidP="00D40454">
            <w:pPr>
              <w:spacing w:line="240" w:lineRule="exact"/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66573D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BD5CFE" w:rsidRPr="0066573D" w14:paraId="489D6DDA" w14:textId="77777777" w:rsidTr="003E767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1417"/>
        </w:trPr>
        <w:tc>
          <w:tcPr>
            <w:tcW w:w="293" w:type="pct"/>
            <w:gridSpan w:val="2"/>
            <w:shd w:val="clear" w:color="auto" w:fill="auto"/>
          </w:tcPr>
          <w:p w14:paraId="1E2B7567" w14:textId="77777777" w:rsidR="00BD5CFE" w:rsidRPr="0066573D" w:rsidRDefault="00BD5CFE" w:rsidP="00D40454">
            <w:pPr>
              <w:spacing w:beforeLines="100" w:before="480" w:line="240" w:lineRule="exact"/>
              <w:jc w:val="center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200" w:type="pct"/>
            <w:gridSpan w:val="2"/>
            <w:shd w:val="clear" w:color="auto" w:fill="auto"/>
          </w:tcPr>
          <w:p w14:paraId="0443C145" w14:textId="77777777" w:rsidR="00BD5CFE" w:rsidRPr="0066573D" w:rsidRDefault="00BD5CFE" w:rsidP="00D40454">
            <w:pPr>
              <w:spacing w:beforeLines="100" w:before="480" w:line="240" w:lineRule="exact"/>
              <w:jc w:val="center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200" w:type="pct"/>
            <w:gridSpan w:val="3"/>
            <w:shd w:val="clear" w:color="auto" w:fill="auto"/>
          </w:tcPr>
          <w:p w14:paraId="365A272B" w14:textId="77777777" w:rsidR="00BD5CFE" w:rsidRPr="0066573D" w:rsidRDefault="00BD5CFE" w:rsidP="00D40454">
            <w:pPr>
              <w:spacing w:beforeLines="100" w:before="480" w:line="240" w:lineRule="exact"/>
              <w:jc w:val="center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200" w:type="pct"/>
            <w:shd w:val="clear" w:color="auto" w:fill="auto"/>
          </w:tcPr>
          <w:p w14:paraId="3B9D71D1" w14:textId="77777777" w:rsidR="00BD5CFE" w:rsidRPr="0066573D" w:rsidRDefault="00BD5CFE" w:rsidP="00D40454">
            <w:pPr>
              <w:spacing w:beforeLines="100" w:before="480" w:line="240" w:lineRule="exact"/>
              <w:jc w:val="center"/>
              <w:rPr>
                <w:rFonts w:hAnsi="標楷體"/>
                <w:spacing w:val="0"/>
                <w:sz w:val="20"/>
              </w:rPr>
            </w:pPr>
            <w:r>
              <w:rPr>
                <w:rFonts w:hAnsi="標楷體" w:hint="eastAsia"/>
                <w:spacing w:val="0"/>
                <w:sz w:val="20"/>
              </w:rPr>
              <w:t>4</w:t>
            </w:r>
          </w:p>
        </w:tc>
        <w:tc>
          <w:tcPr>
            <w:tcW w:w="1112" w:type="pct"/>
            <w:gridSpan w:val="4"/>
            <w:shd w:val="clear" w:color="auto" w:fill="auto"/>
          </w:tcPr>
          <w:p w14:paraId="2224268F" w14:textId="77777777" w:rsidR="00BD5CFE" w:rsidRPr="0066573D" w:rsidRDefault="00BD5CFE" w:rsidP="00D40454">
            <w:pPr>
              <w:spacing w:beforeLines="100" w:before="480" w:line="240" w:lineRule="exact"/>
              <w:ind w:leftChars="200" w:left="280"/>
              <w:jc w:val="distribute"/>
              <w:rPr>
                <w:rFonts w:hAnsi="標楷體"/>
                <w:spacing w:val="0"/>
                <w:sz w:val="20"/>
              </w:rPr>
            </w:pPr>
            <w:r>
              <w:rPr>
                <w:rFonts w:hAnsi="標楷體" w:hint="eastAsia"/>
                <w:noProof/>
                <w:spacing w:val="0"/>
                <w:sz w:val="20"/>
              </w:rPr>
              <w:t>道路橋梁工程</w:t>
            </w:r>
          </w:p>
        </w:tc>
        <w:tc>
          <w:tcPr>
            <w:tcW w:w="1000" w:type="pct"/>
            <w:gridSpan w:val="3"/>
            <w:shd w:val="clear" w:color="auto" w:fill="auto"/>
          </w:tcPr>
          <w:p w14:paraId="5FE8084D" w14:textId="77777777" w:rsidR="00BD5CFE" w:rsidRPr="0066573D" w:rsidRDefault="00BD5CFE" w:rsidP="00D40454">
            <w:pPr>
              <w:spacing w:beforeLines="100" w:before="480" w:line="240" w:lineRule="exact"/>
              <w:jc w:val="both"/>
              <w:rPr>
                <w:rFonts w:hAnsi="標楷體"/>
                <w:spacing w:val="0"/>
                <w:sz w:val="20"/>
              </w:rPr>
            </w:pPr>
            <w:r w:rsidRPr="00860705">
              <w:rPr>
                <w:rFonts w:hAnsi="標楷體" w:hint="eastAsia"/>
                <w:noProof/>
                <w:sz w:val="20"/>
              </w:rPr>
              <w:t>減列溢保留嘉義市北港路桿線下地與人行道(友忠路至世賢路)改善工程經費</w:t>
            </w:r>
            <w:r w:rsidRPr="0066573D">
              <w:rPr>
                <w:rFonts w:hAnsi="標楷體" w:hint="eastAsia"/>
                <w:noProof/>
                <w:spacing w:val="0"/>
                <w:sz w:val="20"/>
              </w:rPr>
              <w:t>。</w:t>
            </w:r>
          </w:p>
        </w:tc>
        <w:tc>
          <w:tcPr>
            <w:tcW w:w="500" w:type="pct"/>
            <w:gridSpan w:val="2"/>
            <w:shd w:val="clear" w:color="auto" w:fill="auto"/>
          </w:tcPr>
          <w:p w14:paraId="63934F55" w14:textId="77777777" w:rsidR="00BD5CFE" w:rsidRPr="0066573D" w:rsidRDefault="00BD5CFE" w:rsidP="00D40454">
            <w:pPr>
              <w:spacing w:beforeLines="100" w:before="480" w:line="240" w:lineRule="exact"/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>
              <w:rPr>
                <w:rFonts w:ascii="細明體" w:eastAsia="細明體" w:hAnsi="細明體"/>
                <w:noProof/>
                <w:spacing w:val="0"/>
                <w:szCs w:val="18"/>
              </w:rPr>
              <w:t>8,545,170</w:t>
            </w:r>
          </w:p>
        </w:tc>
        <w:tc>
          <w:tcPr>
            <w:tcW w:w="499" w:type="pct"/>
            <w:gridSpan w:val="3"/>
            <w:shd w:val="clear" w:color="auto" w:fill="auto"/>
          </w:tcPr>
          <w:p w14:paraId="25575628" w14:textId="77777777" w:rsidR="00BD5CFE" w:rsidRPr="0066573D" w:rsidRDefault="00BD5CFE" w:rsidP="00D40454">
            <w:pPr>
              <w:spacing w:beforeLines="100" w:before="480" w:line="240" w:lineRule="exact"/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66573D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01" w:type="pct"/>
            <w:gridSpan w:val="3"/>
            <w:shd w:val="clear" w:color="auto" w:fill="auto"/>
          </w:tcPr>
          <w:p w14:paraId="2291140D" w14:textId="77777777" w:rsidR="00BD5CFE" w:rsidRPr="0066573D" w:rsidRDefault="00BD5CFE" w:rsidP="00D40454">
            <w:pPr>
              <w:spacing w:beforeLines="100" w:before="480" w:line="240" w:lineRule="exact"/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66573D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496" w:type="pct"/>
            <w:shd w:val="clear" w:color="auto" w:fill="auto"/>
          </w:tcPr>
          <w:p w14:paraId="32BAF032" w14:textId="77777777" w:rsidR="00BD5CFE" w:rsidRPr="0066573D" w:rsidRDefault="00BD5CFE" w:rsidP="00D40454">
            <w:pPr>
              <w:spacing w:beforeLines="100" w:before="480" w:line="240" w:lineRule="exact"/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66573D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BD5CFE" w:rsidRPr="0066573D" w14:paraId="2CF03348" w14:textId="77777777" w:rsidTr="003E767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5386"/>
        </w:trPr>
        <w:tc>
          <w:tcPr>
            <w:tcW w:w="293" w:type="pct"/>
            <w:gridSpan w:val="2"/>
            <w:shd w:val="clear" w:color="auto" w:fill="auto"/>
            <w:vAlign w:val="center"/>
          </w:tcPr>
          <w:p w14:paraId="5A8C2D2B" w14:textId="77777777" w:rsidR="00BD5CFE" w:rsidRPr="0066573D" w:rsidRDefault="00BD5CFE" w:rsidP="00D40454">
            <w:pPr>
              <w:spacing w:line="240" w:lineRule="exact"/>
              <w:jc w:val="center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14:paraId="4EADB6D1" w14:textId="77777777" w:rsidR="00BD5CFE" w:rsidRPr="0066573D" w:rsidRDefault="00BD5CFE" w:rsidP="00D40454">
            <w:pPr>
              <w:spacing w:line="240" w:lineRule="exact"/>
              <w:jc w:val="center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200" w:type="pct"/>
            <w:gridSpan w:val="3"/>
            <w:shd w:val="clear" w:color="auto" w:fill="auto"/>
            <w:vAlign w:val="center"/>
          </w:tcPr>
          <w:p w14:paraId="794B54DA" w14:textId="77777777" w:rsidR="00BD5CFE" w:rsidRPr="0066573D" w:rsidRDefault="00BD5CFE" w:rsidP="00D40454">
            <w:pPr>
              <w:spacing w:line="240" w:lineRule="exact"/>
              <w:jc w:val="center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200" w:type="pct"/>
            <w:shd w:val="clear" w:color="auto" w:fill="auto"/>
            <w:vAlign w:val="center"/>
          </w:tcPr>
          <w:p w14:paraId="5A0322BC" w14:textId="77777777" w:rsidR="00BD5CFE" w:rsidRPr="0066573D" w:rsidRDefault="00BD5CFE" w:rsidP="00D40454">
            <w:pPr>
              <w:spacing w:line="240" w:lineRule="exact"/>
              <w:jc w:val="center"/>
              <w:rPr>
                <w:rFonts w:hAnsi="標楷體"/>
                <w:noProof/>
                <w:spacing w:val="0"/>
                <w:sz w:val="20"/>
              </w:rPr>
            </w:pPr>
          </w:p>
        </w:tc>
        <w:tc>
          <w:tcPr>
            <w:tcW w:w="1112" w:type="pct"/>
            <w:gridSpan w:val="4"/>
            <w:shd w:val="clear" w:color="auto" w:fill="auto"/>
            <w:vAlign w:val="center"/>
          </w:tcPr>
          <w:p w14:paraId="455863BC" w14:textId="77777777" w:rsidR="00BD5CFE" w:rsidRPr="0066573D" w:rsidRDefault="00BD5CFE" w:rsidP="00D40454">
            <w:pPr>
              <w:spacing w:line="240" w:lineRule="exact"/>
              <w:ind w:rightChars="20" w:right="28"/>
              <w:jc w:val="distribute"/>
              <w:rPr>
                <w:rFonts w:hAnsi="標楷體"/>
                <w:noProof/>
                <w:spacing w:val="0"/>
                <w:sz w:val="20"/>
              </w:rPr>
            </w:pPr>
          </w:p>
        </w:tc>
        <w:tc>
          <w:tcPr>
            <w:tcW w:w="1000" w:type="pct"/>
            <w:gridSpan w:val="3"/>
            <w:shd w:val="clear" w:color="auto" w:fill="auto"/>
            <w:vAlign w:val="center"/>
          </w:tcPr>
          <w:p w14:paraId="6AF6EA2D" w14:textId="77777777" w:rsidR="00BD5CFE" w:rsidRPr="0066573D" w:rsidRDefault="00BD5CFE" w:rsidP="00D40454">
            <w:pPr>
              <w:spacing w:line="240" w:lineRule="exact"/>
              <w:jc w:val="both"/>
              <w:rPr>
                <w:rFonts w:hAnsi="標楷體"/>
                <w:noProof/>
                <w:spacing w:val="0"/>
                <w:sz w:val="20"/>
              </w:rPr>
            </w:pP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1D82BA1C" w14:textId="77777777" w:rsidR="00BD5CFE" w:rsidRPr="0066573D" w:rsidRDefault="00BD5CFE" w:rsidP="00D40454">
            <w:pPr>
              <w:spacing w:line="240" w:lineRule="exact"/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499" w:type="pct"/>
            <w:gridSpan w:val="3"/>
            <w:shd w:val="clear" w:color="auto" w:fill="auto"/>
            <w:vAlign w:val="center"/>
          </w:tcPr>
          <w:p w14:paraId="3B2A7E18" w14:textId="77777777" w:rsidR="00BD5CFE" w:rsidRPr="0066573D" w:rsidRDefault="00BD5CFE" w:rsidP="00D40454">
            <w:pPr>
              <w:spacing w:line="240" w:lineRule="exact"/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501" w:type="pct"/>
            <w:gridSpan w:val="3"/>
            <w:shd w:val="clear" w:color="auto" w:fill="auto"/>
            <w:vAlign w:val="center"/>
          </w:tcPr>
          <w:p w14:paraId="683421DA" w14:textId="77777777" w:rsidR="00BD5CFE" w:rsidRPr="0066573D" w:rsidRDefault="00BD5CFE" w:rsidP="00D40454">
            <w:pPr>
              <w:spacing w:line="240" w:lineRule="exact"/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496" w:type="pct"/>
            <w:shd w:val="clear" w:color="auto" w:fill="auto"/>
            <w:vAlign w:val="center"/>
          </w:tcPr>
          <w:p w14:paraId="33039ECF" w14:textId="77777777" w:rsidR="00BD5CFE" w:rsidRPr="0066573D" w:rsidRDefault="00BD5CFE" w:rsidP="00D40454">
            <w:pPr>
              <w:spacing w:line="240" w:lineRule="exact"/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</w:tr>
    </w:tbl>
    <w:p w14:paraId="1BBAA9E9" w14:textId="3E6624BD" w:rsidR="001714DB" w:rsidRDefault="001714DB" w:rsidP="005D4955">
      <w:pPr>
        <w:snapToGrid w:val="0"/>
        <w:spacing w:line="20" w:lineRule="exact"/>
        <w:jc w:val="both"/>
        <w:rPr>
          <w:vanish/>
        </w:rPr>
      </w:pPr>
    </w:p>
    <w:p w14:paraId="6F9C4F68" w14:textId="5A9F466F" w:rsidR="00BD5CFE" w:rsidRDefault="00BD5CFE" w:rsidP="005D4955">
      <w:pPr>
        <w:snapToGrid w:val="0"/>
        <w:spacing w:line="20" w:lineRule="exact"/>
        <w:jc w:val="both"/>
        <w:rPr>
          <w:vanish/>
        </w:rPr>
      </w:pPr>
    </w:p>
    <w:p w14:paraId="2B5E01B1" w14:textId="5073B652" w:rsidR="00BD5CFE" w:rsidRDefault="00BD5CFE" w:rsidP="005D4955">
      <w:pPr>
        <w:snapToGrid w:val="0"/>
        <w:spacing w:line="20" w:lineRule="exact"/>
        <w:jc w:val="both"/>
        <w:rPr>
          <w:vanish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4"/>
        <w:gridCol w:w="858"/>
        <w:gridCol w:w="854"/>
        <w:gridCol w:w="839"/>
        <w:gridCol w:w="867"/>
        <w:gridCol w:w="109"/>
        <w:gridCol w:w="746"/>
        <w:gridCol w:w="853"/>
        <w:gridCol w:w="853"/>
        <w:gridCol w:w="992"/>
        <w:gridCol w:w="992"/>
        <w:gridCol w:w="1105"/>
      </w:tblGrid>
      <w:tr w:rsidR="00BD5CFE" w:rsidRPr="0066573D" w14:paraId="5883944A" w14:textId="77777777" w:rsidTr="00D40454">
        <w:trPr>
          <w:cantSplit/>
          <w:trHeight w:hRule="exact" w:val="522"/>
          <w:tblHeader/>
        </w:trPr>
        <w:tc>
          <w:tcPr>
            <w:tcW w:w="5000" w:type="pct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B312C76" w14:textId="77777777" w:rsidR="00BD5CFE" w:rsidRPr="0066573D" w:rsidRDefault="00BD5CFE" w:rsidP="00D40454">
            <w:pPr>
              <w:jc w:val="both"/>
              <w:rPr>
                <w:b/>
                <w:spacing w:val="0"/>
                <w:sz w:val="36"/>
                <w:szCs w:val="36"/>
                <w:u w:val="single"/>
              </w:rPr>
            </w:pPr>
            <w:r w:rsidRPr="0066573D">
              <w:rPr>
                <w:rFonts w:hint="eastAsia"/>
                <w:b/>
                <w:spacing w:val="0"/>
                <w:sz w:val="36"/>
                <w:szCs w:val="36"/>
                <w:u w:val="single"/>
              </w:rPr>
              <w:lastRenderedPageBreak/>
              <w:t>以前年度歲出轉入數決算</w:t>
            </w:r>
            <w:proofErr w:type="gramStart"/>
            <w:r w:rsidRPr="0066573D">
              <w:rPr>
                <w:rFonts w:hint="eastAsia"/>
                <w:b/>
                <w:spacing w:val="0"/>
                <w:sz w:val="36"/>
                <w:szCs w:val="36"/>
                <w:u w:val="single"/>
              </w:rPr>
              <w:t>修正數明細</w:t>
            </w:r>
            <w:proofErr w:type="gramEnd"/>
            <w:r w:rsidRPr="0066573D">
              <w:rPr>
                <w:rFonts w:hint="eastAsia"/>
                <w:b/>
                <w:spacing w:val="0"/>
                <w:sz w:val="36"/>
                <w:szCs w:val="36"/>
                <w:u w:val="single"/>
              </w:rPr>
              <w:t>表</w:t>
            </w:r>
          </w:p>
        </w:tc>
      </w:tr>
      <w:tr w:rsidR="00BD5CFE" w:rsidRPr="0066573D" w14:paraId="49E2CF33" w14:textId="77777777" w:rsidTr="000F2C27">
        <w:trPr>
          <w:cantSplit/>
          <w:trHeight w:hRule="exact" w:val="510"/>
          <w:tblHeader/>
        </w:trPr>
        <w:tc>
          <w:tcPr>
            <w:tcW w:w="2207" w:type="pct"/>
            <w:gridSpan w:val="6"/>
            <w:tcBorders>
              <w:top w:val="nil"/>
              <w:left w:val="nil"/>
              <w:right w:val="nil"/>
            </w:tcBorders>
          </w:tcPr>
          <w:p w14:paraId="4ADCCA9A" w14:textId="77777777" w:rsidR="00BD5CFE" w:rsidRPr="0066573D" w:rsidRDefault="00BD5CFE" w:rsidP="00D40454">
            <w:pPr>
              <w:jc w:val="both"/>
              <w:rPr>
                <w:spacing w:val="0"/>
                <w:sz w:val="24"/>
                <w:szCs w:val="24"/>
              </w:rPr>
            </w:pPr>
          </w:p>
        </w:tc>
        <w:tc>
          <w:tcPr>
            <w:tcW w:w="2793" w:type="pct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1355491E" w14:textId="77777777" w:rsidR="00BD5CFE" w:rsidRPr="0066573D" w:rsidRDefault="00BD5CFE" w:rsidP="00D40454">
            <w:pPr>
              <w:spacing w:line="240" w:lineRule="exact"/>
              <w:rPr>
                <w:spacing w:val="0"/>
                <w:sz w:val="20"/>
              </w:rPr>
            </w:pPr>
            <w:r w:rsidRPr="0066573D">
              <w:rPr>
                <w:rFonts w:hint="eastAsia"/>
                <w:spacing w:val="0"/>
                <w:sz w:val="20"/>
              </w:rPr>
              <w:t>單位</w:t>
            </w:r>
            <w:r w:rsidRPr="0066573D">
              <w:rPr>
                <w:spacing w:val="0"/>
                <w:sz w:val="20"/>
              </w:rPr>
              <w:t>：</w:t>
            </w:r>
            <w:r w:rsidRPr="0066573D">
              <w:rPr>
                <w:rFonts w:hint="eastAsia"/>
                <w:spacing w:val="0"/>
                <w:sz w:val="20"/>
              </w:rPr>
              <w:t>新臺幣元</w:t>
            </w:r>
          </w:p>
        </w:tc>
      </w:tr>
      <w:tr w:rsidR="00BD5CFE" w:rsidRPr="0066573D" w14:paraId="01FF2B6B" w14:textId="77777777" w:rsidTr="00D40454">
        <w:trPr>
          <w:cantSplit/>
          <w:trHeight w:hRule="exact" w:val="454"/>
          <w:tblHeader/>
        </w:trPr>
        <w:tc>
          <w:tcPr>
            <w:tcW w:w="3442" w:type="pct"/>
            <w:gridSpan w:val="9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1D33C66C" w14:textId="77777777" w:rsidR="00BD5CFE" w:rsidRPr="0066573D" w:rsidRDefault="00BD5CFE" w:rsidP="00D40454">
            <w:pPr>
              <w:spacing w:line="240" w:lineRule="exact"/>
              <w:ind w:leftChars="600" w:left="840" w:rightChars="600" w:right="840"/>
              <w:jc w:val="distribute"/>
              <w:rPr>
                <w:spacing w:val="0"/>
                <w:sz w:val="20"/>
              </w:rPr>
            </w:pPr>
            <w:r w:rsidRPr="0066573D">
              <w:rPr>
                <w:rFonts w:hint="eastAsia"/>
                <w:spacing w:val="0"/>
                <w:sz w:val="20"/>
              </w:rPr>
              <w:t>正數</w:t>
            </w:r>
          </w:p>
        </w:tc>
        <w:tc>
          <w:tcPr>
            <w:tcW w:w="1000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64FF07A" w14:textId="77777777" w:rsidR="00BD5CFE" w:rsidRPr="0066573D" w:rsidRDefault="00BD5CFE" w:rsidP="00D40454">
            <w:pPr>
              <w:spacing w:line="240" w:lineRule="exact"/>
              <w:ind w:leftChars="50" w:left="70" w:rightChars="50" w:right="70"/>
              <w:jc w:val="distribute"/>
              <w:rPr>
                <w:spacing w:val="0"/>
                <w:sz w:val="20"/>
              </w:rPr>
            </w:pPr>
            <w:r w:rsidRPr="0066573D">
              <w:rPr>
                <w:rFonts w:hint="eastAsia"/>
                <w:spacing w:val="0"/>
                <w:sz w:val="20"/>
              </w:rPr>
              <w:t>應繳回市庫數</w:t>
            </w:r>
          </w:p>
        </w:tc>
        <w:tc>
          <w:tcPr>
            <w:tcW w:w="558" w:type="pct"/>
            <w:vMerge w:val="restart"/>
            <w:tcBorders>
              <w:top w:val="single" w:sz="4" w:space="0" w:color="auto"/>
              <w:left w:val="single" w:sz="12" w:space="0" w:color="auto"/>
              <w:right w:val="nil"/>
            </w:tcBorders>
            <w:vAlign w:val="center"/>
          </w:tcPr>
          <w:p w14:paraId="23C970F5" w14:textId="77777777" w:rsidR="00BD5CFE" w:rsidRPr="0066573D" w:rsidRDefault="00BD5CFE" w:rsidP="00D40454">
            <w:pPr>
              <w:spacing w:line="240" w:lineRule="exact"/>
              <w:ind w:leftChars="50" w:left="70" w:rightChars="50" w:right="70"/>
              <w:jc w:val="distribute"/>
              <w:rPr>
                <w:spacing w:val="0"/>
                <w:sz w:val="20"/>
              </w:rPr>
            </w:pPr>
            <w:r w:rsidRPr="0066573D">
              <w:rPr>
                <w:rFonts w:hint="eastAsia"/>
                <w:spacing w:val="0"/>
                <w:sz w:val="20"/>
              </w:rPr>
              <w:t>備註</w:t>
            </w:r>
          </w:p>
        </w:tc>
      </w:tr>
      <w:tr w:rsidR="00BD5CFE" w:rsidRPr="0066573D" w14:paraId="714BDA2A" w14:textId="77777777" w:rsidTr="00D40454">
        <w:trPr>
          <w:cantSplit/>
          <w:trHeight w:val="454"/>
          <w:tblHeader/>
        </w:trPr>
        <w:tc>
          <w:tcPr>
            <w:tcW w:w="1714" w:type="pct"/>
            <w:gridSpan w:val="4"/>
            <w:tcBorders>
              <w:left w:val="nil"/>
              <w:bottom w:val="nil"/>
            </w:tcBorders>
            <w:vAlign w:val="center"/>
          </w:tcPr>
          <w:p w14:paraId="35315521" w14:textId="77777777" w:rsidR="00BD5CFE" w:rsidRPr="0066573D" w:rsidRDefault="00BD5CFE" w:rsidP="00D40454">
            <w:pPr>
              <w:spacing w:line="240" w:lineRule="exact"/>
              <w:ind w:leftChars="50" w:left="70" w:rightChars="50" w:right="70"/>
              <w:jc w:val="distribute"/>
              <w:rPr>
                <w:spacing w:val="0"/>
                <w:sz w:val="20"/>
              </w:rPr>
            </w:pPr>
            <w:r w:rsidRPr="0066573D">
              <w:rPr>
                <w:rFonts w:hint="eastAsia"/>
                <w:spacing w:val="0"/>
                <w:sz w:val="20"/>
              </w:rPr>
              <w:t>實現數</w:t>
            </w:r>
          </w:p>
        </w:tc>
        <w:tc>
          <w:tcPr>
            <w:tcW w:w="1728" w:type="pct"/>
            <w:gridSpan w:val="5"/>
            <w:tcBorders>
              <w:right w:val="single" w:sz="12" w:space="0" w:color="auto"/>
            </w:tcBorders>
            <w:vAlign w:val="center"/>
          </w:tcPr>
          <w:p w14:paraId="409BA1BE" w14:textId="77777777" w:rsidR="00BD5CFE" w:rsidRPr="0066573D" w:rsidRDefault="00BD5CFE" w:rsidP="00D40454">
            <w:pPr>
              <w:spacing w:line="240" w:lineRule="exact"/>
              <w:ind w:leftChars="50" w:left="70" w:rightChars="50" w:right="70"/>
              <w:jc w:val="distribute"/>
              <w:rPr>
                <w:spacing w:val="0"/>
                <w:sz w:val="20"/>
              </w:rPr>
            </w:pPr>
            <w:r w:rsidRPr="0066573D">
              <w:rPr>
                <w:rFonts w:hint="eastAsia"/>
                <w:spacing w:val="0"/>
                <w:sz w:val="20"/>
              </w:rPr>
              <w:t>未</w:t>
            </w:r>
            <w:proofErr w:type="gramStart"/>
            <w:r w:rsidRPr="0066573D">
              <w:rPr>
                <w:rFonts w:hint="eastAsia"/>
                <w:spacing w:val="0"/>
                <w:sz w:val="20"/>
              </w:rPr>
              <w:t>結清數</w:t>
            </w:r>
            <w:proofErr w:type="gramEnd"/>
          </w:p>
        </w:tc>
        <w:tc>
          <w:tcPr>
            <w:tcW w:w="1000" w:type="pct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D98BCD5" w14:textId="77777777" w:rsidR="00BD5CFE" w:rsidRPr="0066573D" w:rsidRDefault="00BD5CFE" w:rsidP="00D40454">
            <w:pPr>
              <w:spacing w:line="240" w:lineRule="exact"/>
              <w:ind w:leftChars="50" w:left="70" w:rightChars="50" w:right="70"/>
              <w:jc w:val="distribute"/>
              <w:rPr>
                <w:spacing w:val="0"/>
                <w:sz w:val="20"/>
              </w:rPr>
            </w:pPr>
          </w:p>
        </w:tc>
        <w:tc>
          <w:tcPr>
            <w:tcW w:w="558" w:type="pct"/>
            <w:vMerge/>
            <w:tcBorders>
              <w:left w:val="single" w:sz="12" w:space="0" w:color="auto"/>
              <w:right w:val="nil"/>
            </w:tcBorders>
          </w:tcPr>
          <w:p w14:paraId="579103CE" w14:textId="77777777" w:rsidR="00BD5CFE" w:rsidRPr="0066573D" w:rsidRDefault="00BD5CFE" w:rsidP="00D40454">
            <w:pPr>
              <w:spacing w:line="240" w:lineRule="exact"/>
              <w:ind w:leftChars="50" w:left="70" w:rightChars="50" w:right="70"/>
              <w:rPr>
                <w:spacing w:val="0"/>
                <w:sz w:val="20"/>
              </w:rPr>
            </w:pPr>
          </w:p>
        </w:tc>
      </w:tr>
      <w:tr w:rsidR="00BD5CFE" w:rsidRPr="0066573D" w14:paraId="150E8462" w14:textId="77777777" w:rsidTr="00D40454">
        <w:trPr>
          <w:cantSplit/>
          <w:trHeight w:val="454"/>
          <w:tblHeader/>
        </w:trPr>
        <w:tc>
          <w:tcPr>
            <w:tcW w:w="862" w:type="pct"/>
            <w:gridSpan w:val="2"/>
            <w:tcBorders>
              <w:left w:val="nil"/>
              <w:bottom w:val="nil"/>
            </w:tcBorders>
            <w:vAlign w:val="center"/>
          </w:tcPr>
          <w:p w14:paraId="05FD5F6B" w14:textId="77777777" w:rsidR="00BD5CFE" w:rsidRPr="0066573D" w:rsidRDefault="00BD5CFE" w:rsidP="00D40454">
            <w:pPr>
              <w:spacing w:line="240" w:lineRule="exact"/>
              <w:ind w:leftChars="50" w:left="70" w:rightChars="50" w:right="70"/>
              <w:jc w:val="distribute"/>
              <w:rPr>
                <w:spacing w:val="0"/>
                <w:sz w:val="20"/>
              </w:rPr>
            </w:pPr>
            <w:r w:rsidRPr="0066573D">
              <w:rPr>
                <w:rFonts w:hint="eastAsia"/>
                <w:spacing w:val="0"/>
                <w:sz w:val="20"/>
              </w:rPr>
              <w:t>應付數</w:t>
            </w:r>
          </w:p>
        </w:tc>
        <w:tc>
          <w:tcPr>
            <w:tcW w:w="853" w:type="pct"/>
            <w:gridSpan w:val="2"/>
            <w:tcBorders>
              <w:left w:val="nil"/>
              <w:bottom w:val="nil"/>
            </w:tcBorders>
            <w:vAlign w:val="center"/>
          </w:tcPr>
          <w:p w14:paraId="64423D8C" w14:textId="77777777" w:rsidR="00BD5CFE" w:rsidRPr="0066573D" w:rsidRDefault="00BD5CFE" w:rsidP="00D40454">
            <w:pPr>
              <w:spacing w:line="240" w:lineRule="exact"/>
              <w:ind w:leftChars="50" w:left="70" w:rightChars="50" w:right="70"/>
              <w:jc w:val="distribute"/>
              <w:rPr>
                <w:spacing w:val="0"/>
                <w:sz w:val="20"/>
              </w:rPr>
            </w:pPr>
            <w:r w:rsidRPr="0066573D">
              <w:rPr>
                <w:rFonts w:hint="eastAsia"/>
                <w:spacing w:val="0"/>
                <w:sz w:val="20"/>
              </w:rPr>
              <w:t>保留數</w:t>
            </w:r>
          </w:p>
        </w:tc>
        <w:tc>
          <w:tcPr>
            <w:tcW w:w="868" w:type="pct"/>
            <w:gridSpan w:val="3"/>
            <w:tcBorders>
              <w:bottom w:val="nil"/>
            </w:tcBorders>
            <w:vAlign w:val="center"/>
          </w:tcPr>
          <w:p w14:paraId="5C400E1B" w14:textId="77777777" w:rsidR="00BD5CFE" w:rsidRPr="0066573D" w:rsidRDefault="00BD5CFE" w:rsidP="00D40454">
            <w:pPr>
              <w:spacing w:line="240" w:lineRule="exact"/>
              <w:ind w:leftChars="50" w:left="70" w:rightChars="50" w:right="70"/>
              <w:jc w:val="distribute"/>
              <w:rPr>
                <w:spacing w:val="0"/>
                <w:sz w:val="20"/>
              </w:rPr>
            </w:pPr>
            <w:r w:rsidRPr="0066573D">
              <w:rPr>
                <w:rFonts w:hint="eastAsia"/>
                <w:spacing w:val="0"/>
                <w:sz w:val="20"/>
              </w:rPr>
              <w:t>應付數</w:t>
            </w:r>
          </w:p>
        </w:tc>
        <w:tc>
          <w:tcPr>
            <w:tcW w:w="860" w:type="pct"/>
            <w:gridSpan w:val="2"/>
            <w:tcBorders>
              <w:bottom w:val="nil"/>
              <w:right w:val="single" w:sz="12" w:space="0" w:color="auto"/>
            </w:tcBorders>
            <w:vAlign w:val="center"/>
          </w:tcPr>
          <w:p w14:paraId="206A1161" w14:textId="77777777" w:rsidR="00BD5CFE" w:rsidRPr="0066573D" w:rsidRDefault="00BD5CFE" w:rsidP="00D40454">
            <w:pPr>
              <w:spacing w:line="240" w:lineRule="exact"/>
              <w:ind w:leftChars="50" w:left="70" w:rightChars="50" w:right="70"/>
              <w:jc w:val="distribute"/>
              <w:rPr>
                <w:spacing w:val="0"/>
                <w:sz w:val="20"/>
              </w:rPr>
            </w:pPr>
            <w:r w:rsidRPr="0066573D">
              <w:rPr>
                <w:rFonts w:hint="eastAsia"/>
                <w:spacing w:val="0"/>
                <w:sz w:val="20"/>
              </w:rPr>
              <w:t>保留數</w:t>
            </w:r>
          </w:p>
        </w:tc>
        <w:tc>
          <w:tcPr>
            <w:tcW w:w="500" w:type="pct"/>
            <w:vMerge w:val="restart"/>
            <w:tcBorders>
              <w:left w:val="single" w:sz="12" w:space="0" w:color="auto"/>
            </w:tcBorders>
            <w:vAlign w:val="center"/>
          </w:tcPr>
          <w:p w14:paraId="20297B79" w14:textId="77777777" w:rsidR="00BD5CFE" w:rsidRPr="0066573D" w:rsidRDefault="00BD5CFE" w:rsidP="00D40454">
            <w:pPr>
              <w:spacing w:line="240" w:lineRule="exact"/>
              <w:ind w:leftChars="50" w:left="70" w:rightChars="50" w:right="70"/>
              <w:jc w:val="distribute"/>
              <w:rPr>
                <w:spacing w:val="0"/>
                <w:sz w:val="20"/>
              </w:rPr>
            </w:pPr>
            <w:r w:rsidRPr="0066573D">
              <w:rPr>
                <w:rFonts w:hint="eastAsia"/>
                <w:spacing w:val="0"/>
                <w:sz w:val="20"/>
              </w:rPr>
              <w:t>剔除</w:t>
            </w:r>
            <w:r>
              <w:rPr>
                <w:rFonts w:hint="eastAsia"/>
                <w:spacing w:val="0"/>
                <w:sz w:val="20"/>
              </w:rPr>
              <w:t>數</w:t>
            </w:r>
          </w:p>
        </w:tc>
        <w:tc>
          <w:tcPr>
            <w:tcW w:w="500" w:type="pct"/>
            <w:vMerge w:val="restart"/>
            <w:tcBorders>
              <w:right w:val="single" w:sz="12" w:space="0" w:color="auto"/>
            </w:tcBorders>
            <w:vAlign w:val="center"/>
          </w:tcPr>
          <w:p w14:paraId="7272A480" w14:textId="77777777" w:rsidR="00BD5CFE" w:rsidRPr="0066573D" w:rsidRDefault="00BD5CFE" w:rsidP="00D40454">
            <w:pPr>
              <w:spacing w:line="240" w:lineRule="exact"/>
              <w:ind w:leftChars="50" w:left="70" w:rightChars="50" w:right="70"/>
              <w:jc w:val="distribute"/>
              <w:rPr>
                <w:spacing w:val="0"/>
                <w:sz w:val="20"/>
              </w:rPr>
            </w:pPr>
            <w:r w:rsidRPr="0066573D">
              <w:rPr>
                <w:rFonts w:hint="eastAsia"/>
                <w:spacing w:val="0"/>
                <w:sz w:val="20"/>
              </w:rPr>
              <w:t>減列</w:t>
            </w:r>
            <w:r>
              <w:rPr>
                <w:rFonts w:hint="eastAsia"/>
                <w:spacing w:val="0"/>
                <w:sz w:val="20"/>
              </w:rPr>
              <w:t>數</w:t>
            </w:r>
          </w:p>
        </w:tc>
        <w:tc>
          <w:tcPr>
            <w:tcW w:w="558" w:type="pct"/>
            <w:vMerge/>
            <w:tcBorders>
              <w:left w:val="single" w:sz="12" w:space="0" w:color="auto"/>
              <w:right w:val="nil"/>
            </w:tcBorders>
          </w:tcPr>
          <w:p w14:paraId="331DB0A5" w14:textId="77777777" w:rsidR="00BD5CFE" w:rsidRPr="0066573D" w:rsidRDefault="00BD5CFE" w:rsidP="00D40454">
            <w:pPr>
              <w:spacing w:line="240" w:lineRule="exact"/>
              <w:ind w:leftChars="50" w:left="70" w:rightChars="50" w:right="70"/>
              <w:rPr>
                <w:spacing w:val="0"/>
                <w:sz w:val="20"/>
              </w:rPr>
            </w:pPr>
          </w:p>
        </w:tc>
      </w:tr>
      <w:tr w:rsidR="00BD5CFE" w:rsidRPr="0066573D" w14:paraId="300FF793" w14:textId="77777777" w:rsidTr="00D40454">
        <w:trPr>
          <w:cantSplit/>
          <w:trHeight w:val="454"/>
          <w:tblHeader/>
        </w:trPr>
        <w:tc>
          <w:tcPr>
            <w:tcW w:w="430" w:type="pct"/>
            <w:tcBorders>
              <w:left w:val="nil"/>
              <w:bottom w:val="single" w:sz="4" w:space="0" w:color="auto"/>
            </w:tcBorders>
            <w:vAlign w:val="center"/>
          </w:tcPr>
          <w:p w14:paraId="68F9604B" w14:textId="77777777" w:rsidR="00BD5CFE" w:rsidRPr="0066573D" w:rsidRDefault="00BD5CFE" w:rsidP="00D40454">
            <w:pPr>
              <w:spacing w:line="240" w:lineRule="exact"/>
              <w:ind w:leftChars="50" w:left="70" w:rightChars="50" w:right="70"/>
              <w:jc w:val="distribute"/>
              <w:rPr>
                <w:spacing w:val="0"/>
                <w:sz w:val="20"/>
              </w:rPr>
            </w:pPr>
            <w:r w:rsidRPr="0066573D">
              <w:rPr>
                <w:rFonts w:hint="eastAsia"/>
                <w:spacing w:val="0"/>
                <w:sz w:val="20"/>
              </w:rPr>
              <w:t>增</w:t>
            </w:r>
          </w:p>
        </w:tc>
        <w:tc>
          <w:tcPr>
            <w:tcW w:w="431" w:type="pct"/>
            <w:tcBorders>
              <w:left w:val="nil"/>
              <w:bottom w:val="single" w:sz="4" w:space="0" w:color="auto"/>
            </w:tcBorders>
            <w:vAlign w:val="center"/>
          </w:tcPr>
          <w:p w14:paraId="41EFFC08" w14:textId="77777777" w:rsidR="00BD5CFE" w:rsidRPr="0066573D" w:rsidRDefault="00BD5CFE" w:rsidP="00D40454">
            <w:pPr>
              <w:spacing w:line="240" w:lineRule="exact"/>
              <w:ind w:leftChars="50" w:left="70" w:rightChars="50" w:right="70"/>
              <w:jc w:val="distribute"/>
              <w:rPr>
                <w:spacing w:val="0"/>
                <w:sz w:val="20"/>
              </w:rPr>
            </w:pPr>
            <w:r w:rsidRPr="0066573D">
              <w:rPr>
                <w:rFonts w:hint="eastAsia"/>
                <w:spacing w:val="0"/>
                <w:sz w:val="20"/>
              </w:rPr>
              <w:t>減</w:t>
            </w:r>
          </w:p>
        </w:tc>
        <w:tc>
          <w:tcPr>
            <w:tcW w:w="430" w:type="pct"/>
            <w:tcBorders>
              <w:bottom w:val="single" w:sz="4" w:space="0" w:color="auto"/>
            </w:tcBorders>
            <w:vAlign w:val="center"/>
          </w:tcPr>
          <w:p w14:paraId="2EA49021" w14:textId="77777777" w:rsidR="00BD5CFE" w:rsidRPr="0066573D" w:rsidRDefault="00BD5CFE" w:rsidP="00D40454">
            <w:pPr>
              <w:spacing w:line="240" w:lineRule="exact"/>
              <w:ind w:leftChars="50" w:left="70" w:rightChars="50" w:right="70"/>
              <w:jc w:val="distribute"/>
              <w:rPr>
                <w:spacing w:val="0"/>
                <w:sz w:val="20"/>
              </w:rPr>
            </w:pPr>
            <w:r w:rsidRPr="0066573D">
              <w:rPr>
                <w:rFonts w:hint="eastAsia"/>
                <w:spacing w:val="0"/>
                <w:sz w:val="20"/>
              </w:rPr>
              <w:t>增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vAlign w:val="center"/>
          </w:tcPr>
          <w:p w14:paraId="7A3A17EE" w14:textId="77777777" w:rsidR="00BD5CFE" w:rsidRPr="0066573D" w:rsidRDefault="00BD5CFE" w:rsidP="00D40454">
            <w:pPr>
              <w:spacing w:line="240" w:lineRule="exact"/>
              <w:ind w:leftChars="50" w:left="70" w:rightChars="50" w:right="70"/>
              <w:jc w:val="distribute"/>
              <w:rPr>
                <w:spacing w:val="0"/>
                <w:sz w:val="20"/>
              </w:rPr>
            </w:pPr>
            <w:r w:rsidRPr="0066573D">
              <w:rPr>
                <w:rFonts w:hint="eastAsia"/>
                <w:spacing w:val="0"/>
                <w:sz w:val="20"/>
              </w:rPr>
              <w:t>減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vAlign w:val="center"/>
          </w:tcPr>
          <w:p w14:paraId="21B4EC6A" w14:textId="77777777" w:rsidR="00BD5CFE" w:rsidRPr="0066573D" w:rsidRDefault="00BD5CFE" w:rsidP="00D40454">
            <w:pPr>
              <w:spacing w:line="240" w:lineRule="exact"/>
              <w:ind w:leftChars="50" w:left="70" w:rightChars="50" w:right="70"/>
              <w:jc w:val="distribute"/>
              <w:rPr>
                <w:spacing w:val="0"/>
                <w:sz w:val="20"/>
              </w:rPr>
            </w:pPr>
            <w:r w:rsidRPr="0066573D">
              <w:rPr>
                <w:rFonts w:hint="eastAsia"/>
                <w:spacing w:val="0"/>
                <w:sz w:val="20"/>
              </w:rPr>
              <w:t>增</w:t>
            </w:r>
          </w:p>
        </w:tc>
        <w:tc>
          <w:tcPr>
            <w:tcW w:w="431" w:type="pct"/>
            <w:gridSpan w:val="2"/>
            <w:tcBorders>
              <w:bottom w:val="single" w:sz="4" w:space="0" w:color="auto"/>
            </w:tcBorders>
            <w:vAlign w:val="center"/>
          </w:tcPr>
          <w:p w14:paraId="34DE682A" w14:textId="77777777" w:rsidR="00BD5CFE" w:rsidRPr="0066573D" w:rsidRDefault="00BD5CFE" w:rsidP="00D40454">
            <w:pPr>
              <w:spacing w:line="240" w:lineRule="exact"/>
              <w:ind w:leftChars="50" w:left="70" w:rightChars="50" w:right="70"/>
              <w:jc w:val="distribute"/>
              <w:rPr>
                <w:spacing w:val="0"/>
                <w:sz w:val="20"/>
              </w:rPr>
            </w:pPr>
            <w:r w:rsidRPr="0066573D">
              <w:rPr>
                <w:rFonts w:hint="eastAsia"/>
                <w:spacing w:val="0"/>
                <w:sz w:val="20"/>
              </w:rPr>
              <w:t>減</w:t>
            </w:r>
          </w:p>
        </w:tc>
        <w:tc>
          <w:tcPr>
            <w:tcW w:w="430" w:type="pct"/>
            <w:tcBorders>
              <w:bottom w:val="single" w:sz="4" w:space="0" w:color="auto"/>
            </w:tcBorders>
            <w:vAlign w:val="center"/>
          </w:tcPr>
          <w:p w14:paraId="534EDBF0" w14:textId="77777777" w:rsidR="00BD5CFE" w:rsidRPr="0066573D" w:rsidRDefault="00BD5CFE" w:rsidP="00D40454">
            <w:pPr>
              <w:spacing w:line="240" w:lineRule="exact"/>
              <w:ind w:leftChars="50" w:left="70" w:rightChars="50" w:right="70"/>
              <w:jc w:val="distribute"/>
              <w:rPr>
                <w:spacing w:val="0"/>
                <w:sz w:val="20"/>
              </w:rPr>
            </w:pPr>
            <w:r w:rsidRPr="0066573D">
              <w:rPr>
                <w:rFonts w:hint="eastAsia"/>
                <w:spacing w:val="0"/>
                <w:sz w:val="20"/>
              </w:rPr>
              <w:t>增</w:t>
            </w:r>
          </w:p>
        </w:tc>
        <w:tc>
          <w:tcPr>
            <w:tcW w:w="430" w:type="pct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358675F" w14:textId="77777777" w:rsidR="00BD5CFE" w:rsidRPr="0066573D" w:rsidRDefault="00BD5CFE" w:rsidP="00D40454">
            <w:pPr>
              <w:spacing w:line="240" w:lineRule="exact"/>
              <w:ind w:leftChars="50" w:left="70" w:rightChars="50" w:right="70"/>
              <w:jc w:val="distribute"/>
              <w:rPr>
                <w:spacing w:val="0"/>
                <w:sz w:val="20"/>
              </w:rPr>
            </w:pPr>
            <w:r w:rsidRPr="0066573D">
              <w:rPr>
                <w:rFonts w:hint="eastAsia"/>
                <w:spacing w:val="0"/>
                <w:sz w:val="20"/>
              </w:rPr>
              <w:t>減</w:t>
            </w:r>
          </w:p>
        </w:tc>
        <w:tc>
          <w:tcPr>
            <w:tcW w:w="500" w:type="pct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182718B" w14:textId="77777777" w:rsidR="00BD5CFE" w:rsidRPr="0066573D" w:rsidRDefault="00BD5CFE" w:rsidP="00D40454">
            <w:pPr>
              <w:spacing w:line="240" w:lineRule="exact"/>
              <w:ind w:leftChars="50" w:left="70" w:rightChars="50" w:right="70"/>
              <w:jc w:val="distribute"/>
              <w:rPr>
                <w:spacing w:val="0"/>
                <w:sz w:val="20"/>
              </w:rPr>
            </w:pPr>
          </w:p>
        </w:tc>
        <w:tc>
          <w:tcPr>
            <w:tcW w:w="500" w:type="pct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44AA6A8" w14:textId="77777777" w:rsidR="00BD5CFE" w:rsidRPr="0066573D" w:rsidRDefault="00BD5CFE" w:rsidP="00D40454">
            <w:pPr>
              <w:spacing w:line="240" w:lineRule="exact"/>
              <w:ind w:leftChars="50" w:left="70" w:rightChars="50" w:right="70"/>
              <w:jc w:val="distribute"/>
              <w:rPr>
                <w:spacing w:val="0"/>
                <w:sz w:val="20"/>
              </w:rPr>
            </w:pPr>
          </w:p>
        </w:tc>
        <w:tc>
          <w:tcPr>
            <w:tcW w:w="558" w:type="pct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14:paraId="7EE8479B" w14:textId="77777777" w:rsidR="00BD5CFE" w:rsidRPr="0066573D" w:rsidRDefault="00BD5CFE" w:rsidP="00D40454">
            <w:pPr>
              <w:spacing w:line="240" w:lineRule="exact"/>
              <w:ind w:leftChars="50" w:left="70" w:rightChars="50" w:right="70"/>
              <w:jc w:val="distribute"/>
              <w:rPr>
                <w:spacing w:val="0"/>
                <w:sz w:val="20"/>
              </w:rPr>
            </w:pPr>
          </w:p>
        </w:tc>
      </w:tr>
      <w:tr w:rsidR="00BD5CFE" w:rsidRPr="0066573D" w14:paraId="3A8C817A" w14:textId="77777777" w:rsidTr="00D4045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1417"/>
        </w:trPr>
        <w:tc>
          <w:tcPr>
            <w:tcW w:w="430" w:type="pct"/>
            <w:shd w:val="clear" w:color="auto" w:fill="auto"/>
            <w:vAlign w:val="center"/>
          </w:tcPr>
          <w:p w14:paraId="6F999C63" w14:textId="77777777" w:rsidR="00BD5CFE" w:rsidRPr="001D43CE" w:rsidRDefault="00BD5CFE" w:rsidP="00D40454">
            <w:pPr>
              <w:spacing w:line="240" w:lineRule="exact"/>
              <w:ind w:rightChars="20" w:right="28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D43CE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431" w:type="pct"/>
            <w:shd w:val="clear" w:color="auto" w:fill="auto"/>
            <w:vAlign w:val="center"/>
          </w:tcPr>
          <w:p w14:paraId="731187EF" w14:textId="77777777" w:rsidR="00BD5CFE" w:rsidRPr="001D43CE" w:rsidRDefault="00BD5CFE" w:rsidP="00D40454">
            <w:pPr>
              <w:spacing w:line="240" w:lineRule="exact"/>
              <w:ind w:rightChars="20" w:right="28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D43CE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430" w:type="pct"/>
            <w:shd w:val="clear" w:color="auto" w:fill="auto"/>
            <w:vAlign w:val="center"/>
          </w:tcPr>
          <w:p w14:paraId="0298D357" w14:textId="77777777" w:rsidR="00BD5CFE" w:rsidRPr="001D43CE" w:rsidRDefault="00BD5CFE" w:rsidP="00D40454">
            <w:pPr>
              <w:spacing w:line="240" w:lineRule="exact"/>
              <w:ind w:rightChars="20" w:right="28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D43CE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3BF0594B" w14:textId="77777777" w:rsidR="00BD5CFE" w:rsidRPr="001D43CE" w:rsidRDefault="00BD5CFE" w:rsidP="00D40454">
            <w:pPr>
              <w:spacing w:line="240" w:lineRule="exact"/>
              <w:ind w:rightChars="20" w:right="28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D43CE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437" w:type="pct"/>
            <w:shd w:val="clear" w:color="auto" w:fill="auto"/>
            <w:vAlign w:val="center"/>
          </w:tcPr>
          <w:p w14:paraId="0E9E5DEE" w14:textId="77777777" w:rsidR="00BD5CFE" w:rsidRPr="001D43CE" w:rsidRDefault="00BD5CFE" w:rsidP="00D40454">
            <w:pPr>
              <w:spacing w:line="240" w:lineRule="exact"/>
              <w:ind w:rightChars="20" w:right="28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D43CE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431" w:type="pct"/>
            <w:gridSpan w:val="2"/>
            <w:shd w:val="clear" w:color="auto" w:fill="auto"/>
            <w:vAlign w:val="center"/>
          </w:tcPr>
          <w:p w14:paraId="6C86291B" w14:textId="77777777" w:rsidR="00BD5CFE" w:rsidRPr="008C4EF6" w:rsidRDefault="00BD5CFE" w:rsidP="00D40454">
            <w:pPr>
              <w:spacing w:line="240" w:lineRule="exact"/>
              <w:ind w:rightChars="20" w:right="28"/>
              <w:rPr>
                <w:rFonts w:ascii="細明體" w:eastAsia="細明體" w:hAnsi="細明體"/>
                <w:b/>
                <w:szCs w:val="18"/>
              </w:rPr>
            </w:pPr>
            <w:r w:rsidRPr="008C4EF6">
              <w:rPr>
                <w:rFonts w:ascii="細明體" w:eastAsia="細明體" w:hAnsi="細明體" w:hint="eastAsia"/>
                <w:b/>
                <w:szCs w:val="18"/>
              </w:rPr>
              <w:t>8</w:t>
            </w:r>
            <w:r w:rsidRPr="008C4EF6">
              <w:rPr>
                <w:rFonts w:ascii="細明體" w:eastAsia="細明體" w:hAnsi="細明體"/>
                <w:b/>
                <w:szCs w:val="18"/>
              </w:rPr>
              <w:t>,545,170</w:t>
            </w:r>
          </w:p>
        </w:tc>
        <w:tc>
          <w:tcPr>
            <w:tcW w:w="430" w:type="pct"/>
            <w:shd w:val="clear" w:color="auto" w:fill="auto"/>
            <w:vAlign w:val="center"/>
          </w:tcPr>
          <w:p w14:paraId="71E3F31B" w14:textId="77777777" w:rsidR="00BD5CFE" w:rsidRPr="001D43CE" w:rsidRDefault="00BD5CFE" w:rsidP="00D40454">
            <w:pPr>
              <w:spacing w:line="240" w:lineRule="exact"/>
              <w:ind w:rightChars="20" w:right="28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D43CE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430" w:type="pc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F24E37" w14:textId="77777777" w:rsidR="00BD5CFE" w:rsidRPr="001D43CE" w:rsidRDefault="00BD5CFE" w:rsidP="00D40454">
            <w:pPr>
              <w:spacing w:line="240" w:lineRule="exact"/>
              <w:ind w:rightChars="20" w:right="28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D43CE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00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AAF741C" w14:textId="77777777" w:rsidR="00BD5CFE" w:rsidRPr="001D43CE" w:rsidRDefault="00BD5CFE" w:rsidP="00D40454">
            <w:pPr>
              <w:spacing w:line="240" w:lineRule="exact"/>
              <w:ind w:rightChars="20" w:right="28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D43CE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00" w:type="pc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065819" w14:textId="77777777" w:rsidR="00BD5CFE" w:rsidRPr="001D43CE" w:rsidRDefault="00BD5CFE" w:rsidP="00D40454">
            <w:pPr>
              <w:spacing w:line="240" w:lineRule="exact"/>
              <w:ind w:rightChars="20" w:right="28"/>
              <w:rPr>
                <w:rFonts w:ascii="細明體" w:eastAsia="細明體" w:hAnsi="細明體"/>
                <w:b/>
                <w:spacing w:val="0"/>
                <w:szCs w:val="18"/>
              </w:rPr>
            </w:pPr>
            <w:r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8,545,170</w:t>
            </w:r>
          </w:p>
        </w:tc>
        <w:tc>
          <w:tcPr>
            <w:tcW w:w="558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66E8FB8" w14:textId="77777777" w:rsidR="00BD5CFE" w:rsidRPr="0066573D" w:rsidRDefault="00BD5CFE" w:rsidP="00D40454">
            <w:pPr>
              <w:spacing w:line="240" w:lineRule="exact"/>
              <w:jc w:val="both"/>
              <w:rPr>
                <w:rFonts w:hAnsi="標楷體"/>
                <w:b/>
                <w:spacing w:val="0"/>
                <w:sz w:val="20"/>
              </w:rPr>
            </w:pPr>
          </w:p>
        </w:tc>
      </w:tr>
      <w:tr w:rsidR="00BD5CFE" w:rsidRPr="0066573D" w14:paraId="5F57E10E" w14:textId="77777777" w:rsidTr="00D4045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1417"/>
        </w:trPr>
        <w:tc>
          <w:tcPr>
            <w:tcW w:w="430" w:type="pct"/>
            <w:shd w:val="clear" w:color="auto" w:fill="auto"/>
            <w:vAlign w:val="center"/>
          </w:tcPr>
          <w:p w14:paraId="3B4FF3EC" w14:textId="77777777" w:rsidR="00BD5CFE" w:rsidRPr="001D43CE" w:rsidRDefault="00BD5CFE" w:rsidP="00D40454">
            <w:pPr>
              <w:spacing w:line="240" w:lineRule="exact"/>
              <w:ind w:rightChars="20" w:right="28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D43CE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431" w:type="pct"/>
            <w:shd w:val="clear" w:color="auto" w:fill="auto"/>
            <w:vAlign w:val="center"/>
          </w:tcPr>
          <w:p w14:paraId="054D6CF8" w14:textId="77777777" w:rsidR="00BD5CFE" w:rsidRPr="001D43CE" w:rsidRDefault="00BD5CFE" w:rsidP="00D40454">
            <w:pPr>
              <w:spacing w:line="240" w:lineRule="exact"/>
              <w:ind w:rightChars="20" w:right="28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D43CE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430" w:type="pct"/>
            <w:shd w:val="clear" w:color="auto" w:fill="auto"/>
            <w:vAlign w:val="center"/>
          </w:tcPr>
          <w:p w14:paraId="065A1D78" w14:textId="77777777" w:rsidR="00BD5CFE" w:rsidRPr="001D43CE" w:rsidRDefault="00BD5CFE" w:rsidP="00D40454">
            <w:pPr>
              <w:spacing w:line="240" w:lineRule="exact"/>
              <w:ind w:rightChars="20" w:right="28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D43CE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4A2940FC" w14:textId="77777777" w:rsidR="00BD5CFE" w:rsidRPr="001D43CE" w:rsidRDefault="00BD5CFE" w:rsidP="00D40454">
            <w:pPr>
              <w:spacing w:line="240" w:lineRule="exact"/>
              <w:ind w:rightChars="20" w:right="28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D43CE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437" w:type="pct"/>
            <w:shd w:val="clear" w:color="auto" w:fill="auto"/>
            <w:vAlign w:val="center"/>
          </w:tcPr>
          <w:p w14:paraId="2BAEECD3" w14:textId="77777777" w:rsidR="00BD5CFE" w:rsidRPr="001D43CE" w:rsidRDefault="00BD5CFE" w:rsidP="00D40454">
            <w:pPr>
              <w:spacing w:line="240" w:lineRule="exact"/>
              <w:ind w:rightChars="20" w:right="28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D43CE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431" w:type="pct"/>
            <w:gridSpan w:val="2"/>
            <w:shd w:val="clear" w:color="auto" w:fill="auto"/>
            <w:vAlign w:val="center"/>
          </w:tcPr>
          <w:p w14:paraId="70C015FE" w14:textId="77777777" w:rsidR="00BD5CFE" w:rsidRPr="008C4EF6" w:rsidRDefault="00BD5CFE" w:rsidP="00D40454">
            <w:pPr>
              <w:spacing w:line="240" w:lineRule="exact"/>
              <w:ind w:rightChars="20" w:right="28"/>
              <w:rPr>
                <w:rFonts w:ascii="細明體" w:eastAsia="細明體" w:hAnsi="細明體"/>
                <w:b/>
                <w:szCs w:val="18"/>
              </w:rPr>
            </w:pPr>
            <w:r w:rsidRPr="008C4EF6">
              <w:rPr>
                <w:rFonts w:ascii="細明體" w:eastAsia="細明體" w:hAnsi="細明體"/>
                <w:b/>
                <w:noProof/>
                <w:szCs w:val="18"/>
              </w:rPr>
              <w:t>8,545,170</w:t>
            </w:r>
          </w:p>
        </w:tc>
        <w:tc>
          <w:tcPr>
            <w:tcW w:w="430" w:type="pct"/>
            <w:shd w:val="clear" w:color="auto" w:fill="auto"/>
            <w:vAlign w:val="center"/>
          </w:tcPr>
          <w:p w14:paraId="1418AC15" w14:textId="77777777" w:rsidR="00BD5CFE" w:rsidRPr="001D43CE" w:rsidRDefault="00BD5CFE" w:rsidP="00D40454">
            <w:pPr>
              <w:spacing w:line="240" w:lineRule="exact"/>
              <w:ind w:rightChars="20" w:right="28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D43CE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430" w:type="pc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18E7062" w14:textId="77777777" w:rsidR="00BD5CFE" w:rsidRPr="001D43CE" w:rsidRDefault="00BD5CFE" w:rsidP="00D40454">
            <w:pPr>
              <w:spacing w:line="240" w:lineRule="exact"/>
              <w:ind w:rightChars="20" w:right="28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D43CE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00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07A0F68" w14:textId="77777777" w:rsidR="00BD5CFE" w:rsidRPr="001D43CE" w:rsidRDefault="00BD5CFE" w:rsidP="00D40454">
            <w:pPr>
              <w:spacing w:line="240" w:lineRule="exact"/>
              <w:ind w:rightChars="20" w:right="28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D43CE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00" w:type="pc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ADDE47" w14:textId="77777777" w:rsidR="00BD5CFE" w:rsidRPr="001D43CE" w:rsidRDefault="00BD5CFE" w:rsidP="00D40454">
            <w:pPr>
              <w:spacing w:line="240" w:lineRule="exact"/>
              <w:ind w:rightChars="20" w:right="28"/>
              <w:rPr>
                <w:rFonts w:ascii="細明體" w:eastAsia="細明體" w:hAnsi="細明體"/>
                <w:b/>
                <w:spacing w:val="0"/>
                <w:szCs w:val="18"/>
              </w:rPr>
            </w:pPr>
            <w:r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8,545,170</w:t>
            </w:r>
          </w:p>
        </w:tc>
        <w:tc>
          <w:tcPr>
            <w:tcW w:w="558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A3506EE" w14:textId="77777777" w:rsidR="00BD5CFE" w:rsidRPr="0066573D" w:rsidRDefault="00BD5CFE" w:rsidP="00D40454">
            <w:pPr>
              <w:spacing w:line="240" w:lineRule="exact"/>
              <w:jc w:val="both"/>
              <w:rPr>
                <w:rFonts w:hAnsi="標楷體"/>
                <w:b/>
                <w:spacing w:val="0"/>
                <w:sz w:val="20"/>
              </w:rPr>
            </w:pPr>
          </w:p>
        </w:tc>
      </w:tr>
      <w:tr w:rsidR="00BD5CFE" w:rsidRPr="0066573D" w14:paraId="2B4DA12E" w14:textId="77777777" w:rsidTr="00D4045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1417"/>
        </w:trPr>
        <w:tc>
          <w:tcPr>
            <w:tcW w:w="430" w:type="pct"/>
            <w:shd w:val="clear" w:color="auto" w:fill="auto"/>
            <w:vAlign w:val="center"/>
          </w:tcPr>
          <w:p w14:paraId="4961B505" w14:textId="77777777" w:rsidR="00BD5CFE" w:rsidRPr="001D43CE" w:rsidRDefault="00BD5CFE" w:rsidP="00D40454">
            <w:pPr>
              <w:spacing w:line="240" w:lineRule="exact"/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1D43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431" w:type="pct"/>
            <w:shd w:val="clear" w:color="auto" w:fill="auto"/>
            <w:vAlign w:val="center"/>
          </w:tcPr>
          <w:p w14:paraId="446A5FFA" w14:textId="77777777" w:rsidR="00BD5CFE" w:rsidRPr="001D43CE" w:rsidRDefault="00BD5CFE" w:rsidP="00D40454">
            <w:pPr>
              <w:spacing w:line="240" w:lineRule="exact"/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1D43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430" w:type="pct"/>
            <w:shd w:val="clear" w:color="auto" w:fill="auto"/>
            <w:vAlign w:val="center"/>
          </w:tcPr>
          <w:p w14:paraId="3FF0C785" w14:textId="77777777" w:rsidR="00BD5CFE" w:rsidRPr="001D43CE" w:rsidRDefault="00BD5CFE" w:rsidP="00D40454">
            <w:pPr>
              <w:spacing w:line="240" w:lineRule="exact"/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1D43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13232105" w14:textId="77777777" w:rsidR="00BD5CFE" w:rsidRPr="001D43CE" w:rsidRDefault="00BD5CFE" w:rsidP="00D40454">
            <w:pPr>
              <w:spacing w:line="240" w:lineRule="exact"/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1D43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437" w:type="pct"/>
            <w:shd w:val="clear" w:color="auto" w:fill="auto"/>
            <w:vAlign w:val="center"/>
          </w:tcPr>
          <w:p w14:paraId="45B67F47" w14:textId="77777777" w:rsidR="00BD5CFE" w:rsidRPr="001D43CE" w:rsidRDefault="00BD5CFE" w:rsidP="00D40454">
            <w:pPr>
              <w:spacing w:line="240" w:lineRule="exact"/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1D43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431" w:type="pct"/>
            <w:gridSpan w:val="2"/>
            <w:shd w:val="clear" w:color="auto" w:fill="auto"/>
            <w:vAlign w:val="center"/>
          </w:tcPr>
          <w:p w14:paraId="053DA50F" w14:textId="77777777" w:rsidR="00BD5CFE" w:rsidRPr="008C4EF6" w:rsidRDefault="00BD5CFE" w:rsidP="00D40454">
            <w:pPr>
              <w:spacing w:line="240" w:lineRule="exact"/>
              <w:ind w:rightChars="20" w:right="28"/>
              <w:rPr>
                <w:rFonts w:ascii="細明體" w:eastAsia="細明體" w:hAnsi="細明體"/>
                <w:szCs w:val="18"/>
              </w:rPr>
            </w:pPr>
            <w:r w:rsidRPr="008C4EF6">
              <w:rPr>
                <w:rFonts w:ascii="細明體" w:eastAsia="細明體" w:hAnsi="細明體"/>
                <w:noProof/>
                <w:szCs w:val="18"/>
              </w:rPr>
              <w:t>8,545,170</w:t>
            </w:r>
          </w:p>
        </w:tc>
        <w:tc>
          <w:tcPr>
            <w:tcW w:w="430" w:type="pct"/>
            <w:shd w:val="clear" w:color="auto" w:fill="auto"/>
            <w:vAlign w:val="center"/>
          </w:tcPr>
          <w:p w14:paraId="28F1D0E5" w14:textId="77777777" w:rsidR="00BD5CFE" w:rsidRPr="001D43CE" w:rsidRDefault="00BD5CFE" w:rsidP="00D40454">
            <w:pPr>
              <w:spacing w:line="240" w:lineRule="exact"/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1D43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430" w:type="pc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FE7AD9E" w14:textId="77777777" w:rsidR="00BD5CFE" w:rsidRPr="001D43CE" w:rsidRDefault="00BD5CFE" w:rsidP="00D40454">
            <w:pPr>
              <w:spacing w:line="240" w:lineRule="exact"/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1D43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00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5FC6ABA" w14:textId="77777777" w:rsidR="00BD5CFE" w:rsidRPr="001D43CE" w:rsidRDefault="00BD5CFE" w:rsidP="00D40454">
            <w:pPr>
              <w:spacing w:line="240" w:lineRule="exact"/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1D43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00" w:type="pc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F9743BA" w14:textId="77777777" w:rsidR="00BD5CFE" w:rsidRPr="001D43CE" w:rsidRDefault="00BD5CFE" w:rsidP="00D40454">
            <w:pPr>
              <w:spacing w:line="240" w:lineRule="exact"/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>
              <w:rPr>
                <w:rFonts w:ascii="細明體" w:eastAsia="細明體" w:hAnsi="細明體"/>
                <w:noProof/>
                <w:spacing w:val="0"/>
                <w:szCs w:val="18"/>
              </w:rPr>
              <w:t>8,545,170</w:t>
            </w:r>
          </w:p>
        </w:tc>
        <w:tc>
          <w:tcPr>
            <w:tcW w:w="558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90E0E75" w14:textId="77777777" w:rsidR="00BD5CFE" w:rsidRPr="0066573D" w:rsidRDefault="00BD5CFE" w:rsidP="00D40454">
            <w:pPr>
              <w:spacing w:line="240" w:lineRule="exact"/>
              <w:jc w:val="both"/>
              <w:rPr>
                <w:rFonts w:ascii="細明體" w:eastAsia="細明體" w:hAnsi="細明體"/>
                <w:spacing w:val="0"/>
                <w:szCs w:val="18"/>
              </w:rPr>
            </w:pPr>
          </w:p>
        </w:tc>
      </w:tr>
      <w:tr w:rsidR="00BD5CFE" w:rsidRPr="0066573D" w14:paraId="4ED18245" w14:textId="77777777" w:rsidTr="00D4045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1417"/>
        </w:trPr>
        <w:tc>
          <w:tcPr>
            <w:tcW w:w="430" w:type="pct"/>
            <w:shd w:val="clear" w:color="auto" w:fill="auto"/>
          </w:tcPr>
          <w:p w14:paraId="5C2D3328" w14:textId="77777777" w:rsidR="00BD5CFE" w:rsidRPr="001D43CE" w:rsidRDefault="00BD5CFE" w:rsidP="00D40454">
            <w:pPr>
              <w:spacing w:beforeLines="100" w:before="480" w:line="240" w:lineRule="exact"/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1D43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431" w:type="pct"/>
            <w:shd w:val="clear" w:color="auto" w:fill="auto"/>
          </w:tcPr>
          <w:p w14:paraId="4D107061" w14:textId="77777777" w:rsidR="00BD5CFE" w:rsidRPr="001D43CE" w:rsidRDefault="00BD5CFE" w:rsidP="00D40454">
            <w:pPr>
              <w:spacing w:beforeLines="100" w:before="480" w:line="240" w:lineRule="exact"/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1D43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430" w:type="pct"/>
            <w:shd w:val="clear" w:color="auto" w:fill="auto"/>
          </w:tcPr>
          <w:p w14:paraId="0AB413D5" w14:textId="77777777" w:rsidR="00BD5CFE" w:rsidRPr="001D43CE" w:rsidRDefault="00BD5CFE" w:rsidP="00D40454">
            <w:pPr>
              <w:spacing w:beforeLines="100" w:before="480" w:line="240" w:lineRule="exact"/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1D43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422" w:type="pct"/>
            <w:shd w:val="clear" w:color="auto" w:fill="auto"/>
          </w:tcPr>
          <w:p w14:paraId="396976A5" w14:textId="77777777" w:rsidR="00BD5CFE" w:rsidRPr="001D43CE" w:rsidRDefault="00BD5CFE" w:rsidP="00D40454">
            <w:pPr>
              <w:spacing w:beforeLines="100" w:before="480" w:line="240" w:lineRule="exact"/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1D43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437" w:type="pct"/>
            <w:shd w:val="clear" w:color="auto" w:fill="auto"/>
          </w:tcPr>
          <w:p w14:paraId="1DF96E7C" w14:textId="77777777" w:rsidR="00BD5CFE" w:rsidRPr="001D43CE" w:rsidRDefault="00BD5CFE" w:rsidP="00D40454">
            <w:pPr>
              <w:spacing w:beforeLines="100" w:before="480" w:line="240" w:lineRule="exact"/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1D43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431" w:type="pct"/>
            <w:gridSpan w:val="2"/>
            <w:shd w:val="clear" w:color="auto" w:fill="auto"/>
          </w:tcPr>
          <w:p w14:paraId="05105D06" w14:textId="77777777" w:rsidR="00BD5CFE" w:rsidRPr="008C4EF6" w:rsidRDefault="00BD5CFE" w:rsidP="00D40454">
            <w:pPr>
              <w:spacing w:beforeLines="100" w:before="480" w:line="240" w:lineRule="exact"/>
              <w:ind w:rightChars="20" w:right="28"/>
              <w:rPr>
                <w:rFonts w:ascii="細明體" w:eastAsia="細明體" w:hAnsi="細明體"/>
                <w:szCs w:val="18"/>
              </w:rPr>
            </w:pPr>
            <w:r w:rsidRPr="008C4EF6">
              <w:rPr>
                <w:rFonts w:ascii="細明體" w:eastAsia="細明體" w:hAnsi="細明體"/>
                <w:noProof/>
                <w:szCs w:val="18"/>
              </w:rPr>
              <w:t>8,545,170</w:t>
            </w:r>
          </w:p>
        </w:tc>
        <w:tc>
          <w:tcPr>
            <w:tcW w:w="430" w:type="pct"/>
            <w:shd w:val="clear" w:color="auto" w:fill="auto"/>
          </w:tcPr>
          <w:p w14:paraId="5FCD57B7" w14:textId="77777777" w:rsidR="00BD5CFE" w:rsidRPr="001D43CE" w:rsidRDefault="00BD5CFE" w:rsidP="00D40454">
            <w:pPr>
              <w:spacing w:beforeLines="100" w:before="480" w:line="240" w:lineRule="exact"/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1D43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430" w:type="pct"/>
            <w:tcBorders>
              <w:right w:val="single" w:sz="12" w:space="0" w:color="auto"/>
            </w:tcBorders>
            <w:shd w:val="clear" w:color="auto" w:fill="auto"/>
          </w:tcPr>
          <w:p w14:paraId="63AAEB95" w14:textId="77777777" w:rsidR="00BD5CFE" w:rsidRPr="001D43CE" w:rsidRDefault="00BD5CFE" w:rsidP="00D40454">
            <w:pPr>
              <w:spacing w:beforeLines="100" w:before="480" w:line="240" w:lineRule="exact"/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1D43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00" w:type="pct"/>
            <w:tcBorders>
              <w:left w:val="single" w:sz="12" w:space="0" w:color="auto"/>
              <w:bottom w:val="nil"/>
            </w:tcBorders>
            <w:shd w:val="clear" w:color="auto" w:fill="auto"/>
          </w:tcPr>
          <w:p w14:paraId="2F1CA6BF" w14:textId="77777777" w:rsidR="00BD5CFE" w:rsidRPr="001D43CE" w:rsidRDefault="00BD5CFE" w:rsidP="00D40454">
            <w:pPr>
              <w:spacing w:beforeLines="100" w:before="480" w:line="240" w:lineRule="exact"/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1D43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00" w:type="pct"/>
            <w:tcBorders>
              <w:bottom w:val="nil"/>
              <w:right w:val="single" w:sz="12" w:space="0" w:color="auto"/>
            </w:tcBorders>
            <w:shd w:val="clear" w:color="auto" w:fill="auto"/>
          </w:tcPr>
          <w:p w14:paraId="7935AB46" w14:textId="77777777" w:rsidR="00BD5CFE" w:rsidRPr="001D43CE" w:rsidRDefault="00BD5CFE" w:rsidP="00D40454">
            <w:pPr>
              <w:spacing w:beforeLines="100" w:before="480" w:line="240" w:lineRule="exact"/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>
              <w:rPr>
                <w:rFonts w:ascii="細明體" w:eastAsia="細明體" w:hAnsi="細明體"/>
                <w:noProof/>
                <w:spacing w:val="0"/>
                <w:szCs w:val="18"/>
              </w:rPr>
              <w:t>8,545,170</w:t>
            </w:r>
          </w:p>
        </w:tc>
        <w:tc>
          <w:tcPr>
            <w:tcW w:w="558" w:type="pct"/>
            <w:tcBorders>
              <w:left w:val="single" w:sz="12" w:space="0" w:color="auto"/>
            </w:tcBorders>
            <w:shd w:val="clear" w:color="auto" w:fill="auto"/>
          </w:tcPr>
          <w:p w14:paraId="1AF89DFC" w14:textId="77777777" w:rsidR="00BD5CFE" w:rsidRPr="0066573D" w:rsidRDefault="00BD5CFE" w:rsidP="00D40454">
            <w:pPr>
              <w:spacing w:beforeLines="100" w:before="480" w:line="240" w:lineRule="exact"/>
              <w:jc w:val="both"/>
              <w:rPr>
                <w:rFonts w:hAnsi="標楷體"/>
                <w:spacing w:val="0"/>
                <w:szCs w:val="18"/>
              </w:rPr>
            </w:pPr>
            <w:r w:rsidRPr="0066573D">
              <w:rPr>
                <w:rFonts w:hAnsi="標楷體" w:hint="eastAsia"/>
                <w:noProof/>
                <w:spacing w:val="0"/>
                <w:sz w:val="20"/>
                <w:szCs w:val="18"/>
              </w:rPr>
              <w:t>市庫未撥款</w:t>
            </w:r>
          </w:p>
        </w:tc>
      </w:tr>
      <w:tr w:rsidR="00BD5CFE" w:rsidRPr="0066573D" w14:paraId="58E979DE" w14:textId="77777777" w:rsidTr="000F2C2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380"/>
        </w:trPr>
        <w:tc>
          <w:tcPr>
            <w:tcW w:w="430" w:type="pct"/>
            <w:shd w:val="clear" w:color="auto" w:fill="auto"/>
            <w:vAlign w:val="center"/>
          </w:tcPr>
          <w:p w14:paraId="567F73F9" w14:textId="77777777" w:rsidR="00BD5CFE" w:rsidRPr="0066573D" w:rsidRDefault="00BD5CFE" w:rsidP="00D40454">
            <w:pPr>
              <w:spacing w:line="240" w:lineRule="exact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431" w:type="pct"/>
            <w:shd w:val="clear" w:color="auto" w:fill="auto"/>
            <w:vAlign w:val="center"/>
          </w:tcPr>
          <w:p w14:paraId="7290E84D" w14:textId="77777777" w:rsidR="00BD5CFE" w:rsidRPr="0066573D" w:rsidRDefault="00BD5CFE" w:rsidP="00D40454">
            <w:pPr>
              <w:spacing w:line="240" w:lineRule="exact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430" w:type="pct"/>
            <w:shd w:val="clear" w:color="auto" w:fill="auto"/>
            <w:vAlign w:val="center"/>
          </w:tcPr>
          <w:p w14:paraId="3C2CD1CD" w14:textId="77777777" w:rsidR="00BD5CFE" w:rsidRPr="0066573D" w:rsidRDefault="00BD5CFE" w:rsidP="00D40454">
            <w:pPr>
              <w:spacing w:line="240" w:lineRule="exact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422" w:type="pct"/>
            <w:shd w:val="clear" w:color="auto" w:fill="auto"/>
            <w:vAlign w:val="center"/>
          </w:tcPr>
          <w:p w14:paraId="1E797AD1" w14:textId="77777777" w:rsidR="00BD5CFE" w:rsidRPr="0066573D" w:rsidRDefault="00BD5CFE" w:rsidP="00D40454">
            <w:pPr>
              <w:spacing w:line="240" w:lineRule="exact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437" w:type="pct"/>
            <w:shd w:val="clear" w:color="auto" w:fill="auto"/>
            <w:vAlign w:val="center"/>
          </w:tcPr>
          <w:p w14:paraId="3569797F" w14:textId="77777777" w:rsidR="00BD5CFE" w:rsidRPr="0066573D" w:rsidRDefault="00BD5CFE" w:rsidP="00D40454">
            <w:pPr>
              <w:spacing w:line="240" w:lineRule="exact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431" w:type="pct"/>
            <w:gridSpan w:val="2"/>
            <w:shd w:val="clear" w:color="auto" w:fill="auto"/>
            <w:vAlign w:val="center"/>
          </w:tcPr>
          <w:p w14:paraId="2A66C140" w14:textId="77777777" w:rsidR="00BD5CFE" w:rsidRPr="0066573D" w:rsidRDefault="00BD5CFE" w:rsidP="00D40454">
            <w:pPr>
              <w:spacing w:line="240" w:lineRule="exact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430" w:type="pct"/>
            <w:shd w:val="clear" w:color="auto" w:fill="auto"/>
            <w:vAlign w:val="center"/>
          </w:tcPr>
          <w:p w14:paraId="43106BFF" w14:textId="77777777" w:rsidR="00BD5CFE" w:rsidRPr="0066573D" w:rsidRDefault="00BD5CFE" w:rsidP="00D40454">
            <w:pPr>
              <w:spacing w:line="240" w:lineRule="exact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430" w:type="pc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80BF4DE" w14:textId="77777777" w:rsidR="00BD5CFE" w:rsidRPr="0066573D" w:rsidRDefault="00BD5CFE" w:rsidP="00D40454">
            <w:pPr>
              <w:spacing w:line="240" w:lineRule="exact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500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DBDE3AF" w14:textId="77777777" w:rsidR="00BD5CFE" w:rsidRPr="0066573D" w:rsidRDefault="00BD5CFE" w:rsidP="00D40454">
            <w:pPr>
              <w:spacing w:line="240" w:lineRule="exact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500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D46DCA" w14:textId="77777777" w:rsidR="00BD5CFE" w:rsidRPr="0066573D" w:rsidRDefault="00BD5CFE" w:rsidP="00D40454">
            <w:pPr>
              <w:spacing w:line="240" w:lineRule="exact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558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84C795" w14:textId="77777777" w:rsidR="00BD5CFE" w:rsidRPr="0066573D" w:rsidRDefault="00BD5CFE" w:rsidP="00D40454">
            <w:pPr>
              <w:spacing w:line="240" w:lineRule="exact"/>
              <w:jc w:val="both"/>
              <w:rPr>
                <w:rFonts w:hAnsi="標楷體"/>
                <w:noProof/>
                <w:spacing w:val="0"/>
                <w:sz w:val="20"/>
              </w:rPr>
            </w:pPr>
          </w:p>
        </w:tc>
      </w:tr>
    </w:tbl>
    <w:p w14:paraId="02264B86" w14:textId="2B543CF7" w:rsidR="00BD5CFE" w:rsidRDefault="00BD5CFE" w:rsidP="005D4955">
      <w:pPr>
        <w:snapToGrid w:val="0"/>
        <w:spacing w:line="20" w:lineRule="exact"/>
        <w:jc w:val="both"/>
      </w:pPr>
    </w:p>
    <w:p w14:paraId="59B39DE1" w14:textId="5ABCABE2" w:rsidR="007B31E1" w:rsidRDefault="007B31E1" w:rsidP="005D4955">
      <w:pPr>
        <w:snapToGrid w:val="0"/>
        <w:spacing w:line="20" w:lineRule="exact"/>
        <w:jc w:val="both"/>
      </w:pPr>
    </w:p>
    <w:tbl>
      <w:tblPr>
        <w:tblW w:w="9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60"/>
        <w:gridCol w:w="2565"/>
        <w:gridCol w:w="361"/>
        <w:gridCol w:w="2148"/>
        <w:gridCol w:w="1592"/>
        <w:gridCol w:w="875"/>
        <w:gridCol w:w="736"/>
        <w:gridCol w:w="67"/>
        <w:gridCol w:w="1521"/>
      </w:tblGrid>
      <w:tr w:rsidR="007B31E1" w:rsidRPr="007B31E1" w14:paraId="65E8EC23" w14:textId="77777777" w:rsidTr="00425FD0">
        <w:trPr>
          <w:cantSplit/>
          <w:trHeight w:val="522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1FB17E" w14:textId="79014BE6" w:rsidR="007B31E1" w:rsidRPr="007B31E1" w:rsidRDefault="007B31E1" w:rsidP="007B31E1">
            <w:pPr>
              <w:tabs>
                <w:tab w:val="left" w:pos="1340"/>
              </w:tabs>
              <w:wordWrap w:val="0"/>
              <w:spacing w:line="460" w:lineRule="exact"/>
              <w:rPr>
                <w:rFonts w:ascii="Times New Roman"/>
                <w:b/>
                <w:spacing w:val="10"/>
                <w:sz w:val="36"/>
                <w:szCs w:val="36"/>
                <w:u w:val="single"/>
              </w:rPr>
            </w:pPr>
            <w:bookmarkStart w:id="0" w:name="_Hlk234506737"/>
            <w:r w:rsidRPr="007B31E1">
              <w:rPr>
                <w:rFonts w:asciiTheme="minorHAnsi" w:eastAsiaTheme="minorEastAsia" w:hAnsiTheme="minorHAnsi" w:cstheme="minorBidi"/>
                <w:spacing w:val="0"/>
                <w:sz w:val="24"/>
                <w:szCs w:val="22"/>
              </w:rPr>
              <w:lastRenderedPageBreak/>
              <w:br w:type="page"/>
            </w:r>
            <w:r w:rsidRPr="007B31E1">
              <w:rPr>
                <w:rFonts w:asciiTheme="minorHAnsi" w:eastAsiaTheme="minorEastAsia" w:hAnsiTheme="minorHAnsi" w:cstheme="minorBidi"/>
                <w:spacing w:val="0"/>
                <w:sz w:val="24"/>
                <w:szCs w:val="22"/>
              </w:rPr>
              <w:br w:type="page"/>
            </w:r>
            <w:r w:rsidRPr="007B31E1">
              <w:rPr>
                <w:rFonts w:ascii="Times New Roman" w:eastAsia="新細明體"/>
                <w:spacing w:val="0"/>
                <w:sz w:val="24"/>
              </w:rPr>
              <w:br w:type="page"/>
            </w:r>
            <w:r w:rsidRPr="007B31E1">
              <w:rPr>
                <w:rFonts w:ascii="Times New Roman" w:eastAsia="新細明體"/>
                <w:spacing w:val="0"/>
                <w:sz w:val="24"/>
              </w:rPr>
              <w:br w:type="page"/>
            </w:r>
            <w:r w:rsidR="006205C4">
              <w:rPr>
                <w:rFonts w:ascii="Times New Roman" w:hint="eastAsia"/>
                <w:b/>
                <w:spacing w:val="10"/>
                <w:sz w:val="36"/>
                <w:szCs w:val="36"/>
                <w:u w:val="single"/>
              </w:rPr>
              <w:t>參</w:t>
            </w:r>
            <w:r w:rsidRPr="007B31E1">
              <w:rPr>
                <w:rFonts w:ascii="Times New Roman" w:hint="eastAsia"/>
                <w:b/>
                <w:spacing w:val="10"/>
                <w:sz w:val="36"/>
                <w:szCs w:val="36"/>
                <w:u w:val="single"/>
              </w:rPr>
              <w:t>、嘉義市營業基金及非營業</w:t>
            </w:r>
          </w:p>
        </w:tc>
      </w:tr>
      <w:tr w:rsidR="007B31E1" w:rsidRPr="007B31E1" w14:paraId="32C60AB1" w14:textId="77777777" w:rsidTr="00425FD0">
        <w:trPr>
          <w:cantSplit/>
          <w:trHeight w:val="454"/>
        </w:trPr>
        <w:tc>
          <w:tcPr>
            <w:tcW w:w="5000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B7F1DA" w14:textId="77777777" w:rsidR="007B31E1" w:rsidRPr="007B31E1" w:rsidRDefault="007B31E1" w:rsidP="007B31E1">
            <w:pPr>
              <w:rPr>
                <w:rFonts w:hAnsi="標楷體"/>
                <w:spacing w:val="0"/>
                <w:sz w:val="24"/>
                <w:szCs w:val="24"/>
              </w:rPr>
            </w:pPr>
            <w:r w:rsidRPr="007B31E1">
              <w:rPr>
                <w:rFonts w:hAnsi="標楷體" w:hint="eastAsia"/>
                <w:spacing w:val="0"/>
                <w:sz w:val="24"/>
                <w:szCs w:val="24"/>
              </w:rPr>
              <w:t>中華民國</w:t>
            </w:r>
          </w:p>
        </w:tc>
      </w:tr>
      <w:tr w:rsidR="007B31E1" w:rsidRPr="007B31E1" w14:paraId="595B14C1" w14:textId="77777777" w:rsidTr="00425FD0">
        <w:trPr>
          <w:cantSplit/>
          <w:trHeight w:val="360"/>
        </w:trPr>
        <w:tc>
          <w:tcPr>
            <w:tcW w:w="1504" w:type="pct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295019D" w14:textId="77777777" w:rsidR="007B31E1" w:rsidRPr="007B31E1" w:rsidRDefault="007B31E1" w:rsidP="007B31E1">
            <w:pPr>
              <w:spacing w:line="240" w:lineRule="exact"/>
              <w:ind w:leftChars="100" w:left="140" w:rightChars="100" w:right="140"/>
              <w:jc w:val="distribute"/>
              <w:rPr>
                <w:rFonts w:ascii="新細明體"/>
                <w:spacing w:val="0"/>
                <w:sz w:val="20"/>
              </w:rPr>
            </w:pPr>
            <w:r w:rsidRPr="007B31E1">
              <w:rPr>
                <w:rFonts w:ascii="Times New Roman" w:hint="eastAsia"/>
                <w:spacing w:val="0"/>
                <w:sz w:val="20"/>
              </w:rPr>
              <w:t>基金名稱</w:t>
            </w:r>
          </w:p>
        </w:tc>
        <w:tc>
          <w:tcPr>
            <w:tcW w:w="1884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BD1A7" w14:textId="77777777" w:rsidR="007B31E1" w:rsidRPr="007B31E1" w:rsidRDefault="007B31E1" w:rsidP="007B31E1">
            <w:pPr>
              <w:spacing w:line="240" w:lineRule="exact"/>
              <w:ind w:leftChars="100" w:left="140" w:rightChars="100" w:right="140"/>
              <w:jc w:val="distribute"/>
              <w:rPr>
                <w:rFonts w:ascii="新細明體"/>
                <w:spacing w:val="0"/>
                <w:sz w:val="20"/>
              </w:rPr>
            </w:pPr>
            <w:r w:rsidRPr="007B31E1">
              <w:rPr>
                <w:rFonts w:ascii="新細明體" w:hint="eastAsia"/>
                <w:spacing w:val="0"/>
                <w:sz w:val="20"/>
              </w:rPr>
              <w:t>修正事項</w:t>
            </w:r>
          </w:p>
        </w:tc>
        <w:tc>
          <w:tcPr>
            <w:tcW w:w="1612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6E9FC" w14:textId="77777777" w:rsidR="007B31E1" w:rsidRPr="007B31E1" w:rsidRDefault="007B31E1" w:rsidP="007B31E1">
            <w:pPr>
              <w:spacing w:line="240" w:lineRule="exact"/>
              <w:ind w:leftChars="100" w:left="140" w:rightChars="100" w:right="140"/>
              <w:jc w:val="distribute"/>
              <w:rPr>
                <w:rFonts w:ascii="新細明體"/>
                <w:spacing w:val="0"/>
                <w:sz w:val="20"/>
              </w:rPr>
            </w:pPr>
            <w:r w:rsidRPr="007B31E1">
              <w:rPr>
                <w:rFonts w:ascii="新細明體" w:hint="eastAsia"/>
                <w:spacing w:val="0"/>
                <w:sz w:val="20"/>
              </w:rPr>
              <w:t>修正收入（基金來源）</w:t>
            </w:r>
          </w:p>
        </w:tc>
      </w:tr>
      <w:tr w:rsidR="007B31E1" w:rsidRPr="007B31E1" w14:paraId="22A0D482" w14:textId="77777777" w:rsidTr="00425FD0">
        <w:trPr>
          <w:cantSplit/>
          <w:trHeight w:val="471"/>
        </w:trPr>
        <w:tc>
          <w:tcPr>
            <w:tcW w:w="1504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6381066" w14:textId="77777777" w:rsidR="007B31E1" w:rsidRPr="007B31E1" w:rsidRDefault="007B31E1" w:rsidP="007B31E1">
            <w:pPr>
              <w:spacing w:line="240" w:lineRule="exact"/>
              <w:ind w:leftChars="100" w:left="140" w:rightChars="100" w:right="140"/>
              <w:jc w:val="distribute"/>
              <w:rPr>
                <w:rFonts w:ascii="新細明體"/>
                <w:spacing w:val="0"/>
                <w:sz w:val="20"/>
              </w:rPr>
            </w:pPr>
          </w:p>
        </w:tc>
        <w:tc>
          <w:tcPr>
            <w:tcW w:w="1884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9DC30" w14:textId="77777777" w:rsidR="007B31E1" w:rsidRPr="007B31E1" w:rsidRDefault="007B31E1" w:rsidP="007B31E1">
            <w:pPr>
              <w:spacing w:line="240" w:lineRule="exact"/>
              <w:ind w:leftChars="100" w:left="140" w:rightChars="100" w:right="140"/>
              <w:jc w:val="distribute"/>
              <w:rPr>
                <w:rFonts w:ascii="新細明體"/>
                <w:spacing w:val="0"/>
                <w:sz w:val="20"/>
              </w:rPr>
            </w:pPr>
          </w:p>
        </w:tc>
        <w:tc>
          <w:tcPr>
            <w:tcW w:w="812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E1140C" w14:textId="77777777" w:rsidR="007B31E1" w:rsidRPr="007B31E1" w:rsidRDefault="007B31E1" w:rsidP="007B31E1">
            <w:pPr>
              <w:spacing w:line="240" w:lineRule="exact"/>
              <w:ind w:leftChars="100" w:left="140" w:rightChars="100" w:right="140"/>
              <w:jc w:val="distribute"/>
              <w:rPr>
                <w:rFonts w:ascii="新細明體"/>
                <w:spacing w:val="-4"/>
                <w:sz w:val="20"/>
              </w:rPr>
            </w:pPr>
            <w:r w:rsidRPr="007B31E1">
              <w:rPr>
                <w:rFonts w:ascii="新細明體" w:hint="eastAsia"/>
                <w:spacing w:val="-4"/>
                <w:sz w:val="20"/>
              </w:rPr>
              <w:t>增列金額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AFEE1" w14:textId="77777777" w:rsidR="007B31E1" w:rsidRPr="007B31E1" w:rsidRDefault="007B31E1" w:rsidP="007B31E1">
            <w:pPr>
              <w:spacing w:line="240" w:lineRule="exact"/>
              <w:ind w:leftChars="100" w:left="140" w:rightChars="100" w:right="140"/>
              <w:jc w:val="distribute"/>
              <w:rPr>
                <w:rFonts w:ascii="新細明體"/>
                <w:spacing w:val="-4"/>
                <w:sz w:val="20"/>
              </w:rPr>
            </w:pPr>
            <w:r w:rsidRPr="007B31E1">
              <w:rPr>
                <w:rFonts w:ascii="新細明體" w:hint="eastAsia"/>
                <w:spacing w:val="-4"/>
                <w:sz w:val="20"/>
              </w:rPr>
              <w:t>減列金額</w:t>
            </w:r>
          </w:p>
        </w:tc>
      </w:tr>
      <w:tr w:rsidR="007B31E1" w:rsidRPr="007B31E1" w14:paraId="0CCB81DC" w14:textId="77777777" w:rsidTr="00425FD0">
        <w:trPr>
          <w:cantSplit/>
          <w:trHeight w:val="624"/>
        </w:trPr>
        <w:tc>
          <w:tcPr>
            <w:tcW w:w="1504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F053FBE" w14:textId="77777777" w:rsidR="007B31E1" w:rsidRPr="007B31E1" w:rsidRDefault="007B31E1" w:rsidP="007B31E1">
            <w:pPr>
              <w:snapToGrid w:val="0"/>
              <w:ind w:leftChars="100" w:left="140" w:rightChars="100" w:right="140"/>
              <w:jc w:val="distribute"/>
              <w:rPr>
                <w:rFonts w:hAnsi="標楷體"/>
                <w:b/>
                <w:spacing w:val="0"/>
                <w:sz w:val="20"/>
              </w:rPr>
            </w:pPr>
            <w:r w:rsidRPr="007B31E1">
              <w:rPr>
                <w:rFonts w:hAnsi="標楷體"/>
                <w:b/>
                <w:spacing w:val="0"/>
                <w:sz w:val="20"/>
              </w:rPr>
              <w:t>非營業部分</w:t>
            </w:r>
          </w:p>
        </w:tc>
        <w:tc>
          <w:tcPr>
            <w:tcW w:w="1884" w:type="pct"/>
            <w:gridSpan w:val="2"/>
            <w:tcBorders>
              <w:top w:val="nil"/>
              <w:bottom w:val="nil"/>
            </w:tcBorders>
            <w:vAlign w:val="center"/>
          </w:tcPr>
          <w:p w14:paraId="576B1E8F" w14:textId="77777777" w:rsidR="007B31E1" w:rsidRPr="007B31E1" w:rsidRDefault="007B31E1" w:rsidP="007B31E1">
            <w:pPr>
              <w:snapToGrid w:val="0"/>
              <w:ind w:leftChars="200" w:left="280" w:rightChars="200" w:right="280"/>
              <w:jc w:val="distribute"/>
              <w:rPr>
                <w:rFonts w:hAnsi="標楷體"/>
                <w:b/>
                <w:spacing w:val="0"/>
                <w:sz w:val="20"/>
              </w:rPr>
            </w:pPr>
            <w:r w:rsidRPr="007B31E1">
              <w:rPr>
                <w:rFonts w:hAnsi="標楷體" w:hint="eastAsia"/>
                <w:b/>
                <w:spacing w:val="0"/>
                <w:sz w:val="20"/>
              </w:rPr>
              <w:t>總計</w:t>
            </w:r>
          </w:p>
        </w:tc>
        <w:tc>
          <w:tcPr>
            <w:tcW w:w="812" w:type="pct"/>
            <w:gridSpan w:val="2"/>
            <w:tcBorders>
              <w:top w:val="nil"/>
              <w:bottom w:val="nil"/>
            </w:tcBorders>
            <w:vAlign w:val="center"/>
          </w:tcPr>
          <w:p w14:paraId="4380392D" w14:textId="77777777" w:rsidR="007B31E1" w:rsidRPr="007B31E1" w:rsidRDefault="007B31E1" w:rsidP="007B31E1">
            <w:pPr>
              <w:ind w:left="57"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B31E1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800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91E5C66" w14:textId="77777777" w:rsidR="007B31E1" w:rsidRPr="007B31E1" w:rsidRDefault="007B31E1" w:rsidP="007B31E1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B31E1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</w:tr>
      <w:tr w:rsidR="007B31E1" w:rsidRPr="007B31E1" w14:paraId="302A5B2E" w14:textId="77777777" w:rsidTr="00425FD0">
        <w:trPr>
          <w:cantSplit/>
          <w:trHeight w:val="624"/>
        </w:trPr>
        <w:tc>
          <w:tcPr>
            <w:tcW w:w="1504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6418F5D" w14:textId="77777777" w:rsidR="007B31E1" w:rsidRPr="007B31E1" w:rsidRDefault="007B31E1" w:rsidP="007B31E1">
            <w:pPr>
              <w:snapToGrid w:val="0"/>
              <w:ind w:leftChars="100" w:left="140" w:rightChars="250" w:right="350" w:firstLineChars="80" w:firstLine="160"/>
              <w:jc w:val="distribute"/>
              <w:rPr>
                <w:rFonts w:hAnsi="標楷體"/>
                <w:b/>
                <w:spacing w:val="0"/>
                <w:sz w:val="20"/>
              </w:rPr>
            </w:pPr>
            <w:r w:rsidRPr="007B31E1">
              <w:rPr>
                <w:rFonts w:hAnsi="標楷體" w:hint="eastAsia"/>
                <w:b/>
                <w:spacing w:val="0"/>
                <w:sz w:val="20"/>
              </w:rPr>
              <w:t>作業</w:t>
            </w:r>
            <w:r w:rsidRPr="007B31E1">
              <w:rPr>
                <w:rFonts w:hAnsi="標楷體"/>
                <w:b/>
                <w:spacing w:val="0"/>
                <w:sz w:val="20"/>
              </w:rPr>
              <w:t>基金</w:t>
            </w:r>
          </w:p>
        </w:tc>
        <w:tc>
          <w:tcPr>
            <w:tcW w:w="1884" w:type="pct"/>
            <w:gridSpan w:val="2"/>
            <w:tcBorders>
              <w:top w:val="nil"/>
              <w:bottom w:val="nil"/>
            </w:tcBorders>
            <w:vAlign w:val="center"/>
          </w:tcPr>
          <w:p w14:paraId="4C25D6B3" w14:textId="77777777" w:rsidR="007B31E1" w:rsidRPr="007B31E1" w:rsidRDefault="007B31E1" w:rsidP="007B31E1">
            <w:pPr>
              <w:snapToGrid w:val="0"/>
              <w:ind w:leftChars="200" w:left="280" w:rightChars="200" w:right="280"/>
              <w:jc w:val="distribute"/>
              <w:rPr>
                <w:rFonts w:hAnsi="標楷體"/>
                <w:b/>
                <w:spacing w:val="0"/>
                <w:sz w:val="20"/>
              </w:rPr>
            </w:pPr>
            <w:r w:rsidRPr="007B31E1">
              <w:rPr>
                <w:rFonts w:hAnsi="標楷體" w:hint="eastAsia"/>
                <w:b/>
                <w:spacing w:val="0"/>
                <w:sz w:val="20"/>
              </w:rPr>
              <w:t>合計</w:t>
            </w:r>
          </w:p>
        </w:tc>
        <w:tc>
          <w:tcPr>
            <w:tcW w:w="812" w:type="pct"/>
            <w:gridSpan w:val="2"/>
            <w:tcBorders>
              <w:top w:val="nil"/>
              <w:bottom w:val="nil"/>
            </w:tcBorders>
            <w:vAlign w:val="center"/>
          </w:tcPr>
          <w:p w14:paraId="62AA6ADD" w14:textId="77777777" w:rsidR="007B31E1" w:rsidRPr="007B31E1" w:rsidRDefault="007B31E1" w:rsidP="007B31E1">
            <w:pPr>
              <w:ind w:left="57"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B31E1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800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ED29852" w14:textId="77777777" w:rsidR="007B31E1" w:rsidRPr="007B31E1" w:rsidRDefault="007B31E1" w:rsidP="007B31E1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B31E1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－</w:t>
            </w:r>
          </w:p>
        </w:tc>
      </w:tr>
      <w:tr w:rsidR="007B31E1" w:rsidRPr="007B31E1" w14:paraId="05E5739F" w14:textId="77777777" w:rsidTr="00425FD0">
        <w:trPr>
          <w:cantSplit/>
          <w:trHeight w:val="624"/>
        </w:trPr>
        <w:tc>
          <w:tcPr>
            <w:tcW w:w="1504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3F8C1EF" w14:textId="77777777" w:rsidR="007B31E1" w:rsidRPr="007B31E1" w:rsidRDefault="007B31E1" w:rsidP="007B31E1">
            <w:pPr>
              <w:snapToGrid w:val="0"/>
              <w:ind w:leftChars="100" w:left="140" w:rightChars="100" w:right="140"/>
              <w:jc w:val="both"/>
              <w:rPr>
                <w:rFonts w:hAnsi="標楷體"/>
                <w:spacing w:val="0"/>
                <w:sz w:val="20"/>
              </w:rPr>
            </w:pPr>
            <w:r w:rsidRPr="007B31E1">
              <w:rPr>
                <w:rFonts w:hAnsi="標楷體" w:hint="eastAsia"/>
                <w:spacing w:val="0"/>
                <w:sz w:val="20"/>
              </w:rPr>
              <w:t>嘉義市交通作業基金</w:t>
            </w:r>
          </w:p>
        </w:tc>
        <w:tc>
          <w:tcPr>
            <w:tcW w:w="1884" w:type="pct"/>
            <w:gridSpan w:val="2"/>
            <w:tcBorders>
              <w:top w:val="nil"/>
              <w:bottom w:val="nil"/>
            </w:tcBorders>
            <w:vAlign w:val="center"/>
          </w:tcPr>
          <w:p w14:paraId="5934DFF0" w14:textId="77777777" w:rsidR="007B31E1" w:rsidRPr="007B31E1" w:rsidRDefault="007B31E1" w:rsidP="007B31E1">
            <w:pPr>
              <w:snapToGrid w:val="0"/>
              <w:ind w:leftChars="200" w:left="280" w:rightChars="200" w:right="280"/>
              <w:jc w:val="distribute"/>
              <w:rPr>
                <w:rFonts w:hAnsi="標楷體"/>
                <w:noProof/>
                <w:spacing w:val="0"/>
                <w:sz w:val="20"/>
              </w:rPr>
            </w:pPr>
            <w:r w:rsidRPr="007B31E1">
              <w:rPr>
                <w:rFonts w:hAnsi="標楷體" w:hint="eastAsia"/>
                <w:b/>
                <w:spacing w:val="0"/>
                <w:sz w:val="20"/>
              </w:rPr>
              <w:t>小計</w:t>
            </w:r>
          </w:p>
        </w:tc>
        <w:tc>
          <w:tcPr>
            <w:tcW w:w="812" w:type="pct"/>
            <w:gridSpan w:val="2"/>
            <w:tcBorders>
              <w:top w:val="nil"/>
              <w:bottom w:val="nil"/>
            </w:tcBorders>
            <w:vAlign w:val="center"/>
          </w:tcPr>
          <w:p w14:paraId="5C7FEC87" w14:textId="77777777" w:rsidR="007B31E1" w:rsidRPr="007B31E1" w:rsidRDefault="007B31E1" w:rsidP="007B31E1">
            <w:pPr>
              <w:ind w:left="57"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B31E1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800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2A1D7ED" w14:textId="77777777" w:rsidR="007B31E1" w:rsidRPr="007B31E1" w:rsidRDefault="007B31E1" w:rsidP="007B31E1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B31E1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－</w:t>
            </w:r>
          </w:p>
        </w:tc>
      </w:tr>
      <w:tr w:rsidR="007B31E1" w:rsidRPr="007B31E1" w14:paraId="66609CD5" w14:textId="77777777" w:rsidTr="00425FD0">
        <w:trPr>
          <w:cantSplit/>
          <w:trHeight w:val="624"/>
        </w:trPr>
        <w:tc>
          <w:tcPr>
            <w:tcW w:w="1504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E914A0A" w14:textId="77777777" w:rsidR="007B31E1" w:rsidRPr="007B31E1" w:rsidRDefault="007B31E1" w:rsidP="007B31E1">
            <w:pPr>
              <w:snapToGrid w:val="0"/>
              <w:ind w:leftChars="100" w:left="140" w:rightChars="100" w:right="140"/>
              <w:jc w:val="both"/>
              <w:rPr>
                <w:rFonts w:hAnsi="標楷體"/>
                <w:spacing w:val="-10"/>
                <w:sz w:val="20"/>
              </w:rPr>
            </w:pPr>
          </w:p>
        </w:tc>
        <w:tc>
          <w:tcPr>
            <w:tcW w:w="1884" w:type="pct"/>
            <w:gridSpan w:val="2"/>
            <w:tcBorders>
              <w:top w:val="nil"/>
              <w:bottom w:val="nil"/>
            </w:tcBorders>
            <w:vAlign w:val="center"/>
          </w:tcPr>
          <w:p w14:paraId="36D25313" w14:textId="77777777" w:rsidR="007B31E1" w:rsidRPr="007B31E1" w:rsidRDefault="007B31E1" w:rsidP="007B31E1">
            <w:pPr>
              <w:ind w:leftChars="50" w:left="70"/>
              <w:jc w:val="both"/>
              <w:rPr>
                <w:rFonts w:hAnsi="標楷體"/>
                <w:b/>
                <w:spacing w:val="0"/>
                <w:sz w:val="20"/>
              </w:rPr>
            </w:pPr>
            <w:r w:rsidRPr="007B31E1">
              <w:rPr>
                <w:rFonts w:hAnsi="標楷體" w:hint="eastAsia"/>
                <w:noProof/>
                <w:spacing w:val="0"/>
                <w:sz w:val="20"/>
              </w:rPr>
              <w:t>減列溢支1</w:t>
            </w:r>
            <w:r w:rsidRPr="007B31E1">
              <w:rPr>
                <w:rFonts w:hAnsi="標楷體"/>
                <w:noProof/>
                <w:spacing w:val="0"/>
                <w:sz w:val="20"/>
              </w:rPr>
              <w:t>13</w:t>
            </w:r>
            <w:r w:rsidRPr="007B31E1">
              <w:rPr>
                <w:rFonts w:hAnsi="標楷體" w:hint="eastAsia"/>
                <w:noProof/>
                <w:spacing w:val="0"/>
                <w:sz w:val="20"/>
              </w:rPr>
              <w:t>年度應返還廠商之土地租金</w:t>
            </w:r>
          </w:p>
        </w:tc>
        <w:tc>
          <w:tcPr>
            <w:tcW w:w="812" w:type="pct"/>
            <w:gridSpan w:val="2"/>
            <w:tcBorders>
              <w:top w:val="nil"/>
              <w:bottom w:val="nil"/>
            </w:tcBorders>
            <w:vAlign w:val="center"/>
          </w:tcPr>
          <w:p w14:paraId="3DC9D9E4" w14:textId="77777777" w:rsidR="007B31E1" w:rsidRPr="007B31E1" w:rsidRDefault="007B31E1" w:rsidP="007B31E1">
            <w:pPr>
              <w:ind w:left="57"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B31E1">
              <w:rPr>
                <w:rFonts w:ascii="細明體" w:eastAsia="細明體" w:hAnsi="細明體"/>
                <w:noProof/>
                <w:spacing w:val="0"/>
                <w:szCs w:val="18"/>
              </w:rPr>
              <w:t>－</w:t>
            </w:r>
          </w:p>
        </w:tc>
        <w:tc>
          <w:tcPr>
            <w:tcW w:w="800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3B8DF71" w14:textId="77777777" w:rsidR="007B31E1" w:rsidRPr="007B31E1" w:rsidRDefault="007B31E1" w:rsidP="007B31E1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B31E1">
              <w:rPr>
                <w:rFonts w:ascii="細明體" w:eastAsia="細明體" w:hAnsi="細明體"/>
                <w:noProof/>
                <w:spacing w:val="0"/>
                <w:szCs w:val="18"/>
              </w:rPr>
              <w:t>－</w:t>
            </w:r>
          </w:p>
        </w:tc>
      </w:tr>
      <w:tr w:rsidR="007B31E1" w:rsidRPr="007B31E1" w14:paraId="18D005D7" w14:textId="77777777" w:rsidTr="00425FD0">
        <w:trPr>
          <w:cantSplit/>
          <w:trHeight w:val="363"/>
        </w:trPr>
        <w:tc>
          <w:tcPr>
            <w:tcW w:w="1504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36D8CB8" w14:textId="77777777" w:rsidR="007B31E1" w:rsidRPr="007B31E1" w:rsidRDefault="007B31E1" w:rsidP="007B31E1">
            <w:pPr>
              <w:snapToGrid w:val="0"/>
              <w:ind w:leftChars="100" w:left="140" w:rightChars="100" w:right="140"/>
              <w:jc w:val="both"/>
              <w:rPr>
                <w:rFonts w:hAnsi="標楷體"/>
                <w:b/>
                <w:spacing w:val="0"/>
                <w:sz w:val="20"/>
                <w:highlight w:val="yellow"/>
              </w:rPr>
            </w:pPr>
          </w:p>
        </w:tc>
        <w:tc>
          <w:tcPr>
            <w:tcW w:w="1884" w:type="pct"/>
            <w:gridSpan w:val="2"/>
            <w:tcBorders>
              <w:top w:val="nil"/>
              <w:bottom w:val="nil"/>
            </w:tcBorders>
            <w:vAlign w:val="center"/>
          </w:tcPr>
          <w:p w14:paraId="3CBC338E" w14:textId="77777777" w:rsidR="007B31E1" w:rsidRPr="007B31E1" w:rsidRDefault="007B31E1" w:rsidP="007B31E1">
            <w:pPr>
              <w:snapToGrid w:val="0"/>
              <w:ind w:leftChars="200" w:left="280" w:rightChars="200" w:right="280"/>
              <w:jc w:val="distribute"/>
              <w:rPr>
                <w:rFonts w:hAnsi="標楷體"/>
                <w:b/>
                <w:spacing w:val="0"/>
                <w:sz w:val="20"/>
                <w:highlight w:val="yellow"/>
              </w:rPr>
            </w:pPr>
          </w:p>
        </w:tc>
        <w:tc>
          <w:tcPr>
            <w:tcW w:w="812" w:type="pct"/>
            <w:gridSpan w:val="2"/>
            <w:tcBorders>
              <w:top w:val="nil"/>
              <w:bottom w:val="nil"/>
            </w:tcBorders>
            <w:vAlign w:val="center"/>
          </w:tcPr>
          <w:p w14:paraId="1B1297B8" w14:textId="77777777" w:rsidR="007B31E1" w:rsidRPr="007B31E1" w:rsidRDefault="007B31E1" w:rsidP="007B31E1">
            <w:pPr>
              <w:ind w:left="57"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</w:p>
        </w:tc>
        <w:tc>
          <w:tcPr>
            <w:tcW w:w="800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3532C1C" w14:textId="77777777" w:rsidR="007B31E1" w:rsidRPr="007B31E1" w:rsidRDefault="007B31E1" w:rsidP="007B31E1">
            <w:pPr>
              <w:ind w:right="57"/>
              <w:rPr>
                <w:rFonts w:ascii="細明體" w:eastAsia="細明體" w:hAnsi="細明體"/>
                <w:b/>
                <w:bCs/>
                <w:noProof/>
                <w:spacing w:val="0"/>
                <w:szCs w:val="18"/>
              </w:rPr>
            </w:pPr>
          </w:p>
        </w:tc>
      </w:tr>
      <w:tr w:rsidR="007B31E1" w:rsidRPr="007B31E1" w14:paraId="1D4CDF5E" w14:textId="77777777" w:rsidTr="00425FD0">
        <w:trPr>
          <w:cantSplit/>
          <w:trHeight w:val="363"/>
        </w:trPr>
        <w:tc>
          <w:tcPr>
            <w:tcW w:w="1504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F7CD082" w14:textId="77777777" w:rsidR="007B31E1" w:rsidRPr="007B31E1" w:rsidRDefault="007B31E1" w:rsidP="007B31E1">
            <w:pPr>
              <w:snapToGrid w:val="0"/>
              <w:ind w:leftChars="100" w:left="140" w:rightChars="250" w:right="350" w:firstLineChars="70" w:firstLine="140"/>
              <w:jc w:val="distribute"/>
              <w:rPr>
                <w:rFonts w:hAnsi="標楷體"/>
                <w:b/>
                <w:spacing w:val="0"/>
                <w:sz w:val="20"/>
                <w:highlight w:val="yellow"/>
              </w:rPr>
            </w:pPr>
          </w:p>
        </w:tc>
        <w:tc>
          <w:tcPr>
            <w:tcW w:w="1884" w:type="pct"/>
            <w:gridSpan w:val="2"/>
            <w:tcBorders>
              <w:top w:val="nil"/>
              <w:bottom w:val="nil"/>
            </w:tcBorders>
            <w:vAlign w:val="center"/>
          </w:tcPr>
          <w:p w14:paraId="72580F66" w14:textId="77777777" w:rsidR="007B31E1" w:rsidRPr="007B31E1" w:rsidRDefault="007B31E1" w:rsidP="007B31E1">
            <w:pPr>
              <w:ind w:leftChars="50" w:left="70"/>
              <w:jc w:val="both"/>
              <w:rPr>
                <w:rFonts w:hAnsi="標楷體"/>
                <w:noProof/>
                <w:spacing w:val="0"/>
                <w:sz w:val="20"/>
                <w:highlight w:val="yellow"/>
              </w:rPr>
            </w:pPr>
          </w:p>
        </w:tc>
        <w:tc>
          <w:tcPr>
            <w:tcW w:w="812" w:type="pct"/>
            <w:gridSpan w:val="2"/>
            <w:tcBorders>
              <w:top w:val="nil"/>
              <w:bottom w:val="nil"/>
            </w:tcBorders>
            <w:vAlign w:val="center"/>
          </w:tcPr>
          <w:p w14:paraId="3753A5C8" w14:textId="77777777" w:rsidR="007B31E1" w:rsidRPr="007B31E1" w:rsidRDefault="007B31E1" w:rsidP="007B31E1">
            <w:pPr>
              <w:ind w:left="57" w:right="57"/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</w:p>
        </w:tc>
        <w:tc>
          <w:tcPr>
            <w:tcW w:w="800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F0BA886" w14:textId="77777777" w:rsidR="007B31E1" w:rsidRPr="007B31E1" w:rsidRDefault="007B31E1" w:rsidP="007B31E1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</w:p>
        </w:tc>
      </w:tr>
      <w:tr w:rsidR="007B31E1" w:rsidRPr="007B31E1" w14:paraId="729D1831" w14:textId="77777777" w:rsidTr="00425FD0">
        <w:trPr>
          <w:cantSplit/>
          <w:trHeight w:val="363"/>
        </w:trPr>
        <w:tc>
          <w:tcPr>
            <w:tcW w:w="1504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921E5F4" w14:textId="77777777" w:rsidR="007B31E1" w:rsidRPr="007B31E1" w:rsidRDefault="007B31E1" w:rsidP="007B31E1">
            <w:pPr>
              <w:snapToGrid w:val="0"/>
              <w:ind w:leftChars="100" w:left="140" w:rightChars="250" w:right="350" w:firstLineChars="70" w:firstLine="140"/>
              <w:jc w:val="distribute"/>
              <w:rPr>
                <w:rFonts w:hAnsi="標楷體"/>
                <w:b/>
                <w:spacing w:val="0"/>
                <w:sz w:val="20"/>
              </w:rPr>
            </w:pPr>
          </w:p>
        </w:tc>
        <w:tc>
          <w:tcPr>
            <w:tcW w:w="1884" w:type="pct"/>
            <w:gridSpan w:val="2"/>
            <w:tcBorders>
              <w:top w:val="nil"/>
              <w:bottom w:val="nil"/>
            </w:tcBorders>
            <w:vAlign w:val="center"/>
          </w:tcPr>
          <w:p w14:paraId="147F7C16" w14:textId="77777777" w:rsidR="007B31E1" w:rsidRPr="007B31E1" w:rsidRDefault="007B31E1" w:rsidP="007B31E1">
            <w:pPr>
              <w:ind w:leftChars="50" w:left="70"/>
              <w:jc w:val="both"/>
              <w:rPr>
                <w:rFonts w:hAnsi="標楷體"/>
                <w:b/>
                <w:spacing w:val="0"/>
                <w:sz w:val="20"/>
              </w:rPr>
            </w:pPr>
          </w:p>
        </w:tc>
        <w:tc>
          <w:tcPr>
            <w:tcW w:w="812" w:type="pct"/>
            <w:gridSpan w:val="2"/>
            <w:tcBorders>
              <w:top w:val="nil"/>
              <w:bottom w:val="nil"/>
            </w:tcBorders>
            <w:vAlign w:val="center"/>
          </w:tcPr>
          <w:p w14:paraId="79C8258A" w14:textId="77777777" w:rsidR="007B31E1" w:rsidRPr="007B31E1" w:rsidRDefault="007B31E1" w:rsidP="007B31E1">
            <w:pPr>
              <w:ind w:left="57"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</w:p>
        </w:tc>
        <w:tc>
          <w:tcPr>
            <w:tcW w:w="800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E551F43" w14:textId="77777777" w:rsidR="007B31E1" w:rsidRPr="007B31E1" w:rsidRDefault="007B31E1" w:rsidP="007B31E1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</w:p>
        </w:tc>
      </w:tr>
      <w:tr w:rsidR="007B31E1" w:rsidRPr="007B31E1" w14:paraId="27975DB6" w14:textId="77777777" w:rsidTr="00425FD0">
        <w:trPr>
          <w:cantSplit/>
          <w:trHeight w:val="397"/>
        </w:trPr>
        <w:tc>
          <w:tcPr>
            <w:tcW w:w="1504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FB5FB40" w14:textId="77777777" w:rsidR="007B31E1" w:rsidRPr="007B31E1" w:rsidRDefault="007B31E1" w:rsidP="007B31E1">
            <w:pPr>
              <w:snapToGrid w:val="0"/>
              <w:ind w:leftChars="100" w:left="140" w:rightChars="250" w:right="350" w:firstLineChars="70" w:firstLine="140"/>
              <w:jc w:val="distribute"/>
              <w:rPr>
                <w:rFonts w:hAnsi="標楷體"/>
                <w:b/>
                <w:spacing w:val="0"/>
                <w:sz w:val="20"/>
              </w:rPr>
            </w:pPr>
          </w:p>
        </w:tc>
        <w:tc>
          <w:tcPr>
            <w:tcW w:w="1884" w:type="pct"/>
            <w:gridSpan w:val="2"/>
            <w:tcBorders>
              <w:top w:val="nil"/>
              <w:bottom w:val="nil"/>
            </w:tcBorders>
            <w:vAlign w:val="center"/>
          </w:tcPr>
          <w:p w14:paraId="53748C02" w14:textId="77777777" w:rsidR="007B31E1" w:rsidRPr="007B31E1" w:rsidRDefault="007B31E1" w:rsidP="007B31E1">
            <w:pPr>
              <w:snapToGrid w:val="0"/>
              <w:ind w:leftChars="200" w:left="280" w:rightChars="200" w:right="280"/>
              <w:jc w:val="distribute"/>
              <w:rPr>
                <w:rFonts w:hAnsi="標楷體"/>
                <w:noProof/>
                <w:spacing w:val="-6"/>
                <w:sz w:val="20"/>
              </w:rPr>
            </w:pPr>
          </w:p>
        </w:tc>
        <w:tc>
          <w:tcPr>
            <w:tcW w:w="812" w:type="pct"/>
            <w:gridSpan w:val="2"/>
            <w:tcBorders>
              <w:top w:val="nil"/>
              <w:bottom w:val="nil"/>
            </w:tcBorders>
            <w:vAlign w:val="center"/>
          </w:tcPr>
          <w:p w14:paraId="392C06B0" w14:textId="77777777" w:rsidR="007B31E1" w:rsidRPr="007B31E1" w:rsidRDefault="007B31E1" w:rsidP="007B31E1">
            <w:pPr>
              <w:ind w:left="57"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</w:p>
        </w:tc>
        <w:tc>
          <w:tcPr>
            <w:tcW w:w="800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9095F3C" w14:textId="77777777" w:rsidR="007B31E1" w:rsidRPr="007B31E1" w:rsidRDefault="007B31E1" w:rsidP="007B31E1">
            <w:pPr>
              <w:ind w:right="57"/>
              <w:rPr>
                <w:rFonts w:ascii="細明體" w:eastAsia="細明體" w:hAnsi="細明體"/>
                <w:b/>
                <w:bCs/>
                <w:noProof/>
                <w:spacing w:val="0"/>
                <w:szCs w:val="18"/>
              </w:rPr>
            </w:pPr>
          </w:p>
        </w:tc>
      </w:tr>
      <w:tr w:rsidR="007B31E1" w:rsidRPr="007B31E1" w14:paraId="1DC21CDB" w14:textId="77777777" w:rsidTr="00425FD0">
        <w:trPr>
          <w:cantSplit/>
          <w:trHeight w:val="363"/>
        </w:trPr>
        <w:tc>
          <w:tcPr>
            <w:tcW w:w="1504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4F2CB95" w14:textId="77777777" w:rsidR="007B31E1" w:rsidRPr="007B31E1" w:rsidRDefault="007B31E1" w:rsidP="007B31E1">
            <w:pPr>
              <w:snapToGrid w:val="0"/>
              <w:ind w:leftChars="100" w:left="140" w:rightChars="100" w:right="140"/>
              <w:jc w:val="both"/>
              <w:rPr>
                <w:rFonts w:hAnsi="標楷體"/>
                <w:spacing w:val="-10"/>
                <w:sz w:val="20"/>
              </w:rPr>
            </w:pPr>
          </w:p>
        </w:tc>
        <w:tc>
          <w:tcPr>
            <w:tcW w:w="1884" w:type="pct"/>
            <w:gridSpan w:val="2"/>
            <w:tcBorders>
              <w:top w:val="nil"/>
              <w:bottom w:val="nil"/>
            </w:tcBorders>
            <w:vAlign w:val="center"/>
          </w:tcPr>
          <w:p w14:paraId="21790360" w14:textId="77777777" w:rsidR="007B31E1" w:rsidRPr="007B31E1" w:rsidRDefault="007B31E1" w:rsidP="007B31E1">
            <w:pPr>
              <w:snapToGrid w:val="0"/>
              <w:ind w:leftChars="200" w:left="280" w:rightChars="200" w:right="280"/>
              <w:jc w:val="distribute"/>
              <w:rPr>
                <w:rFonts w:hAnsi="標楷體"/>
                <w:noProof/>
                <w:spacing w:val="0"/>
                <w:sz w:val="20"/>
              </w:rPr>
            </w:pPr>
          </w:p>
        </w:tc>
        <w:tc>
          <w:tcPr>
            <w:tcW w:w="812" w:type="pct"/>
            <w:gridSpan w:val="2"/>
            <w:tcBorders>
              <w:top w:val="nil"/>
              <w:bottom w:val="nil"/>
            </w:tcBorders>
            <w:vAlign w:val="center"/>
          </w:tcPr>
          <w:p w14:paraId="3A83313F" w14:textId="77777777" w:rsidR="007B31E1" w:rsidRPr="007B31E1" w:rsidRDefault="007B31E1" w:rsidP="007B31E1">
            <w:pPr>
              <w:ind w:left="57"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</w:p>
        </w:tc>
        <w:tc>
          <w:tcPr>
            <w:tcW w:w="800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60520A4" w14:textId="77777777" w:rsidR="007B31E1" w:rsidRPr="007B31E1" w:rsidRDefault="007B31E1" w:rsidP="007B31E1">
            <w:pPr>
              <w:ind w:right="57"/>
              <w:rPr>
                <w:rFonts w:ascii="細明體" w:eastAsia="細明體" w:hAnsi="細明體"/>
                <w:b/>
                <w:bCs/>
                <w:noProof/>
                <w:spacing w:val="0"/>
                <w:szCs w:val="18"/>
              </w:rPr>
            </w:pPr>
          </w:p>
        </w:tc>
      </w:tr>
      <w:tr w:rsidR="007B31E1" w:rsidRPr="007B31E1" w14:paraId="77E0CBC9" w14:textId="77777777" w:rsidTr="00425FD0">
        <w:trPr>
          <w:cantSplit/>
          <w:trHeight w:val="363"/>
        </w:trPr>
        <w:tc>
          <w:tcPr>
            <w:tcW w:w="1504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AD9B8E7" w14:textId="77777777" w:rsidR="007B31E1" w:rsidRPr="007B31E1" w:rsidRDefault="007B31E1" w:rsidP="007B31E1">
            <w:pPr>
              <w:snapToGrid w:val="0"/>
              <w:ind w:leftChars="100" w:left="140" w:rightChars="100" w:right="140"/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884" w:type="pct"/>
            <w:gridSpan w:val="2"/>
            <w:tcBorders>
              <w:top w:val="nil"/>
              <w:bottom w:val="nil"/>
            </w:tcBorders>
            <w:vAlign w:val="center"/>
          </w:tcPr>
          <w:p w14:paraId="4D974A5D" w14:textId="77777777" w:rsidR="007B31E1" w:rsidRPr="007B31E1" w:rsidRDefault="007B31E1" w:rsidP="007B31E1">
            <w:pPr>
              <w:ind w:leftChars="50" w:left="70"/>
              <w:jc w:val="both"/>
              <w:rPr>
                <w:rFonts w:hAnsi="標楷體"/>
                <w:noProof/>
                <w:spacing w:val="0"/>
                <w:sz w:val="20"/>
              </w:rPr>
            </w:pPr>
          </w:p>
        </w:tc>
        <w:tc>
          <w:tcPr>
            <w:tcW w:w="812" w:type="pct"/>
            <w:gridSpan w:val="2"/>
            <w:tcBorders>
              <w:top w:val="nil"/>
              <w:bottom w:val="nil"/>
            </w:tcBorders>
            <w:vAlign w:val="center"/>
          </w:tcPr>
          <w:p w14:paraId="400CA076" w14:textId="77777777" w:rsidR="007B31E1" w:rsidRPr="007B31E1" w:rsidRDefault="007B31E1" w:rsidP="007B31E1">
            <w:pPr>
              <w:ind w:left="57"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800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F749E11" w14:textId="77777777" w:rsidR="007B31E1" w:rsidRPr="007B31E1" w:rsidRDefault="007B31E1" w:rsidP="007B31E1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</w:tr>
      <w:tr w:rsidR="007B31E1" w:rsidRPr="007B31E1" w14:paraId="47230BEF" w14:textId="77777777" w:rsidTr="00425FD0">
        <w:trPr>
          <w:cantSplit/>
          <w:trHeight w:val="363"/>
        </w:trPr>
        <w:tc>
          <w:tcPr>
            <w:tcW w:w="1504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5F6E784" w14:textId="77777777" w:rsidR="007B31E1" w:rsidRPr="007B31E1" w:rsidRDefault="007B31E1" w:rsidP="007B31E1">
            <w:pPr>
              <w:snapToGrid w:val="0"/>
              <w:ind w:leftChars="100" w:left="140" w:rightChars="100" w:right="140"/>
              <w:jc w:val="both"/>
              <w:rPr>
                <w:rFonts w:hAnsi="標楷體"/>
                <w:b/>
                <w:spacing w:val="0"/>
                <w:sz w:val="20"/>
              </w:rPr>
            </w:pPr>
          </w:p>
        </w:tc>
        <w:tc>
          <w:tcPr>
            <w:tcW w:w="1884" w:type="pct"/>
            <w:gridSpan w:val="2"/>
            <w:tcBorders>
              <w:top w:val="nil"/>
              <w:bottom w:val="nil"/>
            </w:tcBorders>
            <w:vAlign w:val="center"/>
          </w:tcPr>
          <w:p w14:paraId="6C1C726A" w14:textId="77777777" w:rsidR="007B31E1" w:rsidRPr="007B31E1" w:rsidRDefault="007B31E1" w:rsidP="007B31E1">
            <w:pPr>
              <w:ind w:leftChars="50" w:left="70"/>
              <w:jc w:val="both"/>
              <w:rPr>
                <w:rFonts w:hAnsi="標楷體"/>
                <w:noProof/>
                <w:spacing w:val="0"/>
                <w:sz w:val="20"/>
              </w:rPr>
            </w:pPr>
          </w:p>
        </w:tc>
        <w:tc>
          <w:tcPr>
            <w:tcW w:w="812" w:type="pct"/>
            <w:gridSpan w:val="2"/>
            <w:tcBorders>
              <w:top w:val="nil"/>
              <w:bottom w:val="nil"/>
            </w:tcBorders>
            <w:vAlign w:val="center"/>
          </w:tcPr>
          <w:p w14:paraId="1A5E46F1" w14:textId="77777777" w:rsidR="007B31E1" w:rsidRPr="007B31E1" w:rsidRDefault="007B31E1" w:rsidP="007B31E1">
            <w:pPr>
              <w:ind w:left="57"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800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DD45DE6" w14:textId="77777777" w:rsidR="007B31E1" w:rsidRPr="007B31E1" w:rsidRDefault="007B31E1" w:rsidP="007B31E1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</w:tr>
      <w:tr w:rsidR="007B31E1" w:rsidRPr="007B31E1" w14:paraId="00CB1F92" w14:textId="77777777" w:rsidTr="00425FD0">
        <w:trPr>
          <w:cantSplit/>
          <w:trHeight w:val="363"/>
        </w:trPr>
        <w:tc>
          <w:tcPr>
            <w:tcW w:w="1504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68D9F53" w14:textId="77777777" w:rsidR="007B31E1" w:rsidRPr="007B31E1" w:rsidRDefault="007B31E1" w:rsidP="007B31E1">
            <w:pPr>
              <w:snapToGrid w:val="0"/>
              <w:ind w:leftChars="100" w:left="140" w:rightChars="100" w:right="140"/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884" w:type="pct"/>
            <w:gridSpan w:val="2"/>
            <w:tcBorders>
              <w:top w:val="nil"/>
              <w:bottom w:val="nil"/>
            </w:tcBorders>
            <w:vAlign w:val="center"/>
          </w:tcPr>
          <w:p w14:paraId="22260247" w14:textId="77777777" w:rsidR="007B31E1" w:rsidRPr="007B31E1" w:rsidRDefault="007B31E1" w:rsidP="007B31E1">
            <w:pPr>
              <w:ind w:leftChars="50" w:left="70"/>
              <w:jc w:val="both"/>
              <w:rPr>
                <w:rFonts w:hAnsi="標楷體"/>
                <w:noProof/>
                <w:spacing w:val="0"/>
                <w:sz w:val="20"/>
              </w:rPr>
            </w:pPr>
          </w:p>
        </w:tc>
        <w:tc>
          <w:tcPr>
            <w:tcW w:w="812" w:type="pct"/>
            <w:gridSpan w:val="2"/>
            <w:tcBorders>
              <w:top w:val="nil"/>
              <w:bottom w:val="nil"/>
            </w:tcBorders>
          </w:tcPr>
          <w:p w14:paraId="27323071" w14:textId="77777777" w:rsidR="007B31E1" w:rsidRPr="007B31E1" w:rsidRDefault="007B31E1" w:rsidP="007B31E1">
            <w:pPr>
              <w:ind w:left="57"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800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B791FF0" w14:textId="77777777" w:rsidR="007B31E1" w:rsidRPr="007B31E1" w:rsidRDefault="007B31E1" w:rsidP="007B31E1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</w:tr>
      <w:tr w:rsidR="007B31E1" w:rsidRPr="007B31E1" w14:paraId="4C8FF15C" w14:textId="77777777" w:rsidTr="00425FD0">
        <w:trPr>
          <w:cantSplit/>
          <w:trHeight w:val="363"/>
        </w:trPr>
        <w:tc>
          <w:tcPr>
            <w:tcW w:w="1504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B86CE4D" w14:textId="77777777" w:rsidR="007B31E1" w:rsidRPr="007B31E1" w:rsidRDefault="007B31E1" w:rsidP="007B31E1">
            <w:pPr>
              <w:snapToGrid w:val="0"/>
              <w:ind w:leftChars="100" w:left="140" w:rightChars="100" w:right="140"/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884" w:type="pct"/>
            <w:gridSpan w:val="2"/>
            <w:tcBorders>
              <w:top w:val="nil"/>
              <w:bottom w:val="nil"/>
            </w:tcBorders>
            <w:vAlign w:val="center"/>
          </w:tcPr>
          <w:p w14:paraId="4DA52488" w14:textId="77777777" w:rsidR="007B31E1" w:rsidRPr="007B31E1" w:rsidRDefault="007B31E1" w:rsidP="007B31E1">
            <w:pPr>
              <w:ind w:leftChars="50" w:left="70"/>
              <w:jc w:val="both"/>
              <w:rPr>
                <w:rFonts w:hAnsi="標楷體"/>
                <w:noProof/>
                <w:spacing w:val="0"/>
                <w:sz w:val="20"/>
              </w:rPr>
            </w:pPr>
          </w:p>
        </w:tc>
        <w:tc>
          <w:tcPr>
            <w:tcW w:w="812" w:type="pct"/>
            <w:gridSpan w:val="2"/>
            <w:tcBorders>
              <w:top w:val="nil"/>
              <w:bottom w:val="nil"/>
            </w:tcBorders>
          </w:tcPr>
          <w:p w14:paraId="53776277" w14:textId="77777777" w:rsidR="007B31E1" w:rsidRPr="007B31E1" w:rsidRDefault="007B31E1" w:rsidP="007B31E1">
            <w:pPr>
              <w:ind w:left="57"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800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609445A" w14:textId="77777777" w:rsidR="007B31E1" w:rsidRPr="007B31E1" w:rsidRDefault="007B31E1" w:rsidP="007B31E1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</w:tr>
      <w:tr w:rsidR="007B31E1" w:rsidRPr="007B31E1" w14:paraId="72588145" w14:textId="77777777" w:rsidTr="00425FD0">
        <w:trPr>
          <w:cantSplit/>
          <w:trHeight w:val="363"/>
        </w:trPr>
        <w:tc>
          <w:tcPr>
            <w:tcW w:w="1504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92B26E5" w14:textId="77777777" w:rsidR="007B31E1" w:rsidRPr="007B31E1" w:rsidRDefault="007B31E1" w:rsidP="007B31E1">
            <w:pPr>
              <w:snapToGrid w:val="0"/>
              <w:ind w:leftChars="100" w:left="140" w:rightChars="100" w:right="140"/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884" w:type="pct"/>
            <w:gridSpan w:val="2"/>
            <w:tcBorders>
              <w:top w:val="nil"/>
              <w:bottom w:val="nil"/>
            </w:tcBorders>
            <w:vAlign w:val="center"/>
          </w:tcPr>
          <w:p w14:paraId="177FFC2E" w14:textId="77777777" w:rsidR="007B31E1" w:rsidRPr="007B31E1" w:rsidRDefault="007B31E1" w:rsidP="007B31E1">
            <w:pPr>
              <w:ind w:leftChars="50" w:left="70"/>
              <w:jc w:val="both"/>
              <w:rPr>
                <w:rFonts w:hAnsi="標楷體"/>
                <w:noProof/>
                <w:spacing w:val="0"/>
                <w:sz w:val="20"/>
              </w:rPr>
            </w:pPr>
          </w:p>
        </w:tc>
        <w:tc>
          <w:tcPr>
            <w:tcW w:w="812" w:type="pct"/>
            <w:gridSpan w:val="2"/>
            <w:tcBorders>
              <w:top w:val="nil"/>
              <w:bottom w:val="nil"/>
            </w:tcBorders>
          </w:tcPr>
          <w:p w14:paraId="23FA3426" w14:textId="77777777" w:rsidR="007B31E1" w:rsidRPr="007B31E1" w:rsidRDefault="007B31E1" w:rsidP="007B31E1">
            <w:pPr>
              <w:ind w:left="57"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800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0AF5B90" w14:textId="77777777" w:rsidR="007B31E1" w:rsidRPr="007B31E1" w:rsidRDefault="007B31E1" w:rsidP="007B31E1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</w:tr>
      <w:tr w:rsidR="007B31E1" w:rsidRPr="007B31E1" w14:paraId="3DF7262B" w14:textId="77777777" w:rsidTr="00425FD0">
        <w:trPr>
          <w:cantSplit/>
          <w:trHeight w:val="363"/>
        </w:trPr>
        <w:tc>
          <w:tcPr>
            <w:tcW w:w="1504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8642BBA" w14:textId="77777777" w:rsidR="007B31E1" w:rsidRPr="007B31E1" w:rsidRDefault="007B31E1" w:rsidP="007B31E1">
            <w:pPr>
              <w:snapToGrid w:val="0"/>
              <w:ind w:leftChars="100" w:left="140" w:rightChars="100" w:right="140"/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884" w:type="pct"/>
            <w:gridSpan w:val="2"/>
            <w:tcBorders>
              <w:top w:val="nil"/>
              <w:bottom w:val="nil"/>
            </w:tcBorders>
            <w:vAlign w:val="center"/>
          </w:tcPr>
          <w:p w14:paraId="45EE5B8E" w14:textId="77777777" w:rsidR="007B31E1" w:rsidRPr="007B31E1" w:rsidRDefault="007B31E1" w:rsidP="007B31E1">
            <w:pPr>
              <w:snapToGrid w:val="0"/>
              <w:ind w:rightChars="300" w:right="420"/>
              <w:jc w:val="both"/>
              <w:rPr>
                <w:rFonts w:hAnsi="標楷體"/>
                <w:noProof/>
                <w:spacing w:val="0"/>
                <w:sz w:val="20"/>
              </w:rPr>
            </w:pPr>
          </w:p>
        </w:tc>
        <w:tc>
          <w:tcPr>
            <w:tcW w:w="812" w:type="pct"/>
            <w:gridSpan w:val="2"/>
            <w:tcBorders>
              <w:top w:val="nil"/>
              <w:bottom w:val="nil"/>
            </w:tcBorders>
            <w:vAlign w:val="center"/>
          </w:tcPr>
          <w:p w14:paraId="643B4062" w14:textId="77777777" w:rsidR="007B31E1" w:rsidRPr="007B31E1" w:rsidRDefault="007B31E1" w:rsidP="007B31E1">
            <w:pPr>
              <w:ind w:left="57" w:rightChars="50" w:right="70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800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021DBB9" w14:textId="77777777" w:rsidR="007B31E1" w:rsidRPr="007B31E1" w:rsidRDefault="007B31E1" w:rsidP="007B31E1">
            <w:pPr>
              <w:ind w:left="57" w:rightChars="50" w:right="70"/>
              <w:rPr>
                <w:rFonts w:ascii="細明體" w:eastAsia="細明體" w:hAnsi="細明體"/>
                <w:spacing w:val="0"/>
                <w:szCs w:val="18"/>
              </w:rPr>
            </w:pPr>
          </w:p>
        </w:tc>
      </w:tr>
      <w:tr w:rsidR="007B31E1" w:rsidRPr="007B31E1" w14:paraId="7647AA1D" w14:textId="77777777" w:rsidTr="00425FD0">
        <w:trPr>
          <w:cantSplit/>
          <w:trHeight w:val="363"/>
        </w:trPr>
        <w:tc>
          <w:tcPr>
            <w:tcW w:w="1504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D8010EB" w14:textId="77777777" w:rsidR="007B31E1" w:rsidRPr="007B31E1" w:rsidRDefault="007B31E1" w:rsidP="007B31E1">
            <w:pPr>
              <w:snapToGrid w:val="0"/>
              <w:ind w:leftChars="100" w:left="140" w:rightChars="100" w:right="140"/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884" w:type="pct"/>
            <w:gridSpan w:val="2"/>
            <w:tcBorders>
              <w:top w:val="nil"/>
              <w:bottom w:val="nil"/>
            </w:tcBorders>
            <w:vAlign w:val="center"/>
          </w:tcPr>
          <w:p w14:paraId="4515E448" w14:textId="77777777" w:rsidR="007B31E1" w:rsidRPr="007B31E1" w:rsidRDefault="007B31E1" w:rsidP="007B31E1">
            <w:pPr>
              <w:ind w:left="57" w:right="57"/>
              <w:jc w:val="both"/>
              <w:rPr>
                <w:rFonts w:hAnsi="標楷體"/>
                <w:noProof/>
                <w:spacing w:val="0"/>
                <w:sz w:val="20"/>
              </w:rPr>
            </w:pPr>
          </w:p>
        </w:tc>
        <w:tc>
          <w:tcPr>
            <w:tcW w:w="812" w:type="pct"/>
            <w:gridSpan w:val="2"/>
            <w:tcBorders>
              <w:top w:val="nil"/>
              <w:bottom w:val="nil"/>
            </w:tcBorders>
            <w:vAlign w:val="center"/>
          </w:tcPr>
          <w:p w14:paraId="73E380FC" w14:textId="77777777" w:rsidR="007B31E1" w:rsidRPr="007B31E1" w:rsidRDefault="007B31E1" w:rsidP="007B31E1">
            <w:pPr>
              <w:ind w:left="57" w:rightChars="50" w:right="70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800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9D833C9" w14:textId="77777777" w:rsidR="007B31E1" w:rsidRPr="007B31E1" w:rsidRDefault="007B31E1" w:rsidP="007B31E1">
            <w:pPr>
              <w:ind w:left="57" w:rightChars="50" w:right="70"/>
              <w:rPr>
                <w:rFonts w:ascii="細明體" w:eastAsia="細明體" w:hAnsi="細明體"/>
                <w:spacing w:val="0"/>
                <w:szCs w:val="18"/>
              </w:rPr>
            </w:pPr>
          </w:p>
        </w:tc>
      </w:tr>
      <w:tr w:rsidR="007B31E1" w:rsidRPr="007B31E1" w14:paraId="2E33727B" w14:textId="77777777" w:rsidTr="00425FD0">
        <w:trPr>
          <w:cantSplit/>
          <w:trHeight w:val="363"/>
        </w:trPr>
        <w:tc>
          <w:tcPr>
            <w:tcW w:w="1504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65623BB" w14:textId="77777777" w:rsidR="007B31E1" w:rsidRPr="007B31E1" w:rsidRDefault="007B31E1" w:rsidP="007B31E1">
            <w:pPr>
              <w:snapToGrid w:val="0"/>
              <w:ind w:leftChars="100" w:left="140" w:rightChars="100" w:right="140"/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884" w:type="pct"/>
            <w:gridSpan w:val="2"/>
            <w:tcBorders>
              <w:top w:val="nil"/>
              <w:bottom w:val="nil"/>
            </w:tcBorders>
            <w:vAlign w:val="center"/>
          </w:tcPr>
          <w:p w14:paraId="21A586E4" w14:textId="77777777" w:rsidR="007B31E1" w:rsidRPr="007B31E1" w:rsidRDefault="007B31E1" w:rsidP="007B31E1">
            <w:pPr>
              <w:ind w:left="57" w:right="57"/>
              <w:jc w:val="both"/>
              <w:rPr>
                <w:rFonts w:hAnsi="標楷體"/>
                <w:noProof/>
                <w:spacing w:val="0"/>
                <w:sz w:val="20"/>
              </w:rPr>
            </w:pPr>
          </w:p>
        </w:tc>
        <w:tc>
          <w:tcPr>
            <w:tcW w:w="812" w:type="pct"/>
            <w:gridSpan w:val="2"/>
            <w:tcBorders>
              <w:top w:val="nil"/>
              <w:bottom w:val="nil"/>
            </w:tcBorders>
            <w:vAlign w:val="center"/>
          </w:tcPr>
          <w:p w14:paraId="66349704" w14:textId="77777777" w:rsidR="007B31E1" w:rsidRPr="007B31E1" w:rsidRDefault="007B31E1" w:rsidP="007B31E1">
            <w:pPr>
              <w:ind w:left="57" w:rightChars="50" w:right="70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800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A926B85" w14:textId="77777777" w:rsidR="007B31E1" w:rsidRPr="007B31E1" w:rsidRDefault="007B31E1" w:rsidP="007B31E1">
            <w:pPr>
              <w:ind w:left="57" w:rightChars="50" w:right="70"/>
              <w:rPr>
                <w:rFonts w:ascii="細明體" w:eastAsia="細明體" w:hAnsi="細明體"/>
                <w:spacing w:val="0"/>
                <w:szCs w:val="18"/>
              </w:rPr>
            </w:pPr>
          </w:p>
        </w:tc>
      </w:tr>
      <w:tr w:rsidR="007B31E1" w:rsidRPr="007B31E1" w14:paraId="064D59D0" w14:textId="77777777" w:rsidTr="007B31E1">
        <w:trPr>
          <w:cantSplit/>
          <w:trHeight w:val="20"/>
        </w:trPr>
        <w:tc>
          <w:tcPr>
            <w:tcW w:w="1504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6BBB61F" w14:textId="77777777" w:rsidR="007B31E1" w:rsidRPr="007B31E1" w:rsidRDefault="007B31E1" w:rsidP="007B31E1">
            <w:pPr>
              <w:snapToGrid w:val="0"/>
              <w:ind w:leftChars="100" w:left="140" w:rightChars="100" w:right="140"/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884" w:type="pct"/>
            <w:gridSpan w:val="2"/>
            <w:tcBorders>
              <w:top w:val="nil"/>
              <w:bottom w:val="nil"/>
            </w:tcBorders>
            <w:vAlign w:val="center"/>
          </w:tcPr>
          <w:p w14:paraId="6A468A24" w14:textId="77777777" w:rsidR="007B31E1" w:rsidRPr="007B31E1" w:rsidRDefault="007B31E1" w:rsidP="007B31E1">
            <w:pPr>
              <w:ind w:left="57" w:right="57"/>
              <w:jc w:val="both"/>
              <w:rPr>
                <w:rFonts w:hAnsi="標楷體"/>
                <w:noProof/>
                <w:spacing w:val="0"/>
                <w:sz w:val="20"/>
              </w:rPr>
            </w:pPr>
          </w:p>
        </w:tc>
        <w:tc>
          <w:tcPr>
            <w:tcW w:w="812" w:type="pct"/>
            <w:gridSpan w:val="2"/>
            <w:tcBorders>
              <w:top w:val="nil"/>
              <w:bottom w:val="nil"/>
            </w:tcBorders>
            <w:vAlign w:val="center"/>
          </w:tcPr>
          <w:p w14:paraId="2F2E80D7" w14:textId="77777777" w:rsidR="007B31E1" w:rsidRPr="007B31E1" w:rsidRDefault="007B31E1" w:rsidP="007B31E1">
            <w:pPr>
              <w:ind w:left="57" w:rightChars="50" w:right="70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800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61171F4" w14:textId="77777777" w:rsidR="007B31E1" w:rsidRPr="007B31E1" w:rsidRDefault="007B31E1" w:rsidP="007B31E1">
            <w:pPr>
              <w:ind w:left="57" w:rightChars="50" w:right="70"/>
              <w:rPr>
                <w:rFonts w:ascii="細明體" w:eastAsia="細明體" w:hAnsi="細明體"/>
                <w:spacing w:val="0"/>
                <w:szCs w:val="18"/>
              </w:rPr>
            </w:pPr>
          </w:p>
        </w:tc>
      </w:tr>
      <w:tr w:rsidR="007B31E1" w:rsidRPr="007B31E1" w14:paraId="093C66EE" w14:textId="77777777" w:rsidTr="007B31E1">
        <w:trPr>
          <w:cantSplit/>
          <w:trHeight w:val="20"/>
        </w:trPr>
        <w:tc>
          <w:tcPr>
            <w:tcW w:w="1504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07B2E91" w14:textId="77777777" w:rsidR="007B31E1" w:rsidRPr="007B31E1" w:rsidRDefault="007B31E1" w:rsidP="007B31E1">
            <w:pPr>
              <w:snapToGrid w:val="0"/>
              <w:ind w:leftChars="100" w:left="140" w:rightChars="100" w:right="140"/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884" w:type="pct"/>
            <w:gridSpan w:val="2"/>
            <w:tcBorders>
              <w:top w:val="nil"/>
              <w:bottom w:val="nil"/>
            </w:tcBorders>
            <w:vAlign w:val="center"/>
          </w:tcPr>
          <w:p w14:paraId="70B65EBE" w14:textId="77777777" w:rsidR="007B31E1" w:rsidRPr="007B31E1" w:rsidRDefault="007B31E1" w:rsidP="007B31E1">
            <w:pPr>
              <w:ind w:left="57" w:right="57"/>
              <w:jc w:val="both"/>
              <w:rPr>
                <w:rFonts w:hAnsi="標楷體"/>
                <w:noProof/>
                <w:spacing w:val="0"/>
                <w:sz w:val="20"/>
              </w:rPr>
            </w:pPr>
          </w:p>
        </w:tc>
        <w:tc>
          <w:tcPr>
            <w:tcW w:w="812" w:type="pct"/>
            <w:gridSpan w:val="2"/>
            <w:tcBorders>
              <w:top w:val="nil"/>
              <w:bottom w:val="nil"/>
            </w:tcBorders>
            <w:vAlign w:val="center"/>
          </w:tcPr>
          <w:p w14:paraId="1F5D98B6" w14:textId="77777777" w:rsidR="007B31E1" w:rsidRPr="007B31E1" w:rsidRDefault="007B31E1" w:rsidP="007B31E1">
            <w:pPr>
              <w:ind w:left="57" w:rightChars="50" w:right="70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800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4B830FE" w14:textId="77777777" w:rsidR="007B31E1" w:rsidRPr="007B31E1" w:rsidRDefault="007B31E1" w:rsidP="007B31E1">
            <w:pPr>
              <w:ind w:left="57" w:rightChars="50" w:right="70"/>
              <w:rPr>
                <w:rFonts w:ascii="細明體" w:eastAsia="細明體" w:hAnsi="細明體"/>
                <w:spacing w:val="0"/>
                <w:szCs w:val="18"/>
              </w:rPr>
            </w:pPr>
          </w:p>
        </w:tc>
      </w:tr>
      <w:tr w:rsidR="007B31E1" w:rsidRPr="007B31E1" w14:paraId="2F507299" w14:textId="77777777" w:rsidTr="007B31E1">
        <w:trPr>
          <w:cantSplit/>
          <w:trHeight w:val="283"/>
        </w:trPr>
        <w:tc>
          <w:tcPr>
            <w:tcW w:w="1504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D8A3E7C" w14:textId="77777777" w:rsidR="007B31E1" w:rsidRPr="007B31E1" w:rsidRDefault="007B31E1" w:rsidP="007B31E1">
            <w:pPr>
              <w:snapToGrid w:val="0"/>
              <w:ind w:leftChars="100" w:left="140" w:rightChars="100" w:right="140"/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884" w:type="pct"/>
            <w:gridSpan w:val="2"/>
            <w:tcBorders>
              <w:top w:val="nil"/>
              <w:bottom w:val="nil"/>
            </w:tcBorders>
            <w:vAlign w:val="center"/>
          </w:tcPr>
          <w:p w14:paraId="0B8BCDED" w14:textId="77777777" w:rsidR="007B31E1" w:rsidRPr="007B31E1" w:rsidRDefault="007B31E1" w:rsidP="007B31E1">
            <w:pPr>
              <w:ind w:left="57" w:right="57"/>
              <w:jc w:val="both"/>
              <w:rPr>
                <w:rFonts w:hAnsi="標楷體"/>
                <w:noProof/>
                <w:spacing w:val="0"/>
                <w:sz w:val="20"/>
              </w:rPr>
            </w:pPr>
          </w:p>
        </w:tc>
        <w:tc>
          <w:tcPr>
            <w:tcW w:w="812" w:type="pct"/>
            <w:gridSpan w:val="2"/>
            <w:tcBorders>
              <w:top w:val="nil"/>
              <w:bottom w:val="nil"/>
            </w:tcBorders>
            <w:vAlign w:val="center"/>
          </w:tcPr>
          <w:p w14:paraId="0D67BD64" w14:textId="77777777" w:rsidR="007B31E1" w:rsidRPr="007B31E1" w:rsidRDefault="007B31E1" w:rsidP="007B31E1">
            <w:pPr>
              <w:ind w:left="57" w:rightChars="50" w:right="70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800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FD952F5" w14:textId="77777777" w:rsidR="007B31E1" w:rsidRPr="007B31E1" w:rsidRDefault="007B31E1" w:rsidP="007B31E1">
            <w:pPr>
              <w:ind w:left="57" w:rightChars="50" w:right="70"/>
              <w:rPr>
                <w:rFonts w:ascii="細明體" w:eastAsia="細明體" w:hAnsi="細明體"/>
                <w:spacing w:val="0"/>
                <w:szCs w:val="18"/>
              </w:rPr>
            </w:pPr>
          </w:p>
        </w:tc>
      </w:tr>
      <w:tr w:rsidR="007B31E1" w:rsidRPr="007B31E1" w14:paraId="6AE78850" w14:textId="77777777" w:rsidTr="00425FD0">
        <w:trPr>
          <w:cantSplit/>
          <w:trHeight w:val="363"/>
        </w:trPr>
        <w:tc>
          <w:tcPr>
            <w:tcW w:w="1504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C491925" w14:textId="77777777" w:rsidR="007B31E1" w:rsidRPr="007B31E1" w:rsidRDefault="007B31E1" w:rsidP="007B31E1">
            <w:pPr>
              <w:snapToGrid w:val="0"/>
              <w:ind w:leftChars="100" w:left="140" w:rightChars="100" w:right="140"/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884" w:type="pct"/>
            <w:gridSpan w:val="2"/>
            <w:tcBorders>
              <w:top w:val="nil"/>
              <w:bottom w:val="nil"/>
            </w:tcBorders>
            <w:vAlign w:val="center"/>
          </w:tcPr>
          <w:p w14:paraId="5B5677CE" w14:textId="77777777" w:rsidR="007B31E1" w:rsidRPr="007B31E1" w:rsidRDefault="007B31E1" w:rsidP="007B31E1">
            <w:pPr>
              <w:ind w:left="57" w:right="57"/>
              <w:jc w:val="both"/>
              <w:rPr>
                <w:rFonts w:hAnsi="標楷體"/>
                <w:noProof/>
                <w:spacing w:val="0"/>
                <w:sz w:val="20"/>
              </w:rPr>
            </w:pPr>
          </w:p>
        </w:tc>
        <w:tc>
          <w:tcPr>
            <w:tcW w:w="812" w:type="pct"/>
            <w:gridSpan w:val="2"/>
            <w:tcBorders>
              <w:top w:val="nil"/>
              <w:bottom w:val="nil"/>
            </w:tcBorders>
            <w:vAlign w:val="center"/>
          </w:tcPr>
          <w:p w14:paraId="1F3F1219" w14:textId="77777777" w:rsidR="007B31E1" w:rsidRPr="007B31E1" w:rsidRDefault="007B31E1" w:rsidP="007B31E1">
            <w:pPr>
              <w:ind w:left="57" w:rightChars="50" w:right="70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800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1A61103" w14:textId="77777777" w:rsidR="007B31E1" w:rsidRPr="007B31E1" w:rsidRDefault="007B31E1" w:rsidP="007B31E1">
            <w:pPr>
              <w:ind w:left="57" w:rightChars="50" w:right="70"/>
              <w:rPr>
                <w:rFonts w:ascii="細明體" w:eastAsia="細明體" w:hAnsi="細明體"/>
                <w:spacing w:val="0"/>
                <w:szCs w:val="18"/>
              </w:rPr>
            </w:pPr>
          </w:p>
        </w:tc>
      </w:tr>
      <w:tr w:rsidR="007B31E1" w:rsidRPr="007B31E1" w14:paraId="74472C85" w14:textId="77777777" w:rsidTr="00425FD0">
        <w:trPr>
          <w:cantSplit/>
          <w:trHeight w:val="397"/>
        </w:trPr>
        <w:tc>
          <w:tcPr>
            <w:tcW w:w="1504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F65584D" w14:textId="77777777" w:rsidR="007B31E1" w:rsidRPr="007B31E1" w:rsidRDefault="007B31E1" w:rsidP="007B31E1">
            <w:pPr>
              <w:snapToGrid w:val="0"/>
              <w:ind w:leftChars="100" w:left="140" w:rightChars="100" w:right="140"/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884" w:type="pct"/>
            <w:gridSpan w:val="2"/>
            <w:tcBorders>
              <w:top w:val="nil"/>
              <w:bottom w:val="nil"/>
            </w:tcBorders>
            <w:vAlign w:val="center"/>
          </w:tcPr>
          <w:p w14:paraId="7DF969E5" w14:textId="77777777" w:rsidR="007B31E1" w:rsidRPr="007B31E1" w:rsidRDefault="007B31E1" w:rsidP="007B31E1">
            <w:pPr>
              <w:ind w:left="57" w:right="57"/>
              <w:jc w:val="both"/>
              <w:rPr>
                <w:rFonts w:hAnsi="標楷體"/>
                <w:noProof/>
                <w:spacing w:val="0"/>
                <w:sz w:val="20"/>
              </w:rPr>
            </w:pPr>
          </w:p>
        </w:tc>
        <w:tc>
          <w:tcPr>
            <w:tcW w:w="812" w:type="pct"/>
            <w:gridSpan w:val="2"/>
            <w:tcBorders>
              <w:top w:val="nil"/>
              <w:bottom w:val="nil"/>
            </w:tcBorders>
            <w:vAlign w:val="center"/>
          </w:tcPr>
          <w:p w14:paraId="646073EB" w14:textId="77777777" w:rsidR="007B31E1" w:rsidRPr="007B31E1" w:rsidRDefault="007B31E1" w:rsidP="007B31E1">
            <w:pPr>
              <w:ind w:left="57" w:rightChars="50" w:right="70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800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34BF6C7" w14:textId="77777777" w:rsidR="007B31E1" w:rsidRPr="007B31E1" w:rsidRDefault="007B31E1" w:rsidP="007B31E1">
            <w:pPr>
              <w:ind w:left="57" w:rightChars="50" w:right="70"/>
              <w:rPr>
                <w:rFonts w:ascii="細明體" w:eastAsia="細明體" w:hAnsi="細明體"/>
                <w:spacing w:val="0"/>
                <w:szCs w:val="18"/>
              </w:rPr>
            </w:pPr>
          </w:p>
        </w:tc>
      </w:tr>
      <w:tr w:rsidR="007B31E1" w:rsidRPr="007B31E1" w14:paraId="065394D2" w14:textId="77777777" w:rsidTr="007B31E1">
        <w:trPr>
          <w:cantSplit/>
          <w:trHeight w:val="680"/>
        </w:trPr>
        <w:tc>
          <w:tcPr>
            <w:tcW w:w="1504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983F0A9" w14:textId="77777777" w:rsidR="007B31E1" w:rsidRPr="007B31E1" w:rsidRDefault="007B31E1" w:rsidP="007B31E1">
            <w:pPr>
              <w:snapToGrid w:val="0"/>
              <w:ind w:leftChars="100" w:left="140" w:rightChars="100" w:right="140"/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884" w:type="pct"/>
            <w:gridSpan w:val="2"/>
            <w:tcBorders>
              <w:top w:val="nil"/>
              <w:bottom w:val="nil"/>
            </w:tcBorders>
            <w:vAlign w:val="center"/>
          </w:tcPr>
          <w:p w14:paraId="05B47776" w14:textId="77777777" w:rsidR="007B31E1" w:rsidRPr="007B31E1" w:rsidRDefault="007B31E1" w:rsidP="007B31E1">
            <w:pPr>
              <w:ind w:left="57" w:right="57"/>
              <w:jc w:val="both"/>
              <w:rPr>
                <w:rFonts w:hAnsi="標楷體"/>
                <w:noProof/>
                <w:spacing w:val="0"/>
                <w:sz w:val="20"/>
              </w:rPr>
            </w:pPr>
          </w:p>
        </w:tc>
        <w:tc>
          <w:tcPr>
            <w:tcW w:w="812" w:type="pct"/>
            <w:gridSpan w:val="2"/>
            <w:tcBorders>
              <w:top w:val="nil"/>
              <w:bottom w:val="nil"/>
            </w:tcBorders>
            <w:vAlign w:val="center"/>
          </w:tcPr>
          <w:p w14:paraId="7757AB34" w14:textId="77777777" w:rsidR="007B31E1" w:rsidRPr="007B31E1" w:rsidRDefault="007B31E1" w:rsidP="007B31E1">
            <w:pPr>
              <w:ind w:left="57" w:rightChars="50" w:right="70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800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94FD2B6" w14:textId="77777777" w:rsidR="007B31E1" w:rsidRPr="007B31E1" w:rsidRDefault="007B31E1" w:rsidP="007B31E1">
            <w:pPr>
              <w:ind w:left="57" w:rightChars="50" w:right="70"/>
              <w:rPr>
                <w:rFonts w:ascii="細明體" w:eastAsia="細明體" w:hAnsi="細明體"/>
                <w:spacing w:val="0"/>
                <w:szCs w:val="18"/>
              </w:rPr>
            </w:pPr>
          </w:p>
        </w:tc>
      </w:tr>
      <w:tr w:rsidR="007B31E1" w:rsidRPr="007B31E1" w14:paraId="70149BB7" w14:textId="77777777" w:rsidTr="007B31E1">
        <w:trPr>
          <w:cantSplit/>
          <w:trHeight w:val="113"/>
        </w:trPr>
        <w:tc>
          <w:tcPr>
            <w:tcW w:w="1504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1C0C6E" w14:textId="77777777" w:rsidR="007B31E1" w:rsidRPr="007B31E1" w:rsidRDefault="007B31E1" w:rsidP="007B31E1">
            <w:pPr>
              <w:adjustRightInd w:val="0"/>
              <w:snapToGrid w:val="0"/>
              <w:ind w:rightChars="100" w:right="140"/>
              <w:jc w:val="both"/>
              <w:rPr>
                <w:rFonts w:hAnsi="標楷體"/>
                <w:spacing w:val="0"/>
                <w:sz w:val="20"/>
              </w:rPr>
            </w:pPr>
            <w:proofErr w:type="gramStart"/>
            <w:r w:rsidRPr="007B31E1">
              <w:rPr>
                <w:rFonts w:hAnsi="標楷體" w:hint="eastAsia"/>
                <w:spacing w:val="0"/>
                <w:sz w:val="20"/>
              </w:rPr>
              <w:t>註</w:t>
            </w:r>
            <w:proofErr w:type="gramEnd"/>
            <w:r w:rsidRPr="007B31E1">
              <w:rPr>
                <w:rFonts w:hAnsi="標楷體" w:hint="eastAsia"/>
                <w:spacing w:val="0"/>
                <w:sz w:val="20"/>
              </w:rPr>
              <w:t>：營業基金無修正事項。</w:t>
            </w:r>
          </w:p>
        </w:tc>
        <w:tc>
          <w:tcPr>
            <w:tcW w:w="188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1599D4" w14:textId="77777777" w:rsidR="007B31E1" w:rsidRPr="007B31E1" w:rsidRDefault="007B31E1" w:rsidP="007B31E1">
            <w:pPr>
              <w:adjustRightInd w:val="0"/>
              <w:snapToGrid w:val="0"/>
              <w:ind w:rightChars="100" w:right="140"/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81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BB0088" w14:textId="77777777" w:rsidR="007B31E1" w:rsidRPr="007B31E1" w:rsidRDefault="007B31E1" w:rsidP="007B31E1">
            <w:pPr>
              <w:adjustRightInd w:val="0"/>
              <w:snapToGrid w:val="0"/>
              <w:ind w:rightChars="100" w:right="140"/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80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1022D1" w14:textId="77777777" w:rsidR="007B31E1" w:rsidRPr="007B31E1" w:rsidRDefault="007B31E1" w:rsidP="007B31E1">
            <w:pPr>
              <w:adjustRightInd w:val="0"/>
              <w:snapToGrid w:val="0"/>
              <w:ind w:rightChars="100" w:right="140"/>
              <w:jc w:val="both"/>
              <w:rPr>
                <w:rFonts w:hAnsi="標楷體"/>
                <w:spacing w:val="0"/>
                <w:sz w:val="20"/>
              </w:rPr>
            </w:pPr>
          </w:p>
        </w:tc>
      </w:tr>
      <w:tr w:rsidR="007B31E1" w:rsidRPr="007B31E1" w14:paraId="548679CE" w14:textId="77777777" w:rsidTr="00425FD0">
        <w:trPr>
          <w:gridBefore w:val="1"/>
          <w:wBefore w:w="30" w:type="pct"/>
          <w:cantSplit/>
          <w:trHeight w:val="522"/>
        </w:trPr>
        <w:tc>
          <w:tcPr>
            <w:tcW w:w="4970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A6BBFB" w14:textId="77777777" w:rsidR="007B31E1" w:rsidRPr="007B31E1" w:rsidRDefault="007B31E1" w:rsidP="007B31E1">
            <w:pPr>
              <w:spacing w:line="460" w:lineRule="exact"/>
              <w:jc w:val="both"/>
              <w:rPr>
                <w:rFonts w:ascii="Times New Roman"/>
                <w:b/>
                <w:spacing w:val="10"/>
                <w:sz w:val="36"/>
                <w:szCs w:val="36"/>
                <w:u w:val="single"/>
              </w:rPr>
            </w:pPr>
            <w:r w:rsidRPr="007B31E1">
              <w:rPr>
                <w:rFonts w:ascii="Times New Roman" w:hint="eastAsia"/>
                <w:b/>
                <w:spacing w:val="10"/>
                <w:sz w:val="36"/>
                <w:szCs w:val="36"/>
                <w:u w:val="single"/>
              </w:rPr>
              <w:lastRenderedPageBreak/>
              <w:t>特種基金修正事項明細表</w:t>
            </w:r>
          </w:p>
        </w:tc>
      </w:tr>
      <w:tr w:rsidR="007B31E1" w:rsidRPr="007B31E1" w14:paraId="42269F3F" w14:textId="77777777" w:rsidTr="007B31E1">
        <w:trPr>
          <w:gridBefore w:val="1"/>
          <w:wBefore w:w="30" w:type="pct"/>
          <w:cantSplit/>
          <w:trHeight w:hRule="exact" w:val="482"/>
        </w:trPr>
        <w:tc>
          <w:tcPr>
            <w:tcW w:w="4204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FBA3B6" w14:textId="77777777" w:rsidR="007B31E1" w:rsidRPr="007B31E1" w:rsidRDefault="007B31E1" w:rsidP="007B31E1">
            <w:pPr>
              <w:jc w:val="both"/>
              <w:rPr>
                <w:rFonts w:hAnsi="標楷體"/>
                <w:spacing w:val="0"/>
                <w:sz w:val="24"/>
                <w:szCs w:val="24"/>
              </w:rPr>
            </w:pPr>
            <w:proofErr w:type="gramStart"/>
            <w:r w:rsidRPr="007B31E1">
              <w:rPr>
                <w:rFonts w:hAnsi="標楷體" w:hint="eastAsia"/>
                <w:spacing w:val="0"/>
                <w:sz w:val="24"/>
                <w:szCs w:val="24"/>
              </w:rPr>
              <w:t>1</w:t>
            </w:r>
            <w:r w:rsidRPr="007B31E1">
              <w:rPr>
                <w:rFonts w:hAnsi="標楷體"/>
                <w:spacing w:val="0"/>
                <w:sz w:val="24"/>
                <w:szCs w:val="24"/>
              </w:rPr>
              <w:t>14</w:t>
            </w:r>
            <w:proofErr w:type="gramEnd"/>
            <w:r w:rsidRPr="007B31E1">
              <w:rPr>
                <w:rFonts w:hAnsi="標楷體" w:hint="eastAsia"/>
                <w:spacing w:val="0"/>
                <w:sz w:val="24"/>
                <w:szCs w:val="24"/>
              </w:rPr>
              <w:t>年度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C448B8" w14:textId="77777777" w:rsidR="007B31E1" w:rsidRPr="007B31E1" w:rsidRDefault="007B31E1" w:rsidP="007B31E1">
            <w:pPr>
              <w:spacing w:line="320" w:lineRule="exact"/>
              <w:ind w:right="57"/>
              <w:rPr>
                <w:rFonts w:ascii="Times New Roman"/>
                <w:spacing w:val="0"/>
                <w:sz w:val="20"/>
              </w:rPr>
            </w:pPr>
            <w:r w:rsidRPr="007B31E1">
              <w:rPr>
                <w:rFonts w:ascii="Times New Roman" w:hint="eastAsia"/>
                <w:spacing w:val="0"/>
                <w:sz w:val="20"/>
              </w:rPr>
              <w:t>單位：新臺幣元</w:t>
            </w:r>
          </w:p>
        </w:tc>
      </w:tr>
      <w:tr w:rsidR="007B31E1" w:rsidRPr="007B31E1" w14:paraId="565C079B" w14:textId="77777777" w:rsidTr="00425FD0">
        <w:trPr>
          <w:gridBefore w:val="1"/>
          <w:wBefore w:w="30" w:type="pct"/>
          <w:cantSplit/>
          <w:trHeight w:val="360"/>
        </w:trPr>
        <w:tc>
          <w:tcPr>
            <w:tcW w:w="25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EB81D02" w14:textId="77777777" w:rsidR="007B31E1" w:rsidRPr="007B31E1" w:rsidRDefault="007B31E1" w:rsidP="007B31E1">
            <w:pPr>
              <w:spacing w:line="240" w:lineRule="exact"/>
              <w:ind w:leftChars="100" w:left="140" w:rightChars="100" w:right="140"/>
              <w:jc w:val="distribute"/>
              <w:rPr>
                <w:rFonts w:ascii="新細明體"/>
                <w:spacing w:val="0"/>
                <w:sz w:val="20"/>
              </w:rPr>
            </w:pPr>
            <w:r w:rsidRPr="007B31E1">
              <w:rPr>
                <w:rFonts w:ascii="新細明體" w:hint="eastAsia"/>
                <w:spacing w:val="0"/>
                <w:sz w:val="20"/>
              </w:rPr>
              <w:t>修正支出（基金用途）</w:t>
            </w:r>
          </w:p>
        </w:tc>
        <w:tc>
          <w:tcPr>
            <w:tcW w:w="2414" w:type="pct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3DCFDC" w14:textId="77777777" w:rsidR="007B31E1" w:rsidRPr="007B31E1" w:rsidRDefault="007B31E1" w:rsidP="007B31E1">
            <w:pPr>
              <w:spacing w:line="240" w:lineRule="exact"/>
              <w:ind w:leftChars="100" w:left="140" w:rightChars="100" w:right="140"/>
              <w:jc w:val="distribute"/>
              <w:rPr>
                <w:rFonts w:ascii="新細明體"/>
                <w:spacing w:val="0"/>
                <w:sz w:val="20"/>
              </w:rPr>
            </w:pPr>
            <w:r w:rsidRPr="007B31E1">
              <w:rPr>
                <w:rFonts w:ascii="新細明體" w:hint="eastAsia"/>
                <w:spacing w:val="0"/>
                <w:sz w:val="20"/>
              </w:rPr>
              <w:t>盈虧（餘</w:t>
            </w:r>
            <w:proofErr w:type="gramStart"/>
            <w:r w:rsidRPr="007B31E1">
              <w:rPr>
                <w:rFonts w:ascii="新細明體" w:hint="eastAsia"/>
                <w:spacing w:val="0"/>
                <w:sz w:val="20"/>
              </w:rPr>
              <w:t>絀</w:t>
            </w:r>
            <w:proofErr w:type="gramEnd"/>
            <w:r w:rsidRPr="007B31E1">
              <w:rPr>
                <w:rFonts w:ascii="新細明體" w:hint="eastAsia"/>
                <w:spacing w:val="0"/>
                <w:sz w:val="20"/>
              </w:rPr>
              <w:t>）增減數</w:t>
            </w:r>
          </w:p>
        </w:tc>
      </w:tr>
      <w:tr w:rsidR="007B31E1" w:rsidRPr="007B31E1" w14:paraId="040ED360" w14:textId="77777777" w:rsidTr="00425FD0">
        <w:trPr>
          <w:gridBefore w:val="1"/>
          <w:wBefore w:w="30" w:type="pct"/>
          <w:cantSplit/>
          <w:trHeight w:val="471"/>
        </w:trPr>
        <w:tc>
          <w:tcPr>
            <w:tcW w:w="1292" w:type="pct"/>
            <w:tcBorders>
              <w:left w:val="nil"/>
              <w:bottom w:val="single" w:sz="4" w:space="0" w:color="auto"/>
            </w:tcBorders>
            <w:vAlign w:val="center"/>
          </w:tcPr>
          <w:p w14:paraId="239CB999" w14:textId="77777777" w:rsidR="007B31E1" w:rsidRPr="007B31E1" w:rsidRDefault="007B31E1" w:rsidP="007B31E1">
            <w:pPr>
              <w:spacing w:line="240" w:lineRule="exact"/>
              <w:ind w:leftChars="100" w:left="140" w:rightChars="100" w:right="140"/>
              <w:jc w:val="distribute"/>
              <w:rPr>
                <w:rFonts w:ascii="新細明體"/>
                <w:spacing w:val="0"/>
                <w:sz w:val="20"/>
              </w:rPr>
            </w:pPr>
            <w:r w:rsidRPr="007B31E1">
              <w:rPr>
                <w:rFonts w:ascii="新細明體" w:hint="eastAsia"/>
                <w:spacing w:val="0"/>
                <w:sz w:val="20"/>
              </w:rPr>
              <w:t>增列金額</w:t>
            </w:r>
          </w:p>
        </w:tc>
        <w:tc>
          <w:tcPr>
            <w:tcW w:w="1264" w:type="pct"/>
            <w:gridSpan w:val="2"/>
            <w:tcBorders>
              <w:bottom w:val="single" w:sz="4" w:space="0" w:color="auto"/>
            </w:tcBorders>
            <w:vAlign w:val="center"/>
          </w:tcPr>
          <w:p w14:paraId="4E88F8D3" w14:textId="77777777" w:rsidR="007B31E1" w:rsidRPr="007B31E1" w:rsidRDefault="007B31E1" w:rsidP="007B31E1">
            <w:pPr>
              <w:spacing w:line="240" w:lineRule="exact"/>
              <w:ind w:leftChars="100" w:left="140" w:rightChars="100" w:right="140"/>
              <w:jc w:val="distribute"/>
              <w:rPr>
                <w:rFonts w:ascii="新細明體"/>
                <w:spacing w:val="0"/>
                <w:sz w:val="20"/>
              </w:rPr>
            </w:pPr>
            <w:r w:rsidRPr="007B31E1">
              <w:rPr>
                <w:rFonts w:ascii="新細明體" w:hint="eastAsia"/>
                <w:spacing w:val="0"/>
                <w:sz w:val="20"/>
              </w:rPr>
              <w:t>減列金額</w:t>
            </w:r>
          </w:p>
        </w:tc>
        <w:tc>
          <w:tcPr>
            <w:tcW w:w="1243" w:type="pct"/>
            <w:gridSpan w:val="2"/>
            <w:tcBorders>
              <w:bottom w:val="single" w:sz="4" w:space="0" w:color="auto"/>
            </w:tcBorders>
            <w:vAlign w:val="center"/>
          </w:tcPr>
          <w:p w14:paraId="77BE931C" w14:textId="77777777" w:rsidR="007B31E1" w:rsidRPr="007B31E1" w:rsidRDefault="007B31E1" w:rsidP="007B31E1">
            <w:pPr>
              <w:spacing w:line="240" w:lineRule="exact"/>
              <w:ind w:leftChars="100" w:left="140" w:rightChars="100" w:right="140"/>
              <w:jc w:val="distribute"/>
              <w:rPr>
                <w:rFonts w:ascii="新細明體"/>
                <w:spacing w:val="-6"/>
                <w:sz w:val="20"/>
              </w:rPr>
            </w:pPr>
            <w:r w:rsidRPr="007B31E1">
              <w:rPr>
                <w:rFonts w:ascii="新細明體" w:hint="eastAsia"/>
                <w:spacing w:val="-6"/>
                <w:sz w:val="20"/>
              </w:rPr>
              <w:t>增列淨利或賸餘</w:t>
            </w:r>
          </w:p>
          <w:p w14:paraId="651E9EEB" w14:textId="77777777" w:rsidR="007B31E1" w:rsidRPr="007B31E1" w:rsidRDefault="007B31E1" w:rsidP="007B31E1">
            <w:pPr>
              <w:spacing w:line="240" w:lineRule="exact"/>
              <w:ind w:leftChars="100" w:left="140" w:rightChars="100" w:right="140"/>
              <w:jc w:val="distribute"/>
              <w:rPr>
                <w:rFonts w:ascii="新細明體"/>
                <w:spacing w:val="-6"/>
                <w:sz w:val="20"/>
              </w:rPr>
            </w:pPr>
            <w:r w:rsidRPr="007B31E1">
              <w:rPr>
                <w:rFonts w:ascii="新細明體" w:hint="eastAsia"/>
                <w:spacing w:val="-6"/>
                <w:sz w:val="20"/>
              </w:rPr>
              <w:t>（減列淨損或短</w:t>
            </w:r>
            <w:proofErr w:type="gramStart"/>
            <w:r w:rsidRPr="007B31E1">
              <w:rPr>
                <w:rFonts w:ascii="新細明體" w:hint="eastAsia"/>
                <w:spacing w:val="-6"/>
                <w:sz w:val="20"/>
              </w:rPr>
              <w:t>絀</w:t>
            </w:r>
            <w:proofErr w:type="gramEnd"/>
            <w:r w:rsidRPr="007B31E1">
              <w:rPr>
                <w:rFonts w:ascii="新細明體" w:hint="eastAsia"/>
                <w:spacing w:val="-6"/>
                <w:sz w:val="20"/>
              </w:rPr>
              <w:t>）</w:t>
            </w:r>
          </w:p>
        </w:tc>
        <w:tc>
          <w:tcPr>
            <w:tcW w:w="1171" w:type="pct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14:paraId="62C3800D" w14:textId="77777777" w:rsidR="007B31E1" w:rsidRPr="007B31E1" w:rsidRDefault="007B31E1" w:rsidP="007B31E1">
            <w:pPr>
              <w:spacing w:line="240" w:lineRule="exact"/>
              <w:ind w:leftChars="100" w:left="140" w:rightChars="100" w:right="140"/>
              <w:jc w:val="distribute"/>
              <w:rPr>
                <w:rFonts w:ascii="新細明體"/>
                <w:spacing w:val="-6"/>
                <w:sz w:val="20"/>
              </w:rPr>
            </w:pPr>
            <w:r w:rsidRPr="007B31E1">
              <w:rPr>
                <w:rFonts w:ascii="新細明體" w:hint="eastAsia"/>
                <w:spacing w:val="-6"/>
                <w:sz w:val="20"/>
              </w:rPr>
              <w:t>減列淨利或賸餘</w:t>
            </w:r>
          </w:p>
          <w:p w14:paraId="01145508" w14:textId="77777777" w:rsidR="007B31E1" w:rsidRPr="007B31E1" w:rsidRDefault="007B31E1" w:rsidP="007B31E1">
            <w:pPr>
              <w:spacing w:line="240" w:lineRule="exact"/>
              <w:ind w:leftChars="100" w:left="140" w:rightChars="100" w:right="140"/>
              <w:jc w:val="distribute"/>
              <w:rPr>
                <w:rFonts w:ascii="新細明體"/>
                <w:spacing w:val="-6"/>
                <w:sz w:val="20"/>
              </w:rPr>
            </w:pPr>
            <w:r w:rsidRPr="007B31E1">
              <w:rPr>
                <w:rFonts w:ascii="新細明體" w:hint="eastAsia"/>
                <w:spacing w:val="-6"/>
                <w:sz w:val="20"/>
              </w:rPr>
              <w:t>（增列淨損或短</w:t>
            </w:r>
            <w:proofErr w:type="gramStart"/>
            <w:r w:rsidRPr="007B31E1">
              <w:rPr>
                <w:rFonts w:ascii="新細明體" w:hint="eastAsia"/>
                <w:spacing w:val="-6"/>
                <w:sz w:val="20"/>
              </w:rPr>
              <w:t>絀</w:t>
            </w:r>
            <w:proofErr w:type="gramEnd"/>
            <w:r w:rsidRPr="007B31E1">
              <w:rPr>
                <w:rFonts w:ascii="新細明體" w:hint="eastAsia"/>
                <w:spacing w:val="-6"/>
                <w:sz w:val="20"/>
              </w:rPr>
              <w:t>）</w:t>
            </w:r>
          </w:p>
        </w:tc>
      </w:tr>
      <w:tr w:rsidR="007B31E1" w:rsidRPr="007B31E1" w14:paraId="147FA70B" w14:textId="77777777" w:rsidTr="00425FD0">
        <w:trPr>
          <w:gridBefore w:val="1"/>
          <w:wBefore w:w="30" w:type="pct"/>
          <w:cantSplit/>
          <w:trHeight w:val="624"/>
        </w:trPr>
        <w:tc>
          <w:tcPr>
            <w:tcW w:w="1292" w:type="pct"/>
            <w:tcBorders>
              <w:top w:val="nil"/>
              <w:left w:val="nil"/>
              <w:bottom w:val="nil"/>
            </w:tcBorders>
            <w:vAlign w:val="center"/>
          </w:tcPr>
          <w:p w14:paraId="47CFB795" w14:textId="77777777" w:rsidR="007B31E1" w:rsidRPr="007B31E1" w:rsidRDefault="007B31E1" w:rsidP="007B31E1">
            <w:pPr>
              <w:ind w:left="57"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B31E1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264" w:type="pct"/>
            <w:gridSpan w:val="2"/>
            <w:tcBorders>
              <w:top w:val="nil"/>
              <w:bottom w:val="nil"/>
            </w:tcBorders>
            <w:vAlign w:val="center"/>
          </w:tcPr>
          <w:p w14:paraId="06C2ACD3" w14:textId="77777777" w:rsidR="007B31E1" w:rsidRPr="007B31E1" w:rsidRDefault="007B31E1" w:rsidP="007B31E1">
            <w:pPr>
              <w:ind w:left="57"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B31E1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953,340</w:t>
            </w:r>
          </w:p>
        </w:tc>
        <w:tc>
          <w:tcPr>
            <w:tcW w:w="1243" w:type="pct"/>
            <w:gridSpan w:val="2"/>
            <w:tcBorders>
              <w:top w:val="nil"/>
              <w:bottom w:val="nil"/>
            </w:tcBorders>
            <w:vAlign w:val="center"/>
          </w:tcPr>
          <w:p w14:paraId="756CDF22" w14:textId="77777777" w:rsidR="007B31E1" w:rsidRPr="007B31E1" w:rsidRDefault="007B31E1" w:rsidP="007B31E1">
            <w:pPr>
              <w:ind w:left="57"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B31E1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953,340</w:t>
            </w:r>
          </w:p>
        </w:tc>
        <w:tc>
          <w:tcPr>
            <w:tcW w:w="1171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6CB91C4D" w14:textId="77777777" w:rsidR="007B31E1" w:rsidRPr="007B31E1" w:rsidRDefault="007B31E1" w:rsidP="007B31E1">
            <w:pPr>
              <w:ind w:left="57"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B31E1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－</w:t>
            </w:r>
          </w:p>
        </w:tc>
      </w:tr>
      <w:tr w:rsidR="007B31E1" w:rsidRPr="007B31E1" w14:paraId="490E1D9F" w14:textId="77777777" w:rsidTr="00425FD0">
        <w:trPr>
          <w:gridBefore w:val="1"/>
          <w:wBefore w:w="30" w:type="pct"/>
          <w:cantSplit/>
          <w:trHeight w:val="624"/>
        </w:trPr>
        <w:tc>
          <w:tcPr>
            <w:tcW w:w="1292" w:type="pct"/>
            <w:tcBorders>
              <w:top w:val="nil"/>
              <w:left w:val="nil"/>
              <w:bottom w:val="nil"/>
            </w:tcBorders>
            <w:vAlign w:val="center"/>
          </w:tcPr>
          <w:p w14:paraId="00380839" w14:textId="77777777" w:rsidR="007B31E1" w:rsidRPr="007B31E1" w:rsidRDefault="007B31E1" w:rsidP="007B31E1">
            <w:pPr>
              <w:ind w:left="57"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B31E1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264" w:type="pct"/>
            <w:gridSpan w:val="2"/>
            <w:tcBorders>
              <w:top w:val="nil"/>
              <w:bottom w:val="nil"/>
            </w:tcBorders>
            <w:vAlign w:val="center"/>
          </w:tcPr>
          <w:p w14:paraId="00A0212B" w14:textId="77777777" w:rsidR="007B31E1" w:rsidRPr="007B31E1" w:rsidRDefault="007B31E1" w:rsidP="007B31E1">
            <w:pPr>
              <w:ind w:left="57"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B31E1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953,340</w:t>
            </w:r>
          </w:p>
        </w:tc>
        <w:tc>
          <w:tcPr>
            <w:tcW w:w="1243" w:type="pct"/>
            <w:gridSpan w:val="2"/>
            <w:tcBorders>
              <w:top w:val="nil"/>
              <w:bottom w:val="nil"/>
            </w:tcBorders>
            <w:vAlign w:val="center"/>
          </w:tcPr>
          <w:p w14:paraId="1A25136A" w14:textId="77777777" w:rsidR="007B31E1" w:rsidRPr="007B31E1" w:rsidRDefault="007B31E1" w:rsidP="007B31E1">
            <w:pPr>
              <w:ind w:left="57"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B31E1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953,340</w:t>
            </w:r>
          </w:p>
        </w:tc>
        <w:tc>
          <w:tcPr>
            <w:tcW w:w="1171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1B66927A" w14:textId="77777777" w:rsidR="007B31E1" w:rsidRPr="007B31E1" w:rsidRDefault="007B31E1" w:rsidP="007B31E1">
            <w:pPr>
              <w:ind w:left="57"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B31E1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－</w:t>
            </w:r>
          </w:p>
        </w:tc>
      </w:tr>
      <w:tr w:rsidR="007B31E1" w:rsidRPr="007B31E1" w14:paraId="77483F1C" w14:textId="77777777" w:rsidTr="00425FD0">
        <w:trPr>
          <w:gridBefore w:val="1"/>
          <w:wBefore w:w="30" w:type="pct"/>
          <w:cantSplit/>
          <w:trHeight w:val="624"/>
        </w:trPr>
        <w:tc>
          <w:tcPr>
            <w:tcW w:w="1292" w:type="pct"/>
            <w:tcBorders>
              <w:top w:val="nil"/>
              <w:left w:val="nil"/>
              <w:bottom w:val="nil"/>
            </w:tcBorders>
            <w:vAlign w:val="center"/>
          </w:tcPr>
          <w:p w14:paraId="3D934BA8" w14:textId="77777777" w:rsidR="007B31E1" w:rsidRPr="007B31E1" w:rsidRDefault="007B31E1" w:rsidP="007B31E1">
            <w:pPr>
              <w:ind w:left="57"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B31E1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264" w:type="pct"/>
            <w:gridSpan w:val="2"/>
            <w:tcBorders>
              <w:top w:val="nil"/>
              <w:bottom w:val="nil"/>
            </w:tcBorders>
            <w:vAlign w:val="center"/>
          </w:tcPr>
          <w:p w14:paraId="56CA3F47" w14:textId="77777777" w:rsidR="007B31E1" w:rsidRPr="007B31E1" w:rsidRDefault="007B31E1" w:rsidP="007B31E1">
            <w:pPr>
              <w:ind w:left="57"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B31E1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953,340</w:t>
            </w:r>
          </w:p>
        </w:tc>
        <w:tc>
          <w:tcPr>
            <w:tcW w:w="1243" w:type="pct"/>
            <w:gridSpan w:val="2"/>
            <w:tcBorders>
              <w:top w:val="nil"/>
              <w:bottom w:val="nil"/>
            </w:tcBorders>
            <w:vAlign w:val="center"/>
          </w:tcPr>
          <w:p w14:paraId="27EA5911" w14:textId="77777777" w:rsidR="007B31E1" w:rsidRPr="007B31E1" w:rsidRDefault="007B31E1" w:rsidP="007B31E1">
            <w:pPr>
              <w:ind w:left="57"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B31E1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953,340</w:t>
            </w:r>
          </w:p>
        </w:tc>
        <w:tc>
          <w:tcPr>
            <w:tcW w:w="1171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6467A595" w14:textId="77777777" w:rsidR="007B31E1" w:rsidRPr="007B31E1" w:rsidRDefault="007B31E1" w:rsidP="007B31E1">
            <w:pPr>
              <w:ind w:left="57"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B31E1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－</w:t>
            </w:r>
          </w:p>
        </w:tc>
      </w:tr>
      <w:tr w:rsidR="007B31E1" w:rsidRPr="007B31E1" w14:paraId="1D1EEF68" w14:textId="77777777" w:rsidTr="00425FD0">
        <w:trPr>
          <w:gridBefore w:val="1"/>
          <w:wBefore w:w="30" w:type="pct"/>
          <w:cantSplit/>
          <w:trHeight w:val="624"/>
        </w:trPr>
        <w:tc>
          <w:tcPr>
            <w:tcW w:w="1292" w:type="pct"/>
            <w:tcBorders>
              <w:top w:val="nil"/>
              <w:left w:val="nil"/>
              <w:bottom w:val="nil"/>
            </w:tcBorders>
            <w:vAlign w:val="center"/>
          </w:tcPr>
          <w:p w14:paraId="29AA0A49" w14:textId="77777777" w:rsidR="007B31E1" w:rsidRPr="007B31E1" w:rsidRDefault="007B31E1" w:rsidP="007B31E1">
            <w:pPr>
              <w:ind w:left="57" w:right="57"/>
              <w:rPr>
                <w:rFonts w:ascii="細明體" w:eastAsia="細明體" w:hAnsi="細明體"/>
                <w:bCs/>
                <w:noProof/>
                <w:spacing w:val="0"/>
                <w:szCs w:val="18"/>
              </w:rPr>
            </w:pPr>
            <w:r w:rsidRPr="007B31E1">
              <w:rPr>
                <w:rFonts w:ascii="細明體" w:eastAsia="細明體" w:hAnsi="細明體"/>
                <w:noProof/>
                <w:spacing w:val="0"/>
                <w:szCs w:val="18"/>
              </w:rPr>
              <w:t>－</w:t>
            </w:r>
          </w:p>
        </w:tc>
        <w:tc>
          <w:tcPr>
            <w:tcW w:w="1264" w:type="pct"/>
            <w:gridSpan w:val="2"/>
            <w:tcBorders>
              <w:top w:val="nil"/>
              <w:bottom w:val="nil"/>
            </w:tcBorders>
            <w:vAlign w:val="center"/>
          </w:tcPr>
          <w:p w14:paraId="7B5968C2" w14:textId="77777777" w:rsidR="007B31E1" w:rsidRPr="007B31E1" w:rsidRDefault="007B31E1" w:rsidP="007B31E1">
            <w:pPr>
              <w:ind w:left="57"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B31E1">
              <w:rPr>
                <w:rFonts w:ascii="細明體" w:eastAsia="細明體" w:hAnsi="細明體"/>
                <w:noProof/>
                <w:spacing w:val="0"/>
                <w:szCs w:val="18"/>
              </w:rPr>
              <w:t>953,340</w:t>
            </w:r>
          </w:p>
        </w:tc>
        <w:tc>
          <w:tcPr>
            <w:tcW w:w="1243" w:type="pct"/>
            <w:gridSpan w:val="2"/>
            <w:tcBorders>
              <w:top w:val="nil"/>
              <w:bottom w:val="nil"/>
            </w:tcBorders>
            <w:vAlign w:val="center"/>
          </w:tcPr>
          <w:p w14:paraId="3014DD4D" w14:textId="77777777" w:rsidR="007B31E1" w:rsidRPr="007B31E1" w:rsidRDefault="007B31E1" w:rsidP="007B31E1">
            <w:pPr>
              <w:ind w:left="57"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B31E1">
              <w:rPr>
                <w:rFonts w:ascii="細明體" w:eastAsia="細明體" w:hAnsi="細明體"/>
                <w:noProof/>
                <w:spacing w:val="0"/>
                <w:szCs w:val="18"/>
              </w:rPr>
              <w:t>953,340</w:t>
            </w:r>
          </w:p>
        </w:tc>
        <w:tc>
          <w:tcPr>
            <w:tcW w:w="1171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2B7AB282" w14:textId="77777777" w:rsidR="007B31E1" w:rsidRPr="007B31E1" w:rsidRDefault="007B31E1" w:rsidP="007B31E1">
            <w:pPr>
              <w:ind w:left="57" w:right="57"/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  <w:r w:rsidRPr="007B31E1">
              <w:rPr>
                <w:rFonts w:ascii="細明體" w:eastAsia="細明體" w:hAnsi="細明體"/>
                <w:noProof/>
                <w:spacing w:val="0"/>
                <w:szCs w:val="18"/>
              </w:rPr>
              <w:t>－</w:t>
            </w:r>
          </w:p>
        </w:tc>
      </w:tr>
      <w:tr w:rsidR="007B31E1" w:rsidRPr="007B31E1" w14:paraId="296FF473" w14:textId="77777777" w:rsidTr="00425FD0">
        <w:trPr>
          <w:gridBefore w:val="1"/>
          <w:wBefore w:w="30" w:type="pct"/>
          <w:cantSplit/>
          <w:trHeight w:val="363"/>
        </w:trPr>
        <w:tc>
          <w:tcPr>
            <w:tcW w:w="1292" w:type="pct"/>
            <w:tcBorders>
              <w:top w:val="nil"/>
              <w:left w:val="nil"/>
              <w:bottom w:val="nil"/>
            </w:tcBorders>
            <w:vAlign w:val="center"/>
          </w:tcPr>
          <w:p w14:paraId="46D33BE0" w14:textId="77777777" w:rsidR="007B31E1" w:rsidRPr="007B31E1" w:rsidRDefault="007B31E1" w:rsidP="007B31E1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</w:p>
        </w:tc>
        <w:tc>
          <w:tcPr>
            <w:tcW w:w="1264" w:type="pct"/>
            <w:gridSpan w:val="2"/>
            <w:tcBorders>
              <w:top w:val="nil"/>
              <w:bottom w:val="nil"/>
            </w:tcBorders>
            <w:vAlign w:val="center"/>
          </w:tcPr>
          <w:p w14:paraId="30ACEB13" w14:textId="77777777" w:rsidR="007B31E1" w:rsidRPr="007B31E1" w:rsidRDefault="007B31E1" w:rsidP="007B31E1">
            <w:pPr>
              <w:ind w:right="57"/>
              <w:rPr>
                <w:rFonts w:ascii="細明體" w:eastAsia="細明體" w:hAnsi="細明體"/>
                <w:b/>
                <w:bCs/>
                <w:noProof/>
                <w:spacing w:val="0"/>
                <w:szCs w:val="18"/>
              </w:rPr>
            </w:pPr>
          </w:p>
        </w:tc>
        <w:tc>
          <w:tcPr>
            <w:tcW w:w="1243" w:type="pct"/>
            <w:gridSpan w:val="2"/>
            <w:tcBorders>
              <w:top w:val="nil"/>
              <w:bottom w:val="nil"/>
            </w:tcBorders>
            <w:vAlign w:val="center"/>
          </w:tcPr>
          <w:p w14:paraId="74C3048D" w14:textId="77777777" w:rsidR="007B31E1" w:rsidRPr="007B31E1" w:rsidRDefault="007B31E1" w:rsidP="007B31E1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</w:p>
        </w:tc>
        <w:tc>
          <w:tcPr>
            <w:tcW w:w="1171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78928E74" w14:textId="77777777" w:rsidR="007B31E1" w:rsidRPr="007B31E1" w:rsidRDefault="007B31E1" w:rsidP="007B31E1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</w:p>
        </w:tc>
      </w:tr>
      <w:tr w:rsidR="007B31E1" w:rsidRPr="007B31E1" w14:paraId="6A10BEB5" w14:textId="77777777" w:rsidTr="00425FD0">
        <w:trPr>
          <w:gridBefore w:val="1"/>
          <w:wBefore w:w="30" w:type="pct"/>
          <w:cantSplit/>
          <w:trHeight w:val="363"/>
        </w:trPr>
        <w:tc>
          <w:tcPr>
            <w:tcW w:w="1292" w:type="pct"/>
            <w:tcBorders>
              <w:top w:val="nil"/>
              <w:left w:val="nil"/>
              <w:bottom w:val="nil"/>
            </w:tcBorders>
            <w:vAlign w:val="center"/>
          </w:tcPr>
          <w:p w14:paraId="4701A071" w14:textId="77777777" w:rsidR="007B31E1" w:rsidRPr="007B31E1" w:rsidRDefault="007B31E1" w:rsidP="007B31E1">
            <w:pPr>
              <w:ind w:right="57"/>
              <w:rPr>
                <w:rFonts w:ascii="細明體" w:eastAsia="細明體" w:hAnsi="細明體"/>
                <w:bCs/>
                <w:noProof/>
                <w:spacing w:val="0"/>
                <w:szCs w:val="18"/>
                <w:highlight w:val="yellow"/>
              </w:rPr>
            </w:pPr>
          </w:p>
        </w:tc>
        <w:tc>
          <w:tcPr>
            <w:tcW w:w="1264" w:type="pct"/>
            <w:gridSpan w:val="2"/>
            <w:tcBorders>
              <w:top w:val="nil"/>
              <w:bottom w:val="nil"/>
            </w:tcBorders>
            <w:vAlign w:val="center"/>
          </w:tcPr>
          <w:p w14:paraId="2474DF87" w14:textId="77777777" w:rsidR="007B31E1" w:rsidRPr="007B31E1" w:rsidRDefault="007B31E1" w:rsidP="007B31E1">
            <w:pPr>
              <w:ind w:right="57"/>
              <w:rPr>
                <w:rFonts w:ascii="細明體" w:eastAsia="細明體" w:hAnsi="細明體"/>
                <w:bCs/>
                <w:noProof/>
                <w:spacing w:val="0"/>
                <w:szCs w:val="18"/>
                <w:highlight w:val="yellow"/>
              </w:rPr>
            </w:pPr>
          </w:p>
        </w:tc>
        <w:tc>
          <w:tcPr>
            <w:tcW w:w="1243" w:type="pct"/>
            <w:gridSpan w:val="2"/>
            <w:tcBorders>
              <w:top w:val="nil"/>
              <w:bottom w:val="nil"/>
            </w:tcBorders>
            <w:vAlign w:val="center"/>
          </w:tcPr>
          <w:p w14:paraId="32AFF4AB" w14:textId="77777777" w:rsidR="007B31E1" w:rsidRPr="007B31E1" w:rsidRDefault="007B31E1" w:rsidP="007B31E1">
            <w:pPr>
              <w:ind w:right="57"/>
              <w:rPr>
                <w:rFonts w:ascii="細明體" w:eastAsia="細明體" w:hAnsi="細明體"/>
                <w:bCs/>
                <w:noProof/>
                <w:spacing w:val="0"/>
                <w:szCs w:val="18"/>
                <w:highlight w:val="yellow"/>
              </w:rPr>
            </w:pPr>
          </w:p>
        </w:tc>
        <w:tc>
          <w:tcPr>
            <w:tcW w:w="1171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234A078F" w14:textId="77777777" w:rsidR="007B31E1" w:rsidRPr="007B31E1" w:rsidRDefault="007B31E1" w:rsidP="007B31E1">
            <w:pPr>
              <w:ind w:right="57"/>
              <w:rPr>
                <w:rFonts w:ascii="細明體" w:eastAsia="細明體" w:hAnsi="細明體"/>
                <w:bCs/>
                <w:noProof/>
                <w:spacing w:val="0"/>
                <w:szCs w:val="18"/>
                <w:highlight w:val="yellow"/>
              </w:rPr>
            </w:pPr>
          </w:p>
        </w:tc>
      </w:tr>
      <w:tr w:rsidR="007B31E1" w:rsidRPr="007B31E1" w14:paraId="2DF96716" w14:textId="77777777" w:rsidTr="00425FD0">
        <w:trPr>
          <w:gridBefore w:val="1"/>
          <w:wBefore w:w="30" w:type="pct"/>
          <w:cantSplit/>
          <w:trHeight w:val="363"/>
        </w:trPr>
        <w:tc>
          <w:tcPr>
            <w:tcW w:w="1292" w:type="pct"/>
            <w:tcBorders>
              <w:top w:val="nil"/>
              <w:left w:val="nil"/>
              <w:bottom w:val="nil"/>
            </w:tcBorders>
            <w:vAlign w:val="center"/>
          </w:tcPr>
          <w:p w14:paraId="1F7103B7" w14:textId="77777777" w:rsidR="007B31E1" w:rsidRPr="007B31E1" w:rsidRDefault="007B31E1" w:rsidP="007B31E1">
            <w:pPr>
              <w:ind w:right="57"/>
              <w:rPr>
                <w:rFonts w:ascii="細明體" w:eastAsia="細明體" w:hAnsi="細明體"/>
                <w:bCs/>
                <w:noProof/>
                <w:spacing w:val="0"/>
                <w:szCs w:val="18"/>
              </w:rPr>
            </w:pPr>
          </w:p>
        </w:tc>
        <w:tc>
          <w:tcPr>
            <w:tcW w:w="1264" w:type="pct"/>
            <w:gridSpan w:val="2"/>
            <w:tcBorders>
              <w:top w:val="nil"/>
              <w:bottom w:val="nil"/>
            </w:tcBorders>
            <w:vAlign w:val="center"/>
          </w:tcPr>
          <w:p w14:paraId="4DA854C7" w14:textId="77777777" w:rsidR="007B31E1" w:rsidRPr="007B31E1" w:rsidRDefault="007B31E1" w:rsidP="007B31E1">
            <w:pPr>
              <w:ind w:right="57"/>
              <w:rPr>
                <w:rFonts w:ascii="細明體" w:eastAsia="細明體" w:hAnsi="細明體"/>
                <w:bCs/>
                <w:noProof/>
                <w:spacing w:val="0"/>
                <w:szCs w:val="18"/>
              </w:rPr>
            </w:pPr>
          </w:p>
        </w:tc>
        <w:tc>
          <w:tcPr>
            <w:tcW w:w="1243" w:type="pct"/>
            <w:gridSpan w:val="2"/>
            <w:tcBorders>
              <w:top w:val="nil"/>
              <w:bottom w:val="nil"/>
            </w:tcBorders>
            <w:vAlign w:val="center"/>
          </w:tcPr>
          <w:p w14:paraId="4DC93334" w14:textId="77777777" w:rsidR="007B31E1" w:rsidRPr="007B31E1" w:rsidRDefault="007B31E1" w:rsidP="007B31E1">
            <w:pPr>
              <w:ind w:right="57"/>
              <w:rPr>
                <w:rFonts w:ascii="細明體" w:eastAsia="細明體" w:hAnsi="細明體"/>
                <w:bCs/>
                <w:noProof/>
                <w:spacing w:val="0"/>
                <w:szCs w:val="18"/>
              </w:rPr>
            </w:pPr>
          </w:p>
        </w:tc>
        <w:tc>
          <w:tcPr>
            <w:tcW w:w="1171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3ABE34B9" w14:textId="77777777" w:rsidR="007B31E1" w:rsidRPr="007B31E1" w:rsidRDefault="007B31E1" w:rsidP="007B31E1">
            <w:pPr>
              <w:ind w:right="57"/>
              <w:rPr>
                <w:rFonts w:ascii="細明體" w:eastAsia="細明體" w:hAnsi="細明體"/>
                <w:bCs/>
                <w:noProof/>
                <w:spacing w:val="0"/>
                <w:szCs w:val="18"/>
              </w:rPr>
            </w:pPr>
          </w:p>
        </w:tc>
      </w:tr>
      <w:tr w:rsidR="007B31E1" w:rsidRPr="007B31E1" w14:paraId="59CE500A" w14:textId="77777777" w:rsidTr="00425FD0">
        <w:trPr>
          <w:gridBefore w:val="1"/>
          <w:wBefore w:w="30" w:type="pct"/>
          <w:cantSplit/>
          <w:trHeight w:val="363"/>
        </w:trPr>
        <w:tc>
          <w:tcPr>
            <w:tcW w:w="1292" w:type="pct"/>
            <w:tcBorders>
              <w:top w:val="nil"/>
              <w:left w:val="nil"/>
              <w:bottom w:val="nil"/>
            </w:tcBorders>
            <w:vAlign w:val="center"/>
          </w:tcPr>
          <w:p w14:paraId="53F49494" w14:textId="77777777" w:rsidR="007B31E1" w:rsidRPr="007B31E1" w:rsidRDefault="007B31E1" w:rsidP="007B31E1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</w:p>
        </w:tc>
        <w:tc>
          <w:tcPr>
            <w:tcW w:w="1264" w:type="pct"/>
            <w:gridSpan w:val="2"/>
            <w:tcBorders>
              <w:top w:val="nil"/>
              <w:bottom w:val="nil"/>
            </w:tcBorders>
            <w:vAlign w:val="center"/>
          </w:tcPr>
          <w:p w14:paraId="68F4C695" w14:textId="77777777" w:rsidR="007B31E1" w:rsidRPr="007B31E1" w:rsidRDefault="007B31E1" w:rsidP="007B31E1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</w:p>
        </w:tc>
        <w:tc>
          <w:tcPr>
            <w:tcW w:w="1243" w:type="pct"/>
            <w:gridSpan w:val="2"/>
            <w:tcBorders>
              <w:top w:val="nil"/>
              <w:bottom w:val="nil"/>
            </w:tcBorders>
            <w:vAlign w:val="center"/>
          </w:tcPr>
          <w:p w14:paraId="117333A6" w14:textId="77777777" w:rsidR="007B31E1" w:rsidRPr="007B31E1" w:rsidRDefault="007B31E1" w:rsidP="007B31E1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</w:p>
        </w:tc>
        <w:tc>
          <w:tcPr>
            <w:tcW w:w="1171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0B9121E7" w14:textId="77777777" w:rsidR="007B31E1" w:rsidRPr="007B31E1" w:rsidRDefault="007B31E1" w:rsidP="007B31E1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  <w:highlight w:val="yellow"/>
              </w:rPr>
            </w:pPr>
          </w:p>
        </w:tc>
      </w:tr>
      <w:tr w:rsidR="007B31E1" w:rsidRPr="007B31E1" w14:paraId="295C7474" w14:textId="77777777" w:rsidTr="00425FD0">
        <w:trPr>
          <w:gridBefore w:val="1"/>
          <w:wBefore w:w="30" w:type="pct"/>
          <w:cantSplit/>
          <w:trHeight w:val="363"/>
        </w:trPr>
        <w:tc>
          <w:tcPr>
            <w:tcW w:w="1292" w:type="pct"/>
            <w:tcBorders>
              <w:top w:val="nil"/>
              <w:left w:val="nil"/>
              <w:bottom w:val="nil"/>
            </w:tcBorders>
            <w:vAlign w:val="center"/>
          </w:tcPr>
          <w:p w14:paraId="5AE18784" w14:textId="77777777" w:rsidR="007B31E1" w:rsidRPr="007B31E1" w:rsidRDefault="007B31E1" w:rsidP="007B31E1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</w:p>
        </w:tc>
        <w:tc>
          <w:tcPr>
            <w:tcW w:w="1264" w:type="pct"/>
            <w:gridSpan w:val="2"/>
            <w:tcBorders>
              <w:top w:val="nil"/>
              <w:bottom w:val="nil"/>
            </w:tcBorders>
            <w:vAlign w:val="center"/>
          </w:tcPr>
          <w:p w14:paraId="1918C4C6" w14:textId="77777777" w:rsidR="007B31E1" w:rsidRPr="007B31E1" w:rsidRDefault="007B31E1" w:rsidP="007B31E1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</w:p>
        </w:tc>
        <w:tc>
          <w:tcPr>
            <w:tcW w:w="1243" w:type="pct"/>
            <w:gridSpan w:val="2"/>
            <w:tcBorders>
              <w:top w:val="nil"/>
              <w:bottom w:val="nil"/>
            </w:tcBorders>
            <w:vAlign w:val="center"/>
          </w:tcPr>
          <w:p w14:paraId="66419008" w14:textId="77777777" w:rsidR="007B31E1" w:rsidRPr="007B31E1" w:rsidRDefault="007B31E1" w:rsidP="007B31E1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</w:p>
        </w:tc>
        <w:tc>
          <w:tcPr>
            <w:tcW w:w="1171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7C3F7445" w14:textId="77777777" w:rsidR="007B31E1" w:rsidRPr="007B31E1" w:rsidRDefault="007B31E1" w:rsidP="007B31E1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</w:p>
        </w:tc>
      </w:tr>
      <w:tr w:rsidR="007B31E1" w:rsidRPr="007B31E1" w14:paraId="240CF766" w14:textId="77777777" w:rsidTr="00425FD0">
        <w:trPr>
          <w:gridBefore w:val="1"/>
          <w:wBefore w:w="30" w:type="pct"/>
          <w:cantSplit/>
          <w:trHeight w:val="363"/>
        </w:trPr>
        <w:tc>
          <w:tcPr>
            <w:tcW w:w="1292" w:type="pct"/>
            <w:tcBorders>
              <w:top w:val="nil"/>
              <w:left w:val="nil"/>
              <w:bottom w:val="nil"/>
            </w:tcBorders>
            <w:vAlign w:val="center"/>
          </w:tcPr>
          <w:p w14:paraId="5AEC4381" w14:textId="77777777" w:rsidR="007B31E1" w:rsidRPr="007B31E1" w:rsidRDefault="007B31E1" w:rsidP="007B31E1">
            <w:pPr>
              <w:ind w:left="57"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1264" w:type="pct"/>
            <w:gridSpan w:val="2"/>
            <w:tcBorders>
              <w:top w:val="nil"/>
              <w:bottom w:val="nil"/>
            </w:tcBorders>
            <w:vAlign w:val="center"/>
          </w:tcPr>
          <w:p w14:paraId="34E6A300" w14:textId="77777777" w:rsidR="007B31E1" w:rsidRPr="007B31E1" w:rsidRDefault="007B31E1" w:rsidP="007B31E1">
            <w:pPr>
              <w:ind w:left="57"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1243" w:type="pct"/>
            <w:gridSpan w:val="2"/>
            <w:tcBorders>
              <w:top w:val="nil"/>
              <w:bottom w:val="nil"/>
            </w:tcBorders>
            <w:vAlign w:val="center"/>
          </w:tcPr>
          <w:p w14:paraId="0F080980" w14:textId="77777777" w:rsidR="007B31E1" w:rsidRPr="007B31E1" w:rsidRDefault="007B31E1" w:rsidP="007B31E1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</w:p>
        </w:tc>
        <w:tc>
          <w:tcPr>
            <w:tcW w:w="1171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42612674" w14:textId="77777777" w:rsidR="007B31E1" w:rsidRPr="007B31E1" w:rsidRDefault="007B31E1" w:rsidP="007B31E1">
            <w:pPr>
              <w:ind w:right="57"/>
              <w:rPr>
                <w:rFonts w:ascii="細明體" w:eastAsia="細明體" w:hAnsi="細明體"/>
                <w:bCs/>
                <w:noProof/>
                <w:spacing w:val="0"/>
                <w:szCs w:val="18"/>
              </w:rPr>
            </w:pPr>
          </w:p>
        </w:tc>
      </w:tr>
      <w:tr w:rsidR="007B31E1" w:rsidRPr="007B31E1" w14:paraId="314BB594" w14:textId="77777777" w:rsidTr="00425FD0">
        <w:trPr>
          <w:gridBefore w:val="1"/>
          <w:wBefore w:w="30" w:type="pct"/>
          <w:cantSplit/>
          <w:trHeight w:val="363"/>
        </w:trPr>
        <w:tc>
          <w:tcPr>
            <w:tcW w:w="1292" w:type="pct"/>
            <w:tcBorders>
              <w:top w:val="nil"/>
              <w:left w:val="nil"/>
              <w:bottom w:val="nil"/>
            </w:tcBorders>
            <w:vAlign w:val="center"/>
          </w:tcPr>
          <w:p w14:paraId="207BD3EE" w14:textId="77777777" w:rsidR="007B31E1" w:rsidRPr="007B31E1" w:rsidRDefault="007B31E1" w:rsidP="007B31E1">
            <w:pPr>
              <w:ind w:left="57"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1264" w:type="pct"/>
            <w:gridSpan w:val="2"/>
            <w:tcBorders>
              <w:top w:val="nil"/>
              <w:bottom w:val="nil"/>
            </w:tcBorders>
            <w:vAlign w:val="center"/>
          </w:tcPr>
          <w:p w14:paraId="497E1D10" w14:textId="77777777" w:rsidR="007B31E1" w:rsidRPr="007B31E1" w:rsidRDefault="007B31E1" w:rsidP="007B31E1">
            <w:pPr>
              <w:ind w:left="57"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1243" w:type="pct"/>
            <w:gridSpan w:val="2"/>
            <w:tcBorders>
              <w:top w:val="nil"/>
              <w:bottom w:val="nil"/>
            </w:tcBorders>
          </w:tcPr>
          <w:p w14:paraId="062DD338" w14:textId="77777777" w:rsidR="007B31E1" w:rsidRPr="007B31E1" w:rsidRDefault="007B31E1" w:rsidP="007B31E1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1171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270CCE1B" w14:textId="77777777" w:rsidR="007B31E1" w:rsidRPr="007B31E1" w:rsidRDefault="007B31E1" w:rsidP="007B31E1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</w:p>
        </w:tc>
      </w:tr>
      <w:tr w:rsidR="007B31E1" w:rsidRPr="007B31E1" w14:paraId="66BF6A43" w14:textId="77777777" w:rsidTr="00425FD0">
        <w:trPr>
          <w:gridBefore w:val="1"/>
          <w:wBefore w:w="30" w:type="pct"/>
          <w:cantSplit/>
          <w:trHeight w:val="363"/>
        </w:trPr>
        <w:tc>
          <w:tcPr>
            <w:tcW w:w="1292" w:type="pct"/>
            <w:tcBorders>
              <w:top w:val="nil"/>
              <w:left w:val="nil"/>
              <w:bottom w:val="nil"/>
            </w:tcBorders>
            <w:vAlign w:val="center"/>
          </w:tcPr>
          <w:p w14:paraId="4081CB74" w14:textId="77777777" w:rsidR="007B31E1" w:rsidRPr="007B31E1" w:rsidRDefault="007B31E1" w:rsidP="007B31E1">
            <w:pPr>
              <w:ind w:left="57"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1264" w:type="pct"/>
            <w:gridSpan w:val="2"/>
            <w:tcBorders>
              <w:top w:val="nil"/>
              <w:bottom w:val="nil"/>
            </w:tcBorders>
            <w:vAlign w:val="center"/>
          </w:tcPr>
          <w:p w14:paraId="4E66EF11" w14:textId="77777777" w:rsidR="007B31E1" w:rsidRPr="007B31E1" w:rsidRDefault="007B31E1" w:rsidP="007B31E1">
            <w:pPr>
              <w:ind w:left="57"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1243" w:type="pct"/>
            <w:gridSpan w:val="2"/>
            <w:tcBorders>
              <w:top w:val="nil"/>
              <w:bottom w:val="nil"/>
            </w:tcBorders>
            <w:vAlign w:val="center"/>
          </w:tcPr>
          <w:p w14:paraId="5DEE356B" w14:textId="77777777" w:rsidR="007B31E1" w:rsidRPr="007B31E1" w:rsidRDefault="007B31E1" w:rsidP="007B31E1">
            <w:pPr>
              <w:ind w:left="57"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1171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16842656" w14:textId="77777777" w:rsidR="007B31E1" w:rsidRPr="007B31E1" w:rsidRDefault="007B31E1" w:rsidP="007B31E1">
            <w:pPr>
              <w:ind w:left="57"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</w:tr>
      <w:tr w:rsidR="007B31E1" w:rsidRPr="007B31E1" w14:paraId="25286A3E" w14:textId="77777777" w:rsidTr="00425FD0">
        <w:trPr>
          <w:gridBefore w:val="1"/>
          <w:wBefore w:w="30" w:type="pct"/>
          <w:cantSplit/>
          <w:trHeight w:val="363"/>
        </w:trPr>
        <w:tc>
          <w:tcPr>
            <w:tcW w:w="1292" w:type="pct"/>
            <w:tcBorders>
              <w:top w:val="nil"/>
              <w:left w:val="nil"/>
              <w:bottom w:val="nil"/>
            </w:tcBorders>
            <w:vAlign w:val="center"/>
          </w:tcPr>
          <w:p w14:paraId="585C6EF2" w14:textId="77777777" w:rsidR="007B31E1" w:rsidRPr="007B31E1" w:rsidRDefault="007B31E1" w:rsidP="007B31E1">
            <w:pPr>
              <w:ind w:left="57"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1264" w:type="pct"/>
            <w:gridSpan w:val="2"/>
            <w:tcBorders>
              <w:top w:val="nil"/>
              <w:bottom w:val="nil"/>
            </w:tcBorders>
            <w:vAlign w:val="center"/>
          </w:tcPr>
          <w:p w14:paraId="6D191540" w14:textId="77777777" w:rsidR="007B31E1" w:rsidRPr="007B31E1" w:rsidRDefault="007B31E1" w:rsidP="007B31E1">
            <w:pPr>
              <w:ind w:left="57"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1243" w:type="pct"/>
            <w:gridSpan w:val="2"/>
            <w:tcBorders>
              <w:top w:val="nil"/>
              <w:bottom w:val="nil"/>
            </w:tcBorders>
            <w:vAlign w:val="center"/>
          </w:tcPr>
          <w:p w14:paraId="76512232" w14:textId="77777777" w:rsidR="007B31E1" w:rsidRPr="007B31E1" w:rsidRDefault="007B31E1" w:rsidP="007B31E1">
            <w:pPr>
              <w:ind w:left="57"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1171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2199D260" w14:textId="77777777" w:rsidR="007B31E1" w:rsidRPr="007B31E1" w:rsidRDefault="007B31E1" w:rsidP="007B31E1">
            <w:pPr>
              <w:ind w:left="57"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</w:tr>
      <w:tr w:rsidR="007B31E1" w:rsidRPr="007B31E1" w14:paraId="1665C00E" w14:textId="77777777" w:rsidTr="00425FD0">
        <w:trPr>
          <w:gridBefore w:val="1"/>
          <w:wBefore w:w="30" w:type="pct"/>
          <w:cantSplit/>
          <w:trHeight w:val="363"/>
        </w:trPr>
        <w:tc>
          <w:tcPr>
            <w:tcW w:w="1292" w:type="pct"/>
            <w:tcBorders>
              <w:top w:val="nil"/>
              <w:left w:val="nil"/>
              <w:bottom w:val="nil"/>
            </w:tcBorders>
            <w:vAlign w:val="center"/>
          </w:tcPr>
          <w:p w14:paraId="1A809D4C" w14:textId="77777777" w:rsidR="007B31E1" w:rsidRPr="007B31E1" w:rsidRDefault="007B31E1" w:rsidP="007B31E1">
            <w:pPr>
              <w:ind w:left="57"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1264" w:type="pct"/>
            <w:gridSpan w:val="2"/>
            <w:tcBorders>
              <w:top w:val="nil"/>
              <w:bottom w:val="nil"/>
            </w:tcBorders>
            <w:vAlign w:val="center"/>
          </w:tcPr>
          <w:p w14:paraId="531F3F1B" w14:textId="77777777" w:rsidR="007B31E1" w:rsidRPr="007B31E1" w:rsidRDefault="007B31E1" w:rsidP="007B31E1">
            <w:pPr>
              <w:ind w:left="57"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1243" w:type="pct"/>
            <w:gridSpan w:val="2"/>
            <w:tcBorders>
              <w:top w:val="nil"/>
              <w:bottom w:val="nil"/>
            </w:tcBorders>
            <w:vAlign w:val="center"/>
          </w:tcPr>
          <w:p w14:paraId="70C4C81F" w14:textId="77777777" w:rsidR="007B31E1" w:rsidRPr="007B31E1" w:rsidRDefault="007B31E1" w:rsidP="007B31E1">
            <w:pPr>
              <w:ind w:left="57"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1171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483E3AE2" w14:textId="77777777" w:rsidR="007B31E1" w:rsidRPr="007B31E1" w:rsidRDefault="007B31E1" w:rsidP="007B31E1">
            <w:pPr>
              <w:ind w:left="57"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</w:tr>
      <w:tr w:rsidR="007B31E1" w:rsidRPr="007B31E1" w14:paraId="77F86577" w14:textId="77777777" w:rsidTr="00425FD0">
        <w:trPr>
          <w:gridBefore w:val="1"/>
          <w:wBefore w:w="30" w:type="pct"/>
          <w:cantSplit/>
          <w:trHeight w:val="363"/>
        </w:trPr>
        <w:tc>
          <w:tcPr>
            <w:tcW w:w="1292" w:type="pct"/>
            <w:tcBorders>
              <w:top w:val="nil"/>
              <w:left w:val="nil"/>
              <w:bottom w:val="nil"/>
            </w:tcBorders>
            <w:vAlign w:val="center"/>
          </w:tcPr>
          <w:p w14:paraId="5885854B" w14:textId="77777777" w:rsidR="007B31E1" w:rsidRPr="007B31E1" w:rsidRDefault="007B31E1" w:rsidP="007B31E1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264" w:type="pct"/>
            <w:gridSpan w:val="2"/>
            <w:tcBorders>
              <w:top w:val="nil"/>
              <w:bottom w:val="nil"/>
            </w:tcBorders>
            <w:vAlign w:val="center"/>
          </w:tcPr>
          <w:p w14:paraId="15576E88" w14:textId="77777777" w:rsidR="007B31E1" w:rsidRPr="007B31E1" w:rsidRDefault="007B31E1" w:rsidP="007B31E1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243" w:type="pct"/>
            <w:gridSpan w:val="2"/>
            <w:tcBorders>
              <w:top w:val="nil"/>
              <w:bottom w:val="nil"/>
            </w:tcBorders>
            <w:vAlign w:val="center"/>
          </w:tcPr>
          <w:p w14:paraId="56381A8A" w14:textId="77777777" w:rsidR="007B31E1" w:rsidRPr="007B31E1" w:rsidRDefault="007B31E1" w:rsidP="007B31E1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171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415F16BF" w14:textId="77777777" w:rsidR="007B31E1" w:rsidRPr="007B31E1" w:rsidRDefault="007B31E1" w:rsidP="007B31E1">
            <w:pPr>
              <w:snapToGrid w:val="0"/>
              <w:ind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</w:p>
        </w:tc>
      </w:tr>
      <w:tr w:rsidR="007B31E1" w:rsidRPr="007B31E1" w14:paraId="25FD4D14" w14:textId="77777777" w:rsidTr="00425FD0">
        <w:trPr>
          <w:gridBefore w:val="1"/>
          <w:wBefore w:w="30" w:type="pct"/>
          <w:cantSplit/>
          <w:trHeight w:val="363"/>
        </w:trPr>
        <w:tc>
          <w:tcPr>
            <w:tcW w:w="1292" w:type="pct"/>
            <w:tcBorders>
              <w:top w:val="nil"/>
              <w:left w:val="nil"/>
              <w:bottom w:val="nil"/>
            </w:tcBorders>
            <w:vAlign w:val="center"/>
          </w:tcPr>
          <w:p w14:paraId="0F597C65" w14:textId="77777777" w:rsidR="007B31E1" w:rsidRPr="007B31E1" w:rsidRDefault="007B31E1" w:rsidP="007B31E1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264" w:type="pct"/>
            <w:gridSpan w:val="2"/>
            <w:tcBorders>
              <w:top w:val="nil"/>
              <w:bottom w:val="nil"/>
            </w:tcBorders>
            <w:vAlign w:val="center"/>
          </w:tcPr>
          <w:p w14:paraId="7705F366" w14:textId="77777777" w:rsidR="007B31E1" w:rsidRPr="007B31E1" w:rsidRDefault="007B31E1" w:rsidP="007B31E1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243" w:type="pct"/>
            <w:gridSpan w:val="2"/>
            <w:tcBorders>
              <w:top w:val="nil"/>
              <w:bottom w:val="nil"/>
            </w:tcBorders>
            <w:vAlign w:val="center"/>
          </w:tcPr>
          <w:p w14:paraId="3A577F8C" w14:textId="77777777" w:rsidR="007B31E1" w:rsidRPr="007B31E1" w:rsidRDefault="007B31E1" w:rsidP="007B31E1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171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49C5027D" w14:textId="77777777" w:rsidR="007B31E1" w:rsidRPr="007B31E1" w:rsidRDefault="007B31E1" w:rsidP="007B31E1">
            <w:pPr>
              <w:snapToGrid w:val="0"/>
              <w:ind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</w:p>
        </w:tc>
      </w:tr>
      <w:tr w:rsidR="007B31E1" w:rsidRPr="007B31E1" w14:paraId="7AB4FB27" w14:textId="77777777" w:rsidTr="007B31E1">
        <w:trPr>
          <w:gridBefore w:val="1"/>
          <w:wBefore w:w="30" w:type="pct"/>
          <w:cantSplit/>
          <w:trHeight w:val="363"/>
        </w:trPr>
        <w:tc>
          <w:tcPr>
            <w:tcW w:w="1292" w:type="pct"/>
            <w:tcBorders>
              <w:top w:val="nil"/>
              <w:left w:val="nil"/>
              <w:bottom w:val="nil"/>
            </w:tcBorders>
            <w:vAlign w:val="center"/>
          </w:tcPr>
          <w:p w14:paraId="0182BFAD" w14:textId="77777777" w:rsidR="007B31E1" w:rsidRPr="007B31E1" w:rsidRDefault="007B31E1" w:rsidP="007B31E1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264" w:type="pct"/>
            <w:gridSpan w:val="2"/>
            <w:tcBorders>
              <w:top w:val="nil"/>
              <w:bottom w:val="nil"/>
            </w:tcBorders>
            <w:vAlign w:val="center"/>
          </w:tcPr>
          <w:p w14:paraId="1000074C" w14:textId="77777777" w:rsidR="007B31E1" w:rsidRPr="007B31E1" w:rsidRDefault="007B31E1" w:rsidP="007B31E1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243" w:type="pct"/>
            <w:gridSpan w:val="2"/>
            <w:tcBorders>
              <w:top w:val="nil"/>
              <w:bottom w:val="nil"/>
            </w:tcBorders>
            <w:vAlign w:val="center"/>
          </w:tcPr>
          <w:p w14:paraId="6C24B1F8" w14:textId="77777777" w:rsidR="007B31E1" w:rsidRPr="007B31E1" w:rsidRDefault="007B31E1" w:rsidP="007B31E1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171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56CC67BF" w14:textId="77777777" w:rsidR="007B31E1" w:rsidRPr="007B31E1" w:rsidRDefault="007B31E1" w:rsidP="007B31E1">
            <w:pPr>
              <w:snapToGrid w:val="0"/>
              <w:ind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</w:p>
        </w:tc>
      </w:tr>
      <w:tr w:rsidR="007B31E1" w:rsidRPr="007B31E1" w14:paraId="7A10C8D7" w14:textId="77777777" w:rsidTr="00425FD0">
        <w:trPr>
          <w:gridBefore w:val="1"/>
          <w:wBefore w:w="30" w:type="pct"/>
          <w:cantSplit/>
          <w:trHeight w:val="363"/>
        </w:trPr>
        <w:tc>
          <w:tcPr>
            <w:tcW w:w="1292" w:type="pct"/>
            <w:tcBorders>
              <w:top w:val="nil"/>
              <w:left w:val="nil"/>
              <w:bottom w:val="nil"/>
            </w:tcBorders>
            <w:vAlign w:val="center"/>
          </w:tcPr>
          <w:p w14:paraId="3D978AAA" w14:textId="77777777" w:rsidR="007B31E1" w:rsidRPr="007B31E1" w:rsidRDefault="007B31E1" w:rsidP="007B31E1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264" w:type="pct"/>
            <w:gridSpan w:val="2"/>
            <w:tcBorders>
              <w:top w:val="nil"/>
              <w:bottom w:val="nil"/>
            </w:tcBorders>
            <w:vAlign w:val="center"/>
          </w:tcPr>
          <w:p w14:paraId="79AF7332" w14:textId="77777777" w:rsidR="007B31E1" w:rsidRPr="007B31E1" w:rsidRDefault="007B31E1" w:rsidP="007B31E1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243" w:type="pct"/>
            <w:gridSpan w:val="2"/>
            <w:tcBorders>
              <w:top w:val="nil"/>
              <w:bottom w:val="nil"/>
            </w:tcBorders>
            <w:vAlign w:val="center"/>
          </w:tcPr>
          <w:p w14:paraId="5AE34464" w14:textId="77777777" w:rsidR="007B31E1" w:rsidRPr="007B31E1" w:rsidRDefault="007B31E1" w:rsidP="007B31E1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171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5BC39AA6" w14:textId="77777777" w:rsidR="007B31E1" w:rsidRPr="007B31E1" w:rsidRDefault="007B31E1" w:rsidP="007B31E1">
            <w:pPr>
              <w:snapToGrid w:val="0"/>
              <w:ind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</w:p>
        </w:tc>
      </w:tr>
      <w:tr w:rsidR="007B31E1" w:rsidRPr="007B31E1" w14:paraId="45ED5285" w14:textId="77777777" w:rsidTr="007B31E1">
        <w:trPr>
          <w:gridBefore w:val="1"/>
          <w:wBefore w:w="30" w:type="pct"/>
          <w:cantSplit/>
          <w:trHeight w:val="2608"/>
        </w:trPr>
        <w:tc>
          <w:tcPr>
            <w:tcW w:w="1292" w:type="pct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0F5C794" w14:textId="77777777" w:rsidR="007B31E1" w:rsidRPr="007B31E1" w:rsidRDefault="007B31E1" w:rsidP="007B31E1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264" w:type="pct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1FF67320" w14:textId="77777777" w:rsidR="007B31E1" w:rsidRPr="007B31E1" w:rsidRDefault="007B31E1" w:rsidP="007B31E1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243" w:type="pct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4CAB5DED" w14:textId="77777777" w:rsidR="007B31E1" w:rsidRPr="007B31E1" w:rsidRDefault="007B31E1" w:rsidP="007B31E1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171" w:type="pct"/>
            <w:gridSpan w:val="3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653F3BFD" w14:textId="77777777" w:rsidR="007B31E1" w:rsidRPr="007B31E1" w:rsidRDefault="007B31E1" w:rsidP="007B31E1">
            <w:pPr>
              <w:snapToGrid w:val="0"/>
              <w:ind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</w:p>
        </w:tc>
      </w:tr>
      <w:bookmarkEnd w:id="0"/>
    </w:tbl>
    <w:p w14:paraId="131AF391" w14:textId="0BFEBBD3" w:rsidR="007B31E1" w:rsidRDefault="007B31E1" w:rsidP="005D4955">
      <w:pPr>
        <w:snapToGrid w:val="0"/>
        <w:spacing w:line="20" w:lineRule="exact"/>
        <w:jc w:val="both"/>
      </w:pPr>
    </w:p>
    <w:p w14:paraId="45E09D34" w14:textId="77777777" w:rsidR="00CD453E" w:rsidRPr="005D4955" w:rsidRDefault="00CD453E" w:rsidP="005D4955">
      <w:pPr>
        <w:snapToGrid w:val="0"/>
        <w:spacing w:line="20" w:lineRule="exact"/>
        <w:jc w:val="both"/>
        <w:rPr>
          <w:vanish/>
        </w:rPr>
      </w:pPr>
    </w:p>
    <w:sectPr w:rsidR="00CD453E" w:rsidRPr="005D4955" w:rsidSect="003E767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992" w:bottom="1418" w:left="992" w:header="1021" w:footer="737" w:gutter="0"/>
      <w:pgNumType w:start="1"/>
      <w:cols w:space="425"/>
      <w:docGrid w:type="lines" w:linePitch="480" w:charSpace="204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33C28" w14:textId="77777777" w:rsidR="0011410A" w:rsidRDefault="0011410A">
      <w:r>
        <w:separator/>
      </w:r>
    </w:p>
  </w:endnote>
  <w:endnote w:type="continuationSeparator" w:id="0">
    <w:p w14:paraId="4A0A0802" w14:textId="77777777" w:rsidR="0011410A" w:rsidRDefault="00114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DF1F8" w14:textId="77777777" w:rsidR="003E7675" w:rsidRDefault="003E7675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E999B" w14:textId="77777777" w:rsidR="008C2FF3" w:rsidRPr="00B65C60" w:rsidRDefault="008C2FF3" w:rsidP="00CA4CE7">
    <w:pPr>
      <w:pStyle w:val="a4"/>
      <w:jc w:val="center"/>
      <w:rPr>
        <w:rFonts w:hAnsi="標楷體"/>
        <w:spacing w:val="0"/>
        <w:sz w:val="24"/>
        <w:szCs w:val="24"/>
      </w:rPr>
    </w:pPr>
    <w:r w:rsidRPr="00B65C60">
      <w:rPr>
        <w:rFonts w:hAnsi="標楷體" w:hint="eastAsia"/>
        <w:spacing w:val="0"/>
        <w:sz w:val="24"/>
        <w:szCs w:val="24"/>
      </w:rPr>
      <w:t>丁－</w:t>
    </w:r>
    <w:r w:rsidRPr="00CA4CE7">
      <w:rPr>
        <w:rFonts w:hAnsi="標楷體"/>
        <w:spacing w:val="0"/>
        <w:sz w:val="24"/>
        <w:szCs w:val="24"/>
      </w:rPr>
      <w:fldChar w:fldCharType="begin"/>
    </w:r>
    <w:r w:rsidRPr="00CA4CE7">
      <w:rPr>
        <w:rFonts w:hAnsi="標楷體"/>
        <w:spacing w:val="0"/>
        <w:sz w:val="24"/>
        <w:szCs w:val="24"/>
      </w:rPr>
      <w:instrText>PAGE   \* MERGEFORMAT</w:instrText>
    </w:r>
    <w:r w:rsidRPr="00CA4CE7">
      <w:rPr>
        <w:rFonts w:hAnsi="標楷體"/>
        <w:spacing w:val="0"/>
        <w:sz w:val="24"/>
        <w:szCs w:val="24"/>
      </w:rPr>
      <w:fldChar w:fldCharType="separate"/>
    </w:r>
    <w:r w:rsidRPr="00CA4CE7">
      <w:rPr>
        <w:rFonts w:hAnsi="標楷體"/>
        <w:spacing w:val="0"/>
        <w:sz w:val="24"/>
        <w:szCs w:val="24"/>
        <w:lang w:val="zh-TW"/>
      </w:rPr>
      <w:t>1</w:t>
    </w:r>
    <w:r w:rsidRPr="00CA4CE7">
      <w:rPr>
        <w:rFonts w:hAnsi="標楷體"/>
        <w:spacing w:val="0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97194" w14:textId="77777777" w:rsidR="003E7675" w:rsidRDefault="003E767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E9741" w14:textId="77777777" w:rsidR="0011410A" w:rsidRDefault="0011410A">
      <w:r>
        <w:separator/>
      </w:r>
    </w:p>
  </w:footnote>
  <w:footnote w:type="continuationSeparator" w:id="0">
    <w:p w14:paraId="1EC016EC" w14:textId="77777777" w:rsidR="0011410A" w:rsidRDefault="001141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EF06D" w14:textId="77777777" w:rsidR="003E7675" w:rsidRDefault="003E767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A61C1" w14:textId="77777777" w:rsidR="003E7675" w:rsidRDefault="003E767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E16C4" w14:textId="77777777" w:rsidR="003E7675" w:rsidRDefault="003E767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B5789"/>
    <w:multiLevelType w:val="hybridMultilevel"/>
    <w:tmpl w:val="8B8A9820"/>
    <w:lvl w:ilvl="0" w:tplc="9252F8B2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eastAsia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11"/>
        </w:tabs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1"/>
        </w:tabs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1"/>
        </w:tabs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51"/>
        </w:tabs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31"/>
        </w:tabs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11"/>
        </w:tabs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91"/>
        </w:tabs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71"/>
        </w:tabs>
        <w:ind w:left="5171" w:hanging="480"/>
      </w:pPr>
    </w:lvl>
  </w:abstractNum>
  <w:abstractNum w:abstractNumId="1" w15:restartNumberingAfterBreak="0">
    <w:nsid w:val="03B84968"/>
    <w:multiLevelType w:val="hybridMultilevel"/>
    <w:tmpl w:val="D19CFAD2"/>
    <w:lvl w:ilvl="0" w:tplc="390ABACC">
      <w:start w:val="36"/>
      <w:numFmt w:val="decimal"/>
      <w:lvlText w:val="%1."/>
      <w:lvlJc w:val="left"/>
      <w:pPr>
        <w:tabs>
          <w:tab w:val="num" w:pos="1080"/>
        </w:tabs>
        <w:ind w:left="1080" w:hanging="570"/>
      </w:pPr>
      <w:rPr>
        <w:rFonts w:hAnsi="Times New Roman" w:hint="eastAsia"/>
        <w:b w:val="0"/>
        <w:sz w:val="1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0"/>
        </w:tabs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0"/>
        </w:tabs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0"/>
        </w:tabs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0"/>
        </w:tabs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0"/>
        </w:tabs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0"/>
        </w:tabs>
        <w:ind w:left="4830" w:hanging="480"/>
      </w:pPr>
    </w:lvl>
  </w:abstractNum>
  <w:abstractNum w:abstractNumId="2" w15:restartNumberingAfterBreak="0">
    <w:nsid w:val="0AB867C7"/>
    <w:multiLevelType w:val="hybridMultilevel"/>
    <w:tmpl w:val="ED20A098"/>
    <w:lvl w:ilvl="0" w:tplc="15B29948">
      <w:start w:val="1"/>
      <w:numFmt w:val="decimal"/>
      <w:lvlText w:val="%1."/>
      <w:lvlJc w:val="left"/>
      <w:pPr>
        <w:tabs>
          <w:tab w:val="num" w:pos="667"/>
        </w:tabs>
        <w:ind w:left="667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67"/>
        </w:tabs>
        <w:ind w:left="126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7"/>
        </w:tabs>
        <w:ind w:left="174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7"/>
        </w:tabs>
        <w:ind w:left="222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07"/>
        </w:tabs>
        <w:ind w:left="270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87"/>
        </w:tabs>
        <w:ind w:left="318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7"/>
        </w:tabs>
        <w:ind w:left="366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47"/>
        </w:tabs>
        <w:ind w:left="414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27"/>
        </w:tabs>
        <w:ind w:left="4627" w:hanging="480"/>
      </w:pPr>
    </w:lvl>
  </w:abstractNum>
  <w:abstractNum w:abstractNumId="3" w15:restartNumberingAfterBreak="0">
    <w:nsid w:val="0DDF4BCE"/>
    <w:multiLevelType w:val="hybridMultilevel"/>
    <w:tmpl w:val="1BD889E0"/>
    <w:lvl w:ilvl="0" w:tplc="E76814A4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eastAsia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11"/>
        </w:tabs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1"/>
        </w:tabs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1"/>
        </w:tabs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51"/>
        </w:tabs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31"/>
        </w:tabs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11"/>
        </w:tabs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91"/>
        </w:tabs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71"/>
        </w:tabs>
        <w:ind w:left="5171" w:hanging="480"/>
      </w:pPr>
    </w:lvl>
  </w:abstractNum>
  <w:abstractNum w:abstractNumId="4" w15:restartNumberingAfterBreak="0">
    <w:nsid w:val="16FE374C"/>
    <w:multiLevelType w:val="hybridMultilevel"/>
    <w:tmpl w:val="53100D96"/>
    <w:lvl w:ilvl="0" w:tplc="7D767D3C">
      <w:start w:val="1"/>
      <w:numFmt w:val="decimal"/>
      <w:lvlText w:val="（%1）"/>
      <w:lvlJc w:val="left"/>
      <w:pPr>
        <w:tabs>
          <w:tab w:val="num" w:pos="2040"/>
        </w:tabs>
        <w:ind w:left="2040" w:hanging="720"/>
      </w:pPr>
      <w:rPr>
        <w:rFonts w:ascii="標楷體" w:hAnsi="Courier New" w:hint="eastAsia"/>
      </w:rPr>
    </w:lvl>
    <w:lvl w:ilvl="1" w:tplc="A4A867FA">
      <w:start w:val="1"/>
      <w:numFmt w:val="decimal"/>
      <w:lvlText w:val="（%2）"/>
      <w:lvlJc w:val="left"/>
      <w:pPr>
        <w:tabs>
          <w:tab w:val="num" w:pos="2520"/>
        </w:tabs>
        <w:ind w:left="2520" w:hanging="720"/>
      </w:pPr>
      <w:rPr>
        <w:rFonts w:ascii="標楷體" w:hAnsi="Courier New" w:hint="eastAsia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20"/>
        </w:tabs>
        <w:ind w:left="37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60"/>
        </w:tabs>
        <w:ind w:left="51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40"/>
        </w:tabs>
        <w:ind w:left="5640" w:hanging="480"/>
      </w:pPr>
    </w:lvl>
  </w:abstractNum>
  <w:abstractNum w:abstractNumId="5" w15:restartNumberingAfterBreak="0">
    <w:nsid w:val="17704F31"/>
    <w:multiLevelType w:val="hybridMultilevel"/>
    <w:tmpl w:val="EEE430BE"/>
    <w:lvl w:ilvl="0" w:tplc="FFFFFFFF">
      <w:start w:val="1"/>
      <w:numFmt w:val="taiwaneseCountingThousand"/>
      <w:lvlText w:val="%1、"/>
      <w:lvlJc w:val="left"/>
      <w:pPr>
        <w:tabs>
          <w:tab w:val="num" w:pos="915"/>
        </w:tabs>
        <w:ind w:left="915" w:hanging="405"/>
      </w:pPr>
      <w:rPr>
        <w:rFonts w:hint="default"/>
      </w:rPr>
    </w:lvl>
    <w:lvl w:ilvl="1" w:tplc="FFFFFFFF">
      <w:start w:val="1"/>
      <w:numFmt w:val="taiwaneseCountingThousand"/>
      <w:lvlText w:val="(%2)"/>
      <w:lvlJc w:val="left"/>
      <w:pPr>
        <w:tabs>
          <w:tab w:val="num" w:pos="1395"/>
        </w:tabs>
        <w:ind w:left="1395" w:hanging="40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50"/>
        </w:tabs>
        <w:ind w:left="195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430"/>
        </w:tabs>
        <w:ind w:left="243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10"/>
        </w:tabs>
        <w:ind w:left="291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390"/>
        </w:tabs>
        <w:ind w:left="339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870"/>
        </w:tabs>
        <w:ind w:left="387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350"/>
        </w:tabs>
        <w:ind w:left="435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30"/>
        </w:tabs>
        <w:ind w:left="4830" w:hanging="480"/>
      </w:pPr>
    </w:lvl>
  </w:abstractNum>
  <w:abstractNum w:abstractNumId="6" w15:restartNumberingAfterBreak="0">
    <w:nsid w:val="2E791BA4"/>
    <w:multiLevelType w:val="hybridMultilevel"/>
    <w:tmpl w:val="066E2700"/>
    <w:lvl w:ilvl="0" w:tplc="6694A33E">
      <w:start w:val="1"/>
      <w:numFmt w:val="taiwaneseCountingThousand"/>
      <w:lvlText w:val="（%1）"/>
      <w:lvlJc w:val="left"/>
      <w:pPr>
        <w:tabs>
          <w:tab w:val="num" w:pos="600"/>
        </w:tabs>
        <w:ind w:left="600" w:hanging="6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32D41AE6"/>
    <w:multiLevelType w:val="singleLevel"/>
    <w:tmpl w:val="1C0A2E7C"/>
    <w:lvl w:ilvl="0">
      <w:start w:val="1"/>
      <w:numFmt w:val="taiwaneseCountingThousand"/>
      <w:lvlText w:val="%1、"/>
      <w:lvlJc w:val="left"/>
      <w:pPr>
        <w:tabs>
          <w:tab w:val="num" w:pos="408"/>
        </w:tabs>
        <w:ind w:left="408" w:hanging="408"/>
      </w:pPr>
      <w:rPr>
        <w:rFonts w:hint="eastAsia"/>
      </w:rPr>
    </w:lvl>
  </w:abstractNum>
  <w:abstractNum w:abstractNumId="8" w15:restartNumberingAfterBreak="0">
    <w:nsid w:val="3FFB41D4"/>
    <w:multiLevelType w:val="hybridMultilevel"/>
    <w:tmpl w:val="1DDE348A"/>
    <w:lvl w:ilvl="0" w:tplc="7F567384">
      <w:start w:val="1"/>
      <w:numFmt w:val="decimal"/>
      <w:suff w:val="space"/>
      <w:lvlText w:val="%1."/>
      <w:lvlJc w:val="left"/>
      <w:pPr>
        <w:ind w:left="210" w:hanging="21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465270D0"/>
    <w:multiLevelType w:val="hybridMultilevel"/>
    <w:tmpl w:val="27707F0C"/>
    <w:lvl w:ilvl="0" w:tplc="253AA46A">
      <w:start w:val="1"/>
      <w:numFmt w:val="taiwaneseCountingThousand"/>
      <w:lvlText w:val="(%1)"/>
      <w:lvlJc w:val="left"/>
      <w:pPr>
        <w:tabs>
          <w:tab w:val="num" w:pos="960"/>
        </w:tabs>
        <w:ind w:left="960" w:hanging="45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0"/>
        </w:tabs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0"/>
        </w:tabs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0"/>
        </w:tabs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0"/>
        </w:tabs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0"/>
        </w:tabs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0"/>
        </w:tabs>
        <w:ind w:left="4830" w:hanging="480"/>
      </w:pPr>
    </w:lvl>
  </w:abstractNum>
  <w:abstractNum w:abstractNumId="10" w15:restartNumberingAfterBreak="0">
    <w:nsid w:val="4C4D6A06"/>
    <w:multiLevelType w:val="hybridMultilevel"/>
    <w:tmpl w:val="B5D64C92"/>
    <w:lvl w:ilvl="0" w:tplc="F27AD632">
      <w:start w:val="1"/>
      <w:numFmt w:val="taiwaneseCountingThousand"/>
      <w:lvlText w:val="（%1）"/>
      <w:lvlJc w:val="left"/>
      <w:pPr>
        <w:tabs>
          <w:tab w:val="num" w:pos="1230"/>
        </w:tabs>
        <w:ind w:left="123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0"/>
        </w:tabs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0"/>
        </w:tabs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0"/>
        </w:tabs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0"/>
        </w:tabs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0"/>
        </w:tabs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0"/>
        </w:tabs>
        <w:ind w:left="4830" w:hanging="480"/>
      </w:pPr>
    </w:lvl>
  </w:abstractNum>
  <w:abstractNum w:abstractNumId="11" w15:restartNumberingAfterBreak="0">
    <w:nsid w:val="50EA76E2"/>
    <w:multiLevelType w:val="hybridMultilevel"/>
    <w:tmpl w:val="E954F3BE"/>
    <w:lvl w:ilvl="0" w:tplc="CF5A4462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11"/>
        </w:tabs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1"/>
        </w:tabs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1"/>
        </w:tabs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51"/>
        </w:tabs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31"/>
        </w:tabs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11"/>
        </w:tabs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91"/>
        </w:tabs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71"/>
        </w:tabs>
        <w:ind w:left="5171" w:hanging="480"/>
      </w:pPr>
    </w:lvl>
  </w:abstractNum>
  <w:abstractNum w:abstractNumId="12" w15:restartNumberingAfterBreak="0">
    <w:nsid w:val="534677CE"/>
    <w:multiLevelType w:val="singleLevel"/>
    <w:tmpl w:val="EF308FB4"/>
    <w:lvl w:ilvl="0">
      <w:start w:val="1"/>
      <w:numFmt w:val="taiwaneseCountingThousand"/>
      <w:lvlText w:val="(%1)"/>
      <w:lvlJc w:val="left"/>
      <w:pPr>
        <w:tabs>
          <w:tab w:val="num" w:pos="978"/>
        </w:tabs>
        <w:ind w:left="978" w:hanging="468"/>
      </w:pPr>
      <w:rPr>
        <w:rFonts w:hint="eastAsia"/>
      </w:rPr>
    </w:lvl>
  </w:abstractNum>
  <w:abstractNum w:abstractNumId="13" w15:restartNumberingAfterBreak="0">
    <w:nsid w:val="59F54E7C"/>
    <w:multiLevelType w:val="hybridMultilevel"/>
    <w:tmpl w:val="3E48D984"/>
    <w:lvl w:ilvl="0" w:tplc="5308E426">
      <w:start w:val="1"/>
      <w:numFmt w:val="ideographTraditional"/>
      <w:lvlText w:val="%1、"/>
      <w:lvlJc w:val="left"/>
      <w:pPr>
        <w:tabs>
          <w:tab w:val="num" w:pos="795"/>
        </w:tabs>
        <w:ind w:left="795" w:hanging="79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6C8E6340"/>
    <w:multiLevelType w:val="hybridMultilevel"/>
    <w:tmpl w:val="547C6E7E"/>
    <w:lvl w:ilvl="0" w:tplc="E1D8CEC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標楷體" w:hint="default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6DFF13AC"/>
    <w:multiLevelType w:val="singleLevel"/>
    <w:tmpl w:val="BB74FB98"/>
    <w:lvl w:ilvl="0">
      <w:start w:val="1"/>
      <w:numFmt w:val="ideographTraditional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16" w15:restartNumberingAfterBreak="0">
    <w:nsid w:val="71FF0638"/>
    <w:multiLevelType w:val="hybridMultilevel"/>
    <w:tmpl w:val="9438B8D6"/>
    <w:lvl w:ilvl="0" w:tplc="CCFEB5D0">
      <w:start w:val="36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eastAsia"/>
        <w:sz w:val="1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11"/>
        </w:tabs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1"/>
        </w:tabs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1"/>
        </w:tabs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51"/>
        </w:tabs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31"/>
        </w:tabs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11"/>
        </w:tabs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91"/>
        </w:tabs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71"/>
        </w:tabs>
        <w:ind w:left="5171" w:hanging="4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8"/>
  </w:num>
  <w:num w:numId="5">
    <w:abstractNumId w:val="3"/>
  </w:num>
  <w:num w:numId="6">
    <w:abstractNumId w:val="0"/>
  </w:num>
  <w:num w:numId="7">
    <w:abstractNumId w:val="7"/>
  </w:num>
  <w:num w:numId="8">
    <w:abstractNumId w:val="12"/>
  </w:num>
  <w:num w:numId="9">
    <w:abstractNumId w:val="10"/>
  </w:num>
  <w:num w:numId="10">
    <w:abstractNumId w:val="5"/>
  </w:num>
  <w:num w:numId="11">
    <w:abstractNumId w:val="13"/>
  </w:num>
  <w:num w:numId="12">
    <w:abstractNumId w:val="11"/>
  </w:num>
  <w:num w:numId="13">
    <w:abstractNumId w:val="1"/>
  </w:num>
  <w:num w:numId="14">
    <w:abstractNumId w:val="16"/>
  </w:num>
  <w:num w:numId="15">
    <w:abstractNumId w:val="4"/>
  </w:num>
  <w:num w:numId="16">
    <w:abstractNumId w:val="2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bordersDoNotSurroundHeader/>
  <w:bordersDoNotSurroundFooter/>
  <w:hideSpellingErrors/>
  <w:hideGrammaticalErrors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rawingGridVerticalSpacing w:val="240"/>
  <w:displayHorizontalDrawingGridEvery w:val="0"/>
  <w:displayVerticalDrawingGridEvery w:val="2"/>
  <w:characterSpacingControl w:val="compressPunctuation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51FB"/>
    <w:rsid w:val="00036C3C"/>
    <w:rsid w:val="000A32EA"/>
    <w:rsid w:val="000A6186"/>
    <w:rsid w:val="000C66BE"/>
    <w:rsid w:val="000F2C27"/>
    <w:rsid w:val="001122AC"/>
    <w:rsid w:val="0011410A"/>
    <w:rsid w:val="001714DB"/>
    <w:rsid w:val="001C5A44"/>
    <w:rsid w:val="001F6345"/>
    <w:rsid w:val="00202E49"/>
    <w:rsid w:val="00216E71"/>
    <w:rsid w:val="00222D97"/>
    <w:rsid w:val="002B10B1"/>
    <w:rsid w:val="002C3DE2"/>
    <w:rsid w:val="002F3969"/>
    <w:rsid w:val="002F51FB"/>
    <w:rsid w:val="003237E8"/>
    <w:rsid w:val="00362041"/>
    <w:rsid w:val="003E7675"/>
    <w:rsid w:val="00451D73"/>
    <w:rsid w:val="00453D10"/>
    <w:rsid w:val="004978E8"/>
    <w:rsid w:val="004C2396"/>
    <w:rsid w:val="00501240"/>
    <w:rsid w:val="005208A7"/>
    <w:rsid w:val="005657FE"/>
    <w:rsid w:val="0057655F"/>
    <w:rsid w:val="00586F1D"/>
    <w:rsid w:val="005A61FC"/>
    <w:rsid w:val="005C5814"/>
    <w:rsid w:val="005D4955"/>
    <w:rsid w:val="005E2EFF"/>
    <w:rsid w:val="006205C4"/>
    <w:rsid w:val="00654FCC"/>
    <w:rsid w:val="006B3D8F"/>
    <w:rsid w:val="006D2848"/>
    <w:rsid w:val="006E6672"/>
    <w:rsid w:val="00717507"/>
    <w:rsid w:val="00731A53"/>
    <w:rsid w:val="00746901"/>
    <w:rsid w:val="00761745"/>
    <w:rsid w:val="00771C33"/>
    <w:rsid w:val="0079329A"/>
    <w:rsid w:val="00796D39"/>
    <w:rsid w:val="007B2C89"/>
    <w:rsid w:val="007B31E1"/>
    <w:rsid w:val="007B519B"/>
    <w:rsid w:val="007E7D60"/>
    <w:rsid w:val="008270F8"/>
    <w:rsid w:val="00863901"/>
    <w:rsid w:val="008664CC"/>
    <w:rsid w:val="00870823"/>
    <w:rsid w:val="00892E32"/>
    <w:rsid w:val="008C2FF3"/>
    <w:rsid w:val="00926A78"/>
    <w:rsid w:val="009509FC"/>
    <w:rsid w:val="0096267F"/>
    <w:rsid w:val="009B3A35"/>
    <w:rsid w:val="00A010C8"/>
    <w:rsid w:val="00A258BF"/>
    <w:rsid w:val="00A36573"/>
    <w:rsid w:val="00A84585"/>
    <w:rsid w:val="00AB7C6B"/>
    <w:rsid w:val="00AC2B2F"/>
    <w:rsid w:val="00B04626"/>
    <w:rsid w:val="00B4196F"/>
    <w:rsid w:val="00B4465E"/>
    <w:rsid w:val="00B45DFB"/>
    <w:rsid w:val="00B65C60"/>
    <w:rsid w:val="00BD5CFE"/>
    <w:rsid w:val="00BE3117"/>
    <w:rsid w:val="00C024DC"/>
    <w:rsid w:val="00C048CA"/>
    <w:rsid w:val="00C25B38"/>
    <w:rsid w:val="00CA3005"/>
    <w:rsid w:val="00CA4CE7"/>
    <w:rsid w:val="00CD453E"/>
    <w:rsid w:val="00CD5805"/>
    <w:rsid w:val="00CE7B79"/>
    <w:rsid w:val="00D438AF"/>
    <w:rsid w:val="00D7165C"/>
    <w:rsid w:val="00DB655B"/>
    <w:rsid w:val="00DD3A01"/>
    <w:rsid w:val="00DE3E98"/>
    <w:rsid w:val="00DE5613"/>
    <w:rsid w:val="00DF253F"/>
    <w:rsid w:val="00E231F3"/>
    <w:rsid w:val="00E845CE"/>
    <w:rsid w:val="00EA3A26"/>
    <w:rsid w:val="00EF7383"/>
    <w:rsid w:val="00F5709A"/>
    <w:rsid w:val="00F6052B"/>
    <w:rsid w:val="00F6571B"/>
    <w:rsid w:val="00F8325E"/>
    <w:rsid w:val="00FB350B"/>
    <w:rsid w:val="00FC72B8"/>
    <w:rsid w:val="00FD5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."/>
  <w:listSeparator w:val=","/>
  <w14:docId w14:val="5BE047F9"/>
  <w15:chartTrackingRefBased/>
  <w15:docId w15:val="{EF6B0C7D-DF72-4922-B91A-4F005AA08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spacing w:val="-20"/>
      <w:kern w:val="2"/>
      <w:sz w:val="18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pacing w:val="-10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a5">
    <w:name w:val="甲乙丙"/>
    <w:basedOn w:val="a"/>
    <w:pPr>
      <w:spacing w:after="360" w:line="360" w:lineRule="auto"/>
      <w:jc w:val="center"/>
    </w:pPr>
    <w:rPr>
      <w:b/>
      <w:sz w:val="40"/>
    </w:rPr>
  </w:style>
  <w:style w:type="paragraph" w:customStyle="1" w:styleId="a6">
    <w:name w:val="壹貳參"/>
    <w:basedOn w:val="a5"/>
    <w:pPr>
      <w:spacing w:after="240"/>
      <w:ind w:left="624"/>
      <w:jc w:val="left"/>
    </w:pPr>
    <w:rPr>
      <w:sz w:val="36"/>
    </w:rPr>
  </w:style>
  <w:style w:type="paragraph" w:customStyle="1" w:styleId="a7">
    <w:name w:val="一二三"/>
    <w:basedOn w:val="a6"/>
    <w:pPr>
      <w:spacing w:after="120"/>
      <w:ind w:left="0"/>
    </w:pPr>
    <w:rPr>
      <w:b w:val="0"/>
      <w:sz w:val="32"/>
    </w:rPr>
  </w:style>
  <w:style w:type="paragraph" w:customStyle="1" w:styleId="a8">
    <w:name w:val="括號一二三"/>
    <w:basedOn w:val="a7"/>
    <w:pPr>
      <w:spacing w:after="0"/>
      <w:ind w:firstLine="624"/>
      <w:jc w:val="both"/>
    </w:pPr>
    <w:rPr>
      <w:b/>
      <w:sz w:val="28"/>
    </w:rPr>
  </w:style>
  <w:style w:type="paragraph" w:customStyle="1" w:styleId="123">
    <w:name w:val="123"/>
    <w:basedOn w:val="a8"/>
    <w:pPr>
      <w:ind w:firstLine="425"/>
    </w:pPr>
    <w:rPr>
      <w:b w:val="0"/>
      <w:sz w:val="24"/>
    </w:rPr>
  </w:style>
  <w:style w:type="paragraph" w:customStyle="1" w:styleId="1230">
    <w:name w:val="括號123"/>
    <w:basedOn w:val="123"/>
    <w:pPr>
      <w:ind w:firstLine="624"/>
    </w:pPr>
  </w:style>
  <w:style w:type="paragraph" w:customStyle="1" w:styleId="1231">
    <w:name w:val="圓圈123"/>
    <w:basedOn w:val="1230"/>
    <w:pPr>
      <w:ind w:firstLine="1008"/>
    </w:pPr>
  </w:style>
  <w:style w:type="paragraph" w:styleId="a9">
    <w:name w:val="Body Text"/>
    <w:basedOn w:val="a"/>
    <w:semiHidden/>
    <w:pPr>
      <w:spacing w:line="360" w:lineRule="auto"/>
      <w:ind w:firstLine="482"/>
      <w:jc w:val="both"/>
    </w:pPr>
  </w:style>
  <w:style w:type="character" w:styleId="aa">
    <w:name w:val="page number"/>
    <w:basedOn w:val="a0"/>
    <w:semiHidden/>
  </w:style>
  <w:style w:type="paragraph" w:styleId="ab">
    <w:name w:val="Balloon Text"/>
    <w:basedOn w:val="a"/>
    <w:semiHidden/>
    <w:rPr>
      <w:rFonts w:ascii="Arial" w:eastAsia="新細明體" w:hAnsi="Arial"/>
      <w:spacing w:val="0"/>
    </w:rPr>
  </w:style>
  <w:style w:type="paragraph" w:styleId="20">
    <w:name w:val="Body Text 2"/>
    <w:basedOn w:val="a"/>
    <w:semiHidden/>
    <w:pPr>
      <w:jc w:val="both"/>
    </w:pPr>
  </w:style>
  <w:style w:type="paragraph" w:customStyle="1" w:styleId="21">
    <w:name w:val="樣式2"/>
    <w:basedOn w:val="a"/>
    <w:autoRedefine/>
    <w:pPr>
      <w:spacing w:before="440" w:after="80"/>
      <w:jc w:val="both"/>
    </w:pPr>
    <w:rPr>
      <w:rFonts w:hAnsi="標楷體"/>
      <w:b/>
      <w:spacing w:val="20"/>
      <w:sz w:val="32"/>
    </w:rPr>
  </w:style>
  <w:style w:type="paragraph" w:customStyle="1" w:styleId="6">
    <w:name w:val="樣式6"/>
    <w:basedOn w:val="a"/>
    <w:autoRedefine/>
    <w:pPr>
      <w:spacing w:line="440" w:lineRule="exact"/>
      <w:ind w:firstLine="510"/>
      <w:jc w:val="both"/>
    </w:pPr>
    <w:rPr>
      <w:spacing w:val="0"/>
      <w:sz w:val="24"/>
    </w:rPr>
  </w:style>
  <w:style w:type="paragraph" w:customStyle="1" w:styleId="5">
    <w:name w:val="樣式5"/>
    <w:basedOn w:val="a"/>
    <w:autoRedefine/>
    <w:pPr>
      <w:spacing w:before="60" w:line="440" w:lineRule="exact"/>
      <w:jc w:val="both"/>
    </w:pPr>
    <w:rPr>
      <w:rFonts w:hAnsi="標楷體"/>
      <w:b/>
      <w:spacing w:val="20"/>
      <w:sz w:val="28"/>
    </w:rPr>
  </w:style>
  <w:style w:type="paragraph" w:customStyle="1" w:styleId="7">
    <w:name w:val="樣式7"/>
    <w:basedOn w:val="a"/>
    <w:autoRedefine/>
    <w:pPr>
      <w:spacing w:before="60" w:after="60" w:line="440" w:lineRule="exact"/>
      <w:ind w:firstLine="510"/>
      <w:jc w:val="both"/>
    </w:pPr>
    <w:rPr>
      <w:rFonts w:ascii="新細明體" w:eastAsia="新細明體"/>
      <w:b/>
      <w:spacing w:val="20"/>
      <w:sz w:val="24"/>
    </w:rPr>
  </w:style>
  <w:style w:type="paragraph" w:styleId="ac">
    <w:name w:val="Plain Text"/>
    <w:basedOn w:val="a"/>
    <w:semiHidden/>
    <w:pPr>
      <w:jc w:val="left"/>
    </w:pPr>
    <w:rPr>
      <w:rFonts w:ascii="細明體" w:eastAsia="細明體" w:hAnsi="Courier New"/>
      <w:spacing w:val="0"/>
      <w:sz w:val="24"/>
      <w:szCs w:val="24"/>
    </w:rPr>
  </w:style>
  <w:style w:type="paragraph" w:styleId="ad">
    <w:name w:val="Document Map"/>
    <w:basedOn w:val="a"/>
    <w:semiHidden/>
    <w:pPr>
      <w:shd w:val="clear" w:color="auto" w:fill="000080"/>
    </w:pPr>
    <w:rPr>
      <w:rFonts w:ascii="Arial" w:eastAsia="新細明體" w:hAnsi="Arial"/>
    </w:rPr>
  </w:style>
  <w:style w:type="paragraph" w:customStyle="1" w:styleId="ae">
    <w:name w:val="三自來水事業處"/>
    <w:basedOn w:val="ac"/>
    <w:pPr>
      <w:spacing w:line="440" w:lineRule="exact"/>
      <w:ind w:firstLine="19"/>
      <w:jc w:val="both"/>
    </w:pPr>
    <w:rPr>
      <w:rFonts w:ascii="標楷體" w:eastAsia="標楷體" w:hAnsi="標楷體"/>
      <w:b/>
      <w:spacing w:val="20"/>
      <w:sz w:val="28"/>
      <w:szCs w:val="20"/>
    </w:rPr>
  </w:style>
  <w:style w:type="character" w:customStyle="1" w:styleId="af">
    <w:name w:val="(臺)"/>
    <w:basedOn w:val="a0"/>
    <w:rPr>
      <w:rFonts w:ascii="標楷體" w:eastAsia="標楷體" w:hAnsi="標楷體"/>
      <w:b/>
      <w:bCs/>
      <w:spacing w:val="20"/>
      <w:sz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8YQfvUi&#27506;&#20986;&#27770;&#31639;&#20462;&#27491;&#25976;&#26126;&#32048;&#34920;(&#24038;&#38913;)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8C9D1D-B25F-4B21-883B-83F20AF04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8YQfvUi歲出決算修正數明細表(左頁).dot</Template>
  <TotalTime>32</TotalTime>
  <Pages>6</Pages>
  <Words>629</Words>
  <Characters>858</Characters>
  <Application>Microsoft Office Word</Application>
  <DocSecurity>0</DocSecurity>
  <Lines>7</Lines>
  <Paragraphs>2</Paragraphs>
  <ScaleCrop>false</ScaleCrop>
  <Company>Taipei</Company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玖、社會局主管</dc:title>
  <dc:subject/>
  <dc:creator>黃俊瑋</dc:creator>
  <cp:keywords/>
  <dc:description/>
  <cp:lastModifiedBy>陳建明</cp:lastModifiedBy>
  <cp:revision>13</cp:revision>
  <cp:lastPrinted>2026-07-09T08:38:00Z</cp:lastPrinted>
  <dcterms:created xsi:type="dcterms:W3CDTF">2026-06-23T00:19:00Z</dcterms:created>
  <dcterms:modified xsi:type="dcterms:W3CDTF">2026-07-16T09:25:00Z</dcterms:modified>
</cp:coreProperties>
</file>