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2A3B0" w14:textId="7C4934CE" w:rsidR="00481C48" w:rsidRPr="00401AB8" w:rsidRDefault="0098575B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 11</w:t>
      </w:r>
      <w:r w:rsidR="001D09FC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5E661D8F" w:rsidR="00481C48" w:rsidRPr="00401AB8" w:rsidRDefault="00365A3C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新竹縣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9B2E1B" w:rsidR="0098575B" w:rsidRPr="00401AB8" w:rsidRDefault="0098575B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>）</w:t>
      </w:r>
    </w:p>
    <w:p w14:paraId="4648D0FA" w14:textId="56986458" w:rsidR="00407FAA" w:rsidRPr="00401AB8" w:rsidRDefault="0098575B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351181">
      <w:pPr>
        <w:widowControl/>
        <w:spacing w:line="660" w:lineRule="exact"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53555E" w:rsidRDefault="003F6F4B" w:rsidP="004C5282">
      <w:pPr>
        <w:pStyle w:val="17"/>
        <w:spacing w:line="620" w:lineRule="exact"/>
        <w:rPr>
          <w:rFonts w:cstheme="minorBidi"/>
          <w:spacing w:val="0"/>
          <w:kern w:val="0"/>
          <w14:ligatures w14:val="standardContextual"/>
        </w:rPr>
      </w:pPr>
      <w:r w:rsidRPr="0053555E">
        <w:rPr>
          <w:spacing w:val="0"/>
          <w:kern w:val="0"/>
          <w:sz w:val="20"/>
        </w:rPr>
        <w:fldChar w:fldCharType="begin"/>
      </w:r>
      <w:r w:rsidRPr="0053555E">
        <w:rPr>
          <w:spacing w:val="0"/>
          <w:kern w:val="0"/>
          <w:sz w:val="20"/>
        </w:rPr>
        <w:instrText xml:space="preserve"> TOC \o "1-2" \h \z \u </w:instrText>
      </w:r>
      <w:r w:rsidRPr="0053555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68AFFAC1" w:rsidR="007D4AD1" w:rsidRDefault="009F7F60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853D68">
        <w:rPr>
          <w:rFonts w:ascii="標楷體" w:eastAsia="標楷體" w:hAnsi="標楷體" w:hint="eastAsia"/>
          <w:noProof/>
          <w:webHidden/>
          <w:kern w:val="0"/>
          <w:sz w:val="20"/>
        </w:rPr>
        <w:t xml:space="preserve">  </w:t>
      </w:r>
      <w:r w:rsidR="00762A69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1-1-1</w:t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7EBE0CE2" w:rsidR="003E3299" w:rsidRDefault="003E3299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1-2-1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0"/>
    <w:p w14:paraId="6CF63FBF" w14:textId="22399B5C" w:rsidR="007D4AD1" w:rsidRPr="0053555E" w:rsidRDefault="003E3299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以前年度歲入轉入數決算修正數明細表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B33A66F" w14:textId="32495614" w:rsidR="007D4AD1" w:rsidRPr="0053555E" w:rsidRDefault="003E3299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8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以前年度歲出轉入數決算修正數明細表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1-4-1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784D09B" w14:textId="55322E2D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8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貳、總決算審定後歲入歲出性質及餘絀簡明比較分析表</w:t>
        </w:r>
        <w:r w:rsidR="007D4AD1" w:rsidRPr="0053555E">
          <w:rPr>
            <w:webHidden/>
            <w:spacing w:val="0"/>
            <w:kern w:val="0"/>
          </w:rPr>
          <w:tab/>
        </w:r>
        <w:bookmarkStart w:id="1" w:name="_Hlk194053691"/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2-1</w:t>
        </w:r>
        <w:r w:rsidR="00F20EC4">
          <w:rPr>
            <w:rFonts w:hint="eastAsia"/>
            <w:webHidden/>
            <w:color w:val="FFFFFF" w:themeColor="background1"/>
            <w:spacing w:val="0"/>
            <w:kern w:val="0"/>
            <w:sz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  <w:bookmarkEnd w:id="1"/>
      </w:hyperlink>
    </w:p>
    <w:p w14:paraId="4D43B3CF" w14:textId="4C645B87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3-1</w:t>
        </w:r>
        <w:r w:rsidR="00F20EC4">
          <w:rPr>
            <w:rFonts w:hint="eastAsia"/>
            <w:webHidden/>
            <w:spacing w:val="0"/>
            <w:kern w:val="0"/>
            <w:sz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3F5A1EE6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4-1</w:t>
        </w:r>
        <w:r w:rsidR="00F20EC4">
          <w:rPr>
            <w:rFonts w:hint="eastAsia"/>
            <w:webHidden/>
            <w:spacing w:val="0"/>
            <w:kern w:val="0"/>
            <w:sz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188E9DC2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5-1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60981686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1D09FC">
          <w:rPr>
            <w:rStyle w:val="aff7"/>
            <w:rFonts w:hint="eastAsia"/>
            <w:color w:val="auto"/>
            <w:spacing w:val="0"/>
            <w:kern w:val="0"/>
            <w:u w:val="none"/>
          </w:rPr>
          <w:t>陸、</w:t>
        </w:r>
        <w:r w:rsidR="006901BD" w:rsidRPr="006901BD">
          <w:rPr>
            <w:rStyle w:val="aff7"/>
            <w:rFonts w:hint="eastAsia"/>
            <w:color w:val="auto"/>
            <w:spacing w:val="0"/>
            <w:kern w:val="0"/>
            <w:u w:val="none"/>
          </w:rPr>
          <w:t>總決算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各主管機關歲入來源別科目決算審定數綜計表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6-1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CA86FD7" w14:textId="45A4FF2D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1D09FC">
          <w:rPr>
            <w:rStyle w:val="aff7"/>
            <w:rFonts w:hint="eastAsia"/>
            <w:color w:val="auto"/>
            <w:spacing w:val="0"/>
            <w:kern w:val="0"/>
            <w:u w:val="none"/>
          </w:rPr>
          <w:t>柒、</w:t>
        </w:r>
        <w:r w:rsidR="006901BD" w:rsidRPr="006901BD">
          <w:rPr>
            <w:rStyle w:val="aff7"/>
            <w:rFonts w:hint="eastAsia"/>
            <w:color w:val="auto"/>
            <w:spacing w:val="0"/>
            <w:kern w:val="0"/>
            <w:u w:val="none"/>
          </w:rPr>
          <w:t>總決算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各主管機關歲出政事別科目決算審定數綜計表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7-1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64D773A1" w14:textId="65DE4740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6901BD" w:rsidRPr="006901BD">
          <w:rPr>
            <w:rStyle w:val="aff7"/>
            <w:rFonts w:hint="eastAsia"/>
            <w:color w:val="auto"/>
            <w:spacing w:val="0"/>
            <w:kern w:val="0"/>
            <w:u w:val="none"/>
          </w:rPr>
          <w:t>總決算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各主管機關歲出用途別科目決算審定數綜計表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8-1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0A552C" w:rsidRDefault="00CC682A" w:rsidP="004C5282">
      <w:pPr>
        <w:pStyle w:val="17"/>
        <w:spacing w:line="620" w:lineRule="exact"/>
        <w:rPr>
          <w:rStyle w:val="aff7"/>
          <w:color w:val="auto"/>
          <w:u w:val="none"/>
        </w:rPr>
      </w:pPr>
      <w:hyperlink w:anchor="_Toc19398299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268EE723" w:rsidR="007D4AD1" w:rsidRPr="0053555E" w:rsidRDefault="009F7F60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9-1-1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5C6AD00C" w:rsidR="007D4AD1" w:rsidRPr="0053555E" w:rsidRDefault="009F7F60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9-2-1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285DCA27" w:rsidR="007D4AD1" w:rsidRPr="0053555E" w:rsidRDefault="009F7F60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  <w:szCs w:val="32"/>
          </w:rPr>
          <w:t xml:space="preserve"> 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0A552C" w:rsidRDefault="00CC682A" w:rsidP="004C5282">
      <w:pPr>
        <w:pStyle w:val="17"/>
        <w:spacing w:line="620" w:lineRule="exact"/>
        <w:rPr>
          <w:rStyle w:val="aff7"/>
          <w:color w:val="auto"/>
          <w:u w:val="none"/>
        </w:rPr>
      </w:pPr>
      <w:hyperlink w:anchor="_Toc193982995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4E591FA7" w:rsidR="007D4AD1" w:rsidRPr="0053555E" w:rsidRDefault="009F7F60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lastRenderedPageBreak/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1C7BE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</w:t>
        </w:r>
        <w:r w:rsidR="00E0428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 xml:space="preserve">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2FFFF443" w:rsidR="007D4AD1" w:rsidRPr="0053555E" w:rsidRDefault="009F7F60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</w:t>
        </w:r>
        <w:r w:rsidR="0010706D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094A6F3B" w:rsidR="007D4AD1" w:rsidRPr="0053555E" w:rsidRDefault="009F7F60" w:rsidP="00CC682A">
      <w:pPr>
        <w:pStyle w:val="25"/>
        <w:tabs>
          <w:tab w:val="right" w:leader="middleDot" w:pos="21818"/>
        </w:tabs>
        <w:spacing w:line="620" w:lineRule="exact"/>
        <w:ind w:leftChars="134" w:left="322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</w:t>
        </w:r>
        <w:r w:rsidR="0010706D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15A24B18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11-</w:t>
        </w:r>
        <w:r w:rsidR="0010706D">
          <w:rPr>
            <w:rStyle w:val="aff7"/>
            <w:rFonts w:hint="eastAsia"/>
            <w:webHidden/>
            <w:color w:val="auto"/>
            <w:spacing w:val="0"/>
            <w:kern w:val="0"/>
            <w:sz w:val="30"/>
            <w:szCs w:val="30"/>
            <w:u w:val="none"/>
          </w:rPr>
          <w:t xml:space="preserve"> </w:t>
        </w:r>
        <w:r w:rsidR="00301249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</w:t>
        </w:r>
        <w:r w:rsidR="00F20EC4">
          <w:rPr>
            <w:rStyle w:val="aff7"/>
            <w:rFonts w:hint="eastAsia"/>
            <w:webHidden/>
            <w:color w:val="auto"/>
            <w:spacing w:val="0"/>
            <w:kern w:val="0"/>
            <w:sz w:val="20"/>
            <w:szCs w:val="20"/>
            <w:u w:val="none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0E27A31A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Fonts w:hint="eastAsia"/>
            <w:webHidden/>
            <w:spacing w:val="0"/>
            <w:kern w:val="0"/>
          </w:rPr>
          <w:t>12-</w:t>
        </w:r>
        <w:r w:rsidR="0010706D">
          <w:rPr>
            <w:rFonts w:hint="eastAsia"/>
            <w:webHidden/>
            <w:spacing w:val="0"/>
            <w:kern w:val="0"/>
            <w:sz w:val="30"/>
            <w:szCs w:val="30"/>
          </w:rPr>
          <w:t xml:space="preserve"> </w:t>
        </w:r>
        <w:r w:rsidR="00301249">
          <w:rPr>
            <w:rFonts w:hint="eastAsia"/>
            <w:webHidden/>
            <w:spacing w:val="0"/>
            <w:kern w:val="0"/>
          </w:rPr>
          <w:t>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21A8C595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Fonts w:hint="eastAsia"/>
            <w:webHidden/>
            <w:spacing w:val="0"/>
            <w:kern w:val="0"/>
          </w:rPr>
          <w:t>13-</w:t>
        </w:r>
        <w:r w:rsidR="0010706D">
          <w:rPr>
            <w:rFonts w:hint="eastAsia"/>
            <w:webHidden/>
            <w:spacing w:val="0"/>
            <w:kern w:val="0"/>
            <w:sz w:val="30"/>
            <w:szCs w:val="30"/>
          </w:rPr>
          <w:t xml:space="preserve"> </w:t>
        </w:r>
        <w:r w:rsidR="00301249">
          <w:rPr>
            <w:rFonts w:hint="eastAsia"/>
            <w:webHidden/>
            <w:spacing w:val="0"/>
            <w:kern w:val="0"/>
          </w:rPr>
          <w:t>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62B0B440" w:rsidR="007D4AD1" w:rsidRPr="0053555E" w:rsidRDefault="00CC682A" w:rsidP="00CC682A">
      <w:pPr>
        <w:pStyle w:val="17"/>
        <w:tabs>
          <w:tab w:val="right" w:leader="middleDot" w:pos="21818"/>
        </w:tabs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Fonts w:hint="eastAsia"/>
            <w:webHidden/>
            <w:spacing w:val="0"/>
            <w:kern w:val="0"/>
          </w:rPr>
          <w:t>14-</w:t>
        </w:r>
        <w:r w:rsidR="0010706D">
          <w:rPr>
            <w:rFonts w:hint="eastAsia"/>
            <w:webHidden/>
            <w:spacing w:val="0"/>
            <w:kern w:val="0"/>
            <w:sz w:val="30"/>
            <w:szCs w:val="30"/>
          </w:rPr>
          <w:t xml:space="preserve"> </w:t>
        </w:r>
        <w:r w:rsidR="00301249">
          <w:rPr>
            <w:rFonts w:hint="eastAsia"/>
            <w:webHidden/>
            <w:spacing w:val="0"/>
            <w:kern w:val="0"/>
          </w:rPr>
          <w:t>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7A543AF8" w:rsidR="007D4AD1" w:rsidRPr="0053555E" w:rsidRDefault="00CC682A" w:rsidP="004C5282">
      <w:pPr>
        <w:pStyle w:val="17"/>
        <w:spacing w:line="620" w:lineRule="exact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365A3C" w:rsidRPr="00365A3C">
          <w:rPr>
            <w:rStyle w:val="aff7"/>
            <w:rFonts w:hint="eastAsia"/>
            <w:color w:val="auto"/>
            <w:spacing w:val="0"/>
            <w:kern w:val="0"/>
            <w:u w:val="none"/>
          </w:rPr>
          <w:t>拾伍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0A552C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06605940" w14:textId="7744BFD3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94C94C9" w14:textId="3330EEC5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Pr="009A2C96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9F4C720" w14:textId="732024CE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87E3E0" w14:textId="62ABC7E2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Pr="009A2C96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教育局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4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3DECA1" w14:textId="73035A4A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5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8ABB7AD" w14:textId="3F3FB91B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稅務局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EB243DC" w14:textId="07A26FDA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7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7E22ADD" w14:textId="6ADEFD25" w:rsidR="00CD2D17" w:rsidRPr="0053555E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衛生局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8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930EE5" w14:textId="52CA57CA" w:rsidR="00CD2D17" w:rsidRPr="004C5282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ab/>
          <w:t>第</w:t>
        </w:r>
        <w:r w:rsidR="00762A69"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15-</w:t>
        </w:r>
        <w:r w:rsidR="00853D68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 xml:space="preserve"> </w:t>
        </w:r>
        <w:r w:rsidR="00762A6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9</w:t>
        </w:r>
        <w:r w:rsidR="0071322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-1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頁</w:t>
        </w:r>
      </w:hyperlink>
    </w:p>
    <w:p w14:paraId="46AF19EB" w14:textId="276321F4" w:rsidR="00CD2D17" w:rsidRPr="004C5282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警察局主管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ab/>
          <w:t>第</w:t>
        </w:r>
        <w:r w:rsidR="00762A69"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15-</w:t>
        </w:r>
        <w:r w:rsidR="00762A6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10</w:t>
        </w:r>
        <w:r w:rsidR="0071322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-1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頁</w:t>
        </w:r>
      </w:hyperlink>
    </w:p>
    <w:p w14:paraId="46822516" w14:textId="211A5EF1" w:rsidR="00CD2D17" w:rsidRPr="004C5282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hyperlink w:anchor="_Toc193983015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ab/>
          <w:t>第</w:t>
        </w:r>
        <w:r w:rsidR="00762A69"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15-</w:t>
        </w:r>
        <w:r w:rsidR="00762A6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11</w:t>
        </w:r>
        <w:r w:rsidR="0071322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-1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頁</w:t>
        </w:r>
      </w:hyperlink>
    </w:p>
    <w:p w14:paraId="09D5993C" w14:textId="0BB8FA1A" w:rsidR="00CD2D17" w:rsidRPr="004C5282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文化局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ab/>
          <w:t>第</w:t>
        </w:r>
        <w:r w:rsidR="00762A69"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15-</w:t>
        </w:r>
        <w:r w:rsidR="00762A6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12</w:t>
        </w:r>
        <w:r w:rsidR="0071322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-1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頁</w:t>
        </w:r>
      </w:hyperlink>
    </w:p>
    <w:p w14:paraId="626436E9" w14:textId="525F73E9" w:rsidR="00CD2D17" w:rsidRPr="004C5282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Style w:val="aff7"/>
          <w:rFonts w:ascii="標楷體" w:eastAsia="標楷體" w:hAnsi="標楷體"/>
          <w:noProof/>
          <w:color w:val="auto"/>
          <w:kern w:val="0"/>
          <w:sz w:val="32"/>
          <w:szCs w:val="32"/>
          <w:u w:val="none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17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ab/>
          <w:t>第</w:t>
        </w:r>
        <w:r w:rsidR="00762A69"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15-</w:t>
        </w:r>
        <w:r w:rsidR="00762A6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13</w:t>
        </w:r>
        <w:r w:rsidR="0071322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-1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頁</w:t>
        </w:r>
      </w:hyperlink>
    </w:p>
    <w:p w14:paraId="5B69396A" w14:textId="5BC547F6" w:rsidR="002240F4" w:rsidRPr="00CD2D17" w:rsidRDefault="00CD2D17" w:rsidP="00CC682A">
      <w:pPr>
        <w:pStyle w:val="25"/>
        <w:tabs>
          <w:tab w:val="right" w:leader="middleDot" w:pos="21818"/>
        </w:tabs>
        <w:spacing w:line="620" w:lineRule="exact"/>
        <w:ind w:leftChars="268" w:left="643"/>
        <w:rPr>
          <w:rFonts w:ascii="標楷體" w:eastAsia="標楷體" w:hAnsi="標楷體"/>
          <w:sz w:val="20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十四、</w:t>
      </w:r>
      <w:hyperlink w:anchor="_Toc193983018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bookmarkStart w:id="2" w:name="_GoBack"/>
        <w:bookmarkEnd w:id="2"/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ab/>
          <w:t>第</w:t>
        </w:r>
        <w:r w:rsidR="00762A69"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15-</w:t>
        </w:r>
        <w:r w:rsidR="00762A6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14</w:t>
        </w:r>
        <w:r w:rsidR="00713229" w:rsidRPr="004C5282">
          <w:rPr>
            <w:rStyle w:val="aff7"/>
            <w:rFonts w:ascii="標楷體" w:eastAsia="標楷體" w:hAnsi="標楷體" w:hint="eastAsia"/>
            <w:noProof/>
            <w:webHidden/>
            <w:color w:val="auto"/>
            <w:kern w:val="0"/>
            <w:sz w:val="32"/>
            <w:szCs w:val="32"/>
            <w:u w:val="none"/>
          </w:rPr>
          <w:t>-1</w:t>
        </w:r>
        <w:r w:rsidRPr="004C5282">
          <w:rPr>
            <w:rStyle w:val="aff7"/>
            <w:rFonts w:ascii="標楷體" w:eastAsia="標楷體" w:hAnsi="標楷體"/>
            <w:noProof/>
            <w:webHidden/>
            <w:color w:val="auto"/>
            <w:kern w:val="0"/>
            <w:sz w:val="32"/>
            <w:szCs w:val="32"/>
            <w:u w:val="none"/>
          </w:rPr>
          <w:t>頁</w:t>
        </w:r>
      </w:hyperlink>
      <w:r w:rsidR="003F6F4B" w:rsidRPr="0053555E">
        <w:rPr>
          <w:rFonts w:ascii="標楷體" w:eastAsia="標楷體" w:hAnsi="標楷體"/>
          <w:kern w:val="0"/>
          <w:sz w:val="20"/>
        </w:rPr>
        <w:fldChar w:fldCharType="end"/>
      </w:r>
    </w:p>
    <w:sectPr w:rsidR="002240F4" w:rsidRPr="00CD2D17" w:rsidSect="004C5282">
      <w:headerReference w:type="first" r:id="rId8"/>
      <w:pgSz w:w="23808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1C7BEE" w:rsidRDefault="001C7BEE">
      <w:r>
        <w:separator/>
      </w:r>
    </w:p>
  </w:endnote>
  <w:endnote w:type="continuationSeparator" w:id="0">
    <w:p w14:paraId="49537427" w14:textId="77777777" w:rsidR="001C7BEE" w:rsidRDefault="001C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華康儷中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1C7BEE" w:rsidRDefault="001C7BEE">
      <w:r>
        <w:separator/>
      </w:r>
    </w:p>
  </w:footnote>
  <w:footnote w:type="continuationSeparator" w:id="0">
    <w:p w14:paraId="3647C689" w14:textId="77777777" w:rsidR="001C7BEE" w:rsidRDefault="001C7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1C7BEE" w:rsidRPr="004249E5" w:rsidRDefault="001C7BEE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26CC9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63A"/>
    <w:rsid w:val="000F6A0E"/>
    <w:rsid w:val="0010706D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B3108"/>
    <w:rsid w:val="001C7BEE"/>
    <w:rsid w:val="001D09FC"/>
    <w:rsid w:val="001D1F31"/>
    <w:rsid w:val="001D4B58"/>
    <w:rsid w:val="001D702D"/>
    <w:rsid w:val="001E5C26"/>
    <w:rsid w:val="001F601A"/>
    <w:rsid w:val="002140B6"/>
    <w:rsid w:val="00220942"/>
    <w:rsid w:val="002239FD"/>
    <w:rsid w:val="002240F4"/>
    <w:rsid w:val="00226416"/>
    <w:rsid w:val="002274B7"/>
    <w:rsid w:val="00231FCB"/>
    <w:rsid w:val="00250F8C"/>
    <w:rsid w:val="002B113E"/>
    <w:rsid w:val="002B1569"/>
    <w:rsid w:val="002C039C"/>
    <w:rsid w:val="002D3089"/>
    <w:rsid w:val="002D359C"/>
    <w:rsid w:val="002D5138"/>
    <w:rsid w:val="002F7512"/>
    <w:rsid w:val="00301249"/>
    <w:rsid w:val="00307F81"/>
    <w:rsid w:val="00324E13"/>
    <w:rsid w:val="00351181"/>
    <w:rsid w:val="0035147E"/>
    <w:rsid w:val="00365A3C"/>
    <w:rsid w:val="0037063A"/>
    <w:rsid w:val="003829FE"/>
    <w:rsid w:val="003A1BC5"/>
    <w:rsid w:val="003B4427"/>
    <w:rsid w:val="003B7686"/>
    <w:rsid w:val="003D5F05"/>
    <w:rsid w:val="003E3299"/>
    <w:rsid w:val="003F5FB9"/>
    <w:rsid w:val="003F6F4B"/>
    <w:rsid w:val="00401AB8"/>
    <w:rsid w:val="00401E21"/>
    <w:rsid w:val="00407FAA"/>
    <w:rsid w:val="00413998"/>
    <w:rsid w:val="00417B35"/>
    <w:rsid w:val="00422E58"/>
    <w:rsid w:val="004249E5"/>
    <w:rsid w:val="00440821"/>
    <w:rsid w:val="00453B1B"/>
    <w:rsid w:val="00464552"/>
    <w:rsid w:val="00470536"/>
    <w:rsid w:val="00473C44"/>
    <w:rsid w:val="00481C48"/>
    <w:rsid w:val="004C5282"/>
    <w:rsid w:val="004D2950"/>
    <w:rsid w:val="00505E7B"/>
    <w:rsid w:val="005246FC"/>
    <w:rsid w:val="0053555E"/>
    <w:rsid w:val="005454B6"/>
    <w:rsid w:val="005578B1"/>
    <w:rsid w:val="005653B4"/>
    <w:rsid w:val="00582B29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01BD"/>
    <w:rsid w:val="006915A7"/>
    <w:rsid w:val="006917A0"/>
    <w:rsid w:val="006B29F1"/>
    <w:rsid w:val="006F61BA"/>
    <w:rsid w:val="00713229"/>
    <w:rsid w:val="007219FA"/>
    <w:rsid w:val="00721C67"/>
    <w:rsid w:val="0072766E"/>
    <w:rsid w:val="00730731"/>
    <w:rsid w:val="0073253F"/>
    <w:rsid w:val="00737E4A"/>
    <w:rsid w:val="00741630"/>
    <w:rsid w:val="00760E85"/>
    <w:rsid w:val="00762A69"/>
    <w:rsid w:val="00794371"/>
    <w:rsid w:val="007A0A8C"/>
    <w:rsid w:val="007D4AD1"/>
    <w:rsid w:val="007F5A17"/>
    <w:rsid w:val="008205FD"/>
    <w:rsid w:val="008276C4"/>
    <w:rsid w:val="008427C6"/>
    <w:rsid w:val="00853D68"/>
    <w:rsid w:val="008A4744"/>
    <w:rsid w:val="008A72C0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C309C"/>
    <w:rsid w:val="00AE45F2"/>
    <w:rsid w:val="00AE487A"/>
    <w:rsid w:val="00AE4AE4"/>
    <w:rsid w:val="00AF0673"/>
    <w:rsid w:val="00B013DB"/>
    <w:rsid w:val="00B42DE6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C682A"/>
    <w:rsid w:val="00CD2D17"/>
    <w:rsid w:val="00CF5BB4"/>
    <w:rsid w:val="00D2228F"/>
    <w:rsid w:val="00D23789"/>
    <w:rsid w:val="00D67F76"/>
    <w:rsid w:val="00D84EE4"/>
    <w:rsid w:val="00D8552B"/>
    <w:rsid w:val="00D90EB8"/>
    <w:rsid w:val="00D97E55"/>
    <w:rsid w:val="00DC7660"/>
    <w:rsid w:val="00DE0C32"/>
    <w:rsid w:val="00DF7D29"/>
    <w:rsid w:val="00E0428F"/>
    <w:rsid w:val="00E059B8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F00999"/>
    <w:rsid w:val="00F20EC4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55685-2B9C-4616-88E2-6DE976050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0</TotalTime>
  <Pages>2</Pages>
  <Words>696</Words>
  <Characters>1615</Characters>
  <Application>Microsoft Office Word</Application>
  <DocSecurity>0</DocSecurity>
  <Lines>13</Lines>
  <Paragraphs>4</Paragraphs>
  <ScaleCrop>false</ScaleCrop>
  <Company>N.A.O.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吳秀靜</cp:lastModifiedBy>
  <cp:revision>2</cp:revision>
  <cp:lastPrinted>2025-04-11T08:51:00Z</cp:lastPrinted>
  <dcterms:created xsi:type="dcterms:W3CDTF">2026-07-07T02:58:00Z</dcterms:created>
  <dcterms:modified xsi:type="dcterms:W3CDTF">2026-07-07T02:58:00Z</dcterms:modified>
</cp:coreProperties>
</file>