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2126"/>
        <w:gridCol w:w="1418"/>
        <w:gridCol w:w="1413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70659517" w14:textId="77777777" w:rsidTr="002C1496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7F6071D0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B388B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E944" w14:textId="50205DDA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821F2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5656FCD0" w14:textId="77777777" w:rsidTr="002C1496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041586D3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48E1FCAE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20A7899D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76383EFE" w14:textId="77777777" w:rsidTr="002C1496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14:paraId="622D9AEA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2126" w:type="dxa"/>
            <w:vMerge w:val="restart"/>
            <w:tcBorders>
              <w:left w:val="nil"/>
            </w:tcBorders>
            <w:vAlign w:val="center"/>
          </w:tcPr>
          <w:p w14:paraId="0A9CFDAB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18" w:type="dxa"/>
            <w:vMerge w:val="restart"/>
            <w:vAlign w:val="center"/>
          </w:tcPr>
          <w:p w14:paraId="43BC49DC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793" w:type="dxa"/>
            <w:gridSpan w:val="5"/>
            <w:vAlign w:val="center"/>
          </w:tcPr>
          <w:p w14:paraId="296A545D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6F334CA6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1E10667B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6C3F6ABD" w14:textId="77777777" w:rsidTr="002C1496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66D58CF5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298D886B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Merge/>
            <w:vAlign w:val="center"/>
          </w:tcPr>
          <w:p w14:paraId="35B73C8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3" w:type="dxa"/>
            <w:vAlign w:val="center"/>
          </w:tcPr>
          <w:p w14:paraId="519AB23B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36B4667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41CAAAD5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1708868C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3D1E622E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51A956D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6874CDDE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640AA918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0805E9B2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65E2FB5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FD078B1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BB2FA77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4AB1C83C" w14:textId="77777777" w:rsidTr="002C1496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57EEC7C0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7E71EA96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341748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3" w:type="dxa"/>
            <w:vAlign w:val="center"/>
          </w:tcPr>
          <w:p w14:paraId="3120389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3C27885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3A748A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39A111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88E9FE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29A61F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7AD789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4F8A28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181100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1F50D2B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AB02E6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3F0747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149D19BC" w14:textId="77777777" w:rsidTr="002C1496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215B840F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14:paraId="4EE5FA42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7BE826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3" w:type="dxa"/>
            <w:vAlign w:val="center"/>
          </w:tcPr>
          <w:p w14:paraId="129D8DC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4153BA8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4283E63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6EE384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BF1CD3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65B880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07D8F5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BEFE10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C99ACA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E806E7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101A73E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1DDCA0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3821F2" w:rsidRPr="001C12FF" w14:paraId="67DB9999" w14:textId="77777777" w:rsidTr="002C14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41AA8189" w14:textId="77777777" w:rsidR="003821F2" w:rsidRPr="001C12FF" w:rsidRDefault="003821F2" w:rsidP="00F60563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5383DB6" w14:textId="77777777" w:rsidR="003821F2" w:rsidRPr="001C12FF" w:rsidRDefault="003821F2" w:rsidP="00F6056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C12FF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A439E6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4,997,178,136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C4DEAAB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132,488,766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4309236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2,565,158,598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6617A1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A5588E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2,299,530,772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42E3A1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235921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1EFEF5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27F125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5AE0E5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132,488,766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72A3D4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2,565,158,598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03F8EB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7147C7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2,299,530,772</w:t>
            </w:r>
          </w:p>
        </w:tc>
      </w:tr>
      <w:tr w:rsidR="003821F2" w:rsidRPr="001C12FF" w14:paraId="57EEDF45" w14:textId="77777777" w:rsidTr="002C14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EA0699B" w14:textId="77777777" w:rsidR="003821F2" w:rsidRPr="001C12FF" w:rsidRDefault="003821F2" w:rsidP="00F60563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B005626" w14:textId="77777777" w:rsidR="003821F2" w:rsidRPr="001C12FF" w:rsidRDefault="003821F2" w:rsidP="00F6056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1C12FF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F5A693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53,193,791</w:t>
            </w:r>
          </w:p>
          <w:p w14:paraId="49044D23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4,943,984,345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5101BBE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4,112,921</w:t>
            </w:r>
          </w:p>
          <w:p w14:paraId="160534AC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128,375,845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0C26C7F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49,080,870</w:t>
            </w:r>
          </w:p>
          <w:p w14:paraId="1DC91EF4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2,516,077,728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B52FD0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CF808BF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74341F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F004D98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2,299,530,772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ADB33C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7C1D7AC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7B90EA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9733A06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85C9ED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BA06974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FA779B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ACB67E0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5CCBCC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4,112,921</w:t>
            </w:r>
          </w:p>
          <w:p w14:paraId="1B033FA2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128,375,845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ACDA54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49,080,870</w:t>
            </w:r>
          </w:p>
          <w:p w14:paraId="1040B65D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2,516,077,728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A0CC34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3CC6A621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E02585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510C1783" w14:textId="77777777" w:rsidR="003821F2" w:rsidRPr="001C12FF" w:rsidRDefault="003821F2" w:rsidP="00F60563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1C12FF">
              <w:rPr>
                <w:rFonts w:ascii="新細明體" w:hAnsi="新細明體"/>
                <w:b/>
                <w:noProof/>
                <w:spacing w:val="-6"/>
                <w:sz w:val="20"/>
              </w:rPr>
              <w:t>2,299,530,772</w:t>
            </w:r>
          </w:p>
        </w:tc>
      </w:tr>
      <w:tr w:rsidR="003821F2" w14:paraId="67726B5F" w14:textId="77777777" w:rsidTr="002C14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1F83C60" w14:textId="77777777" w:rsidR="003821F2" w:rsidRDefault="003821F2" w:rsidP="00F60563">
            <w:pPr>
              <w:jc w:val="center"/>
              <w:rPr>
                <w:rFonts w:ascii="新細明體" w:hAnsi="新細明體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z w:val="20"/>
              </w:rPr>
              <w:t>106－113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B30EE57" w14:textId="77777777" w:rsidR="003821F2" w:rsidRDefault="003821F2" w:rsidP="00F6056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3256">
              <w:rPr>
                <w:rFonts w:ascii="標楷體" w:eastAsia="標楷體" w:hAnsi="標楷體" w:hint="eastAsia"/>
                <w:noProof/>
                <w:sz w:val="20"/>
              </w:rPr>
              <w:t>宜蘭縣政府主管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3453A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2,553,723</w:t>
            </w:r>
          </w:p>
          <w:p w14:paraId="657AFD0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3,936,124,881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3A4A901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26,880</w:t>
            </w:r>
          </w:p>
          <w:p w14:paraId="5986E7A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98,040,115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771999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2,526,843</w:t>
            </w:r>
          </w:p>
          <w:p w14:paraId="4C1EA207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1,856,390,590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3AD4C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011E1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EC761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D7AC4A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1,981,694,176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D7A11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4B1E5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D87BB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80E586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62F9A7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10746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4D789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1914E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438AA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26,880</w:t>
            </w:r>
          </w:p>
          <w:p w14:paraId="612C07D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98,040,115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3643CF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2,526,843</w:t>
            </w:r>
          </w:p>
          <w:p w14:paraId="49D4419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1,856,390,590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E49B76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2CEFC2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F6C2E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A051E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1,981,694,176</w:t>
            </w:r>
          </w:p>
        </w:tc>
      </w:tr>
      <w:tr w:rsidR="003821F2" w14:paraId="7ABB2C96" w14:textId="77777777" w:rsidTr="002C14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B8E09BC" w14:textId="77777777" w:rsidR="003821F2" w:rsidRDefault="003821F2" w:rsidP="00F60563">
            <w:pPr>
              <w:jc w:val="center"/>
              <w:rPr>
                <w:rFonts w:ascii="新細明體" w:hAnsi="新細明體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182C32" w14:textId="77777777" w:rsidR="003821F2" w:rsidRDefault="003821F2" w:rsidP="00F6056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3256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6424C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2,166,723</w:t>
            </w:r>
          </w:p>
          <w:p w14:paraId="09E48D8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23,941,266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2015BE8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D3BC02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2,320,117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848447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2,166,723</w:t>
            </w:r>
          </w:p>
          <w:p w14:paraId="0777FD2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18,026,511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36716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A8EF1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E8C5B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F66D4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3,594,638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CA13A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61D57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4765F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01E801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245B9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6DA0E36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60187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F9767D2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76ADE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9FAE6E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2,320,117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7970F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2,166,723</w:t>
            </w:r>
          </w:p>
          <w:p w14:paraId="42F01C1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18,026,511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7235D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8871A6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0D5B0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56910E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3,594,638</w:t>
            </w:r>
          </w:p>
        </w:tc>
      </w:tr>
      <w:tr w:rsidR="003821F2" w14:paraId="6FE0A7A7" w14:textId="77777777" w:rsidTr="002C14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9AA642F" w14:textId="77777777" w:rsidR="003821F2" w:rsidRDefault="003821F2" w:rsidP="00F60563">
            <w:pPr>
              <w:jc w:val="center"/>
              <w:rPr>
                <w:rFonts w:ascii="新細明體" w:hAnsi="新細明體"/>
                <w:sz w:val="20"/>
              </w:rPr>
            </w:pPr>
            <w:r w:rsidRPr="00A23256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8D25C48" w14:textId="77777777" w:rsidR="003821F2" w:rsidRDefault="003821F2" w:rsidP="00F6056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3256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2AFDB6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1541AD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3,187,345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729771C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6F4521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31,612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5FEB0D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6D342E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3,155,733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BAA277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F75D16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BAF52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5AA83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F311E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A039EC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EFA897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0237056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99780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C9E3D6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A71766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E3982B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578396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5FEFD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31,612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8065C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ACDE50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3,155,733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D9086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C251C3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B8ED2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F6EFCAF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3821F2" w14:paraId="12AE1078" w14:textId="77777777" w:rsidTr="002C14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188CA8F5" w14:textId="77777777" w:rsidR="003821F2" w:rsidRDefault="003821F2" w:rsidP="00F60563">
            <w:pPr>
              <w:jc w:val="center"/>
              <w:rPr>
                <w:rFonts w:ascii="新細明體" w:hAnsi="新細明體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73A7912" w14:textId="77777777" w:rsidR="003821F2" w:rsidRDefault="003821F2" w:rsidP="00F6056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3256">
              <w:rPr>
                <w:rFonts w:ascii="標楷體" w:eastAsia="標楷體" w:hAnsi="標楷體" w:hint="eastAsia"/>
                <w:noProof/>
                <w:sz w:val="20"/>
              </w:rPr>
              <w:t>宜蘭縣政府文化局主管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439EF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36A4D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544,257,826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55E21D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7454A96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1,481,884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84B44A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A9533D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357,396,017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F2F7B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1689F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B88C92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F598D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185,379,925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F4C40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11E1B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0C1B4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7EE2F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D6AAE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266183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BC8CD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74D6A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5C5CE7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C64CA4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1,481,884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1B1071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F6AF75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357,396,017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A0B97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1F744A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106B6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EF5B1A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185,379,925</w:t>
            </w:r>
          </w:p>
        </w:tc>
      </w:tr>
      <w:tr w:rsidR="003821F2" w14:paraId="0C66F5D2" w14:textId="77777777" w:rsidTr="002C14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3ABA7E2C" w14:textId="77777777" w:rsidR="003821F2" w:rsidRDefault="003821F2" w:rsidP="00F60563">
            <w:pPr>
              <w:jc w:val="center"/>
              <w:rPr>
                <w:rFonts w:ascii="新細明體" w:hAnsi="新細明體"/>
                <w:sz w:val="20"/>
              </w:rPr>
            </w:pPr>
            <w:r w:rsidRPr="00A23256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8728C4" w14:textId="77777777" w:rsidR="003821F2" w:rsidRDefault="003821F2" w:rsidP="00F6056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3256">
              <w:rPr>
                <w:rFonts w:ascii="標楷體" w:eastAsia="標楷體" w:hAnsi="標楷體" w:hint="eastAsia"/>
                <w:noProof/>
                <w:sz w:val="20"/>
              </w:rPr>
              <w:t>農業處主管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F33A552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B5A048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17,905,586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676C31F7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C5ADC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473,498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6A90F27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EB70CCF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16,682,088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73192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D997AC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07534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1356E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750,000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F9190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4133B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69291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C59AFF2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BF9C12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CD3517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E9A797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BCEFF7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2BF14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D4B27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473,498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CF98D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4270B2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16,682,088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E3C70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57856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A49D4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B335C4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750,000</w:t>
            </w:r>
          </w:p>
        </w:tc>
      </w:tr>
      <w:tr w:rsidR="003821F2" w14:paraId="240BFDF9" w14:textId="77777777" w:rsidTr="002C14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64F12259" w14:textId="77777777" w:rsidR="003821F2" w:rsidRDefault="003821F2" w:rsidP="00F60563">
            <w:pPr>
              <w:jc w:val="center"/>
              <w:rPr>
                <w:rFonts w:ascii="新細明體" w:hAnsi="新細明體"/>
                <w:sz w:val="20"/>
              </w:rPr>
            </w:pPr>
            <w:r w:rsidRPr="00A23256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BF9EDB" w14:textId="77777777" w:rsidR="003821F2" w:rsidRDefault="003821F2" w:rsidP="00F6056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3256">
              <w:rPr>
                <w:rFonts w:ascii="標楷體" w:eastAsia="標楷體" w:hAnsi="標楷體" w:hint="eastAsia"/>
                <w:noProof/>
                <w:sz w:val="20"/>
              </w:rPr>
              <w:t>宜蘭縣政府環境保護局主管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3DE7F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25,964,309</w:t>
            </w:r>
          </w:p>
          <w:p w14:paraId="04F8AF3F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15,340,189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367C67F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668,407</w:t>
            </w:r>
          </w:p>
          <w:p w14:paraId="4F36E25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795BBD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25,295,902</w:t>
            </w:r>
          </w:p>
          <w:p w14:paraId="1652C16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14,640,189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D15D2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DEFCD3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A01F8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0E65D8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700,000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9DE11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3D06D1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F70DB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9D65112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F0D15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A9CD4F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A3156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4799637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84AED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668,407</w:t>
            </w:r>
          </w:p>
          <w:p w14:paraId="18347FC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16603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25,295,902</w:t>
            </w:r>
          </w:p>
          <w:p w14:paraId="4276DC6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14,640,189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F31A6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D482B2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ACFD5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7FE1F2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700,000</w:t>
            </w:r>
          </w:p>
        </w:tc>
      </w:tr>
      <w:tr w:rsidR="003821F2" w14:paraId="217ADCB8" w14:textId="77777777" w:rsidTr="002C14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B1AF313" w14:textId="77777777" w:rsidR="003821F2" w:rsidRDefault="003821F2" w:rsidP="00F60563">
            <w:pPr>
              <w:jc w:val="center"/>
              <w:rPr>
                <w:rFonts w:ascii="新細明體" w:hAnsi="新細明體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3EC13E4" w14:textId="77777777" w:rsidR="003821F2" w:rsidRDefault="003821F2" w:rsidP="00F6056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3256">
              <w:rPr>
                <w:rFonts w:ascii="標楷體" w:eastAsia="標楷體" w:hAnsi="標楷體" w:hint="eastAsia"/>
                <w:noProof/>
                <w:sz w:val="20"/>
              </w:rPr>
              <w:t>地政處主管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C3F29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3D44E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48,111,000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388E31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57C409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10,100,000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AC6E84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C8C1B6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BC0A2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BDE6C5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EFD85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24C6AE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38,011,000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AE41B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1ADCFF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9CF73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DC56F0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41E65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D2D8BC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758A07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E10FE8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00455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7140C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10,100,000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CFA74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E52230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173052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A56CA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469C6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4EB49C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38,011,000</w:t>
            </w:r>
          </w:p>
        </w:tc>
      </w:tr>
      <w:tr w:rsidR="003821F2" w14:paraId="3E9D0463" w14:textId="77777777" w:rsidTr="002C14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1724EDF" w14:textId="77777777" w:rsidR="003821F2" w:rsidRDefault="003821F2" w:rsidP="00F60563">
            <w:pPr>
              <w:jc w:val="center"/>
              <w:rPr>
                <w:rFonts w:ascii="新細明體" w:hAnsi="新細明體"/>
                <w:sz w:val="20"/>
              </w:rPr>
            </w:pPr>
            <w:r w:rsidRPr="00A23256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487431" w14:textId="77777777" w:rsidR="003821F2" w:rsidRDefault="003821F2" w:rsidP="00F6056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3256">
              <w:rPr>
                <w:rFonts w:ascii="標楷體" w:eastAsia="標楷體" w:hAnsi="標楷體" w:hint="eastAsia"/>
                <w:noProof/>
                <w:sz w:val="20"/>
              </w:rPr>
              <w:t>宜蘭縣政府警察局主管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9E319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EE1AFF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51,511,000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328256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62ED47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D99344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977E61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C370F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FD0FDB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A1E40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B5509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51,511,000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E149E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BDC303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321136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0CB01AF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0C71D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37801B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E6EE1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F49116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2D212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B5D268F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9D3D0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3BF45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1A692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93FECA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65CDEF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099FD7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51,511,000</w:t>
            </w:r>
          </w:p>
        </w:tc>
      </w:tr>
      <w:tr w:rsidR="003821F2" w14:paraId="5E233E81" w14:textId="77777777" w:rsidTr="002C14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28BE1B1D" w14:textId="77777777" w:rsidR="003821F2" w:rsidRDefault="003821F2" w:rsidP="00F60563">
            <w:pPr>
              <w:jc w:val="center"/>
              <w:rPr>
                <w:rFonts w:ascii="新細明體" w:hAnsi="新細明體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22F683" w14:textId="77777777" w:rsidR="003821F2" w:rsidRDefault="003821F2" w:rsidP="00F6056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3256">
              <w:rPr>
                <w:rFonts w:ascii="標楷體" w:eastAsia="標楷體" w:hAnsi="標楷體" w:hint="eastAsia"/>
                <w:noProof/>
                <w:sz w:val="20"/>
              </w:rPr>
              <w:t>宜蘭縣政府消防局主管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57C44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A12871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13,821,037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13D5D51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D5C1192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12,673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01AD57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07B543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13,155,864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65AF86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AF9791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A82F9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2379166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652,500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D1B71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069E0A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DD05D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236F84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DEB0F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737443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4138E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7314CA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56DFB7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4D12DA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12,673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D1F02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BF8069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13,155,864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221F6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1AB97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4A9D7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686D842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652,500</w:t>
            </w:r>
          </w:p>
        </w:tc>
      </w:tr>
      <w:tr w:rsidR="003821F2" w14:paraId="6BAA3743" w14:textId="77777777" w:rsidTr="002C14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0921D599" w14:textId="77777777" w:rsidR="003821F2" w:rsidRDefault="003821F2" w:rsidP="00F60563">
            <w:pPr>
              <w:jc w:val="center"/>
              <w:rPr>
                <w:rFonts w:ascii="新細明體" w:hAnsi="新細明體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0C1649" w14:textId="77777777" w:rsidR="003821F2" w:rsidRDefault="003821F2" w:rsidP="00F6056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3256">
              <w:rPr>
                <w:rFonts w:ascii="標楷體" w:eastAsia="標楷體" w:hAnsi="標楷體" w:hint="eastAsia"/>
                <w:noProof/>
                <w:sz w:val="20"/>
              </w:rPr>
              <w:t>宜蘭縣政府衛生局主管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BFE83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1,842,814</w:t>
            </w:r>
          </w:p>
          <w:p w14:paraId="613BEC2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161,462,523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52DE94A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1,408,093</w:t>
            </w:r>
          </w:p>
          <w:p w14:paraId="3FF92B9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5,861,892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50971A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434,721</w:t>
            </w:r>
          </w:p>
          <w:p w14:paraId="6659156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134,076,360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975AE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03861547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EAE65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9456A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21,524,271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CCCAC76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0137B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0C3ED5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7758F8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10155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810A37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5D0BA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994578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EE1AA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1,408,093</w:t>
            </w:r>
          </w:p>
          <w:p w14:paraId="6B80446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5,861,892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CC891F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434,721</w:t>
            </w:r>
          </w:p>
          <w:p w14:paraId="6BB5272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134,076,360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ACDD0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5A88D7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48F1D6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F72A17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21,524,271</w:t>
            </w:r>
          </w:p>
        </w:tc>
      </w:tr>
      <w:tr w:rsidR="003821F2" w14:paraId="61370100" w14:textId="77777777" w:rsidTr="002C149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23" w:type="dxa"/>
            <w:shd w:val="clear" w:color="auto" w:fill="auto"/>
            <w:vAlign w:val="center"/>
          </w:tcPr>
          <w:p w14:paraId="7C16F31B" w14:textId="77777777" w:rsidR="003821F2" w:rsidRDefault="003821F2" w:rsidP="00F60563">
            <w:pPr>
              <w:jc w:val="center"/>
              <w:rPr>
                <w:rFonts w:ascii="新細明體" w:hAnsi="新細明體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79570F" w14:textId="77777777" w:rsidR="003821F2" w:rsidRDefault="003821F2" w:rsidP="00F60563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A23256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0DA4D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20,666,222</w:t>
            </w:r>
          </w:p>
          <w:p w14:paraId="177A273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128,321,692</w:t>
            </w:r>
          </w:p>
        </w:tc>
        <w:tc>
          <w:tcPr>
            <w:tcW w:w="1413" w:type="dxa"/>
            <w:shd w:val="clear" w:color="auto" w:fill="auto"/>
            <w:vAlign w:val="center"/>
          </w:tcPr>
          <w:p w14:paraId="443E878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2,009,541</w:t>
            </w:r>
          </w:p>
          <w:p w14:paraId="2DE10747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10,054,054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CE0F71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18,656,681</w:t>
            </w:r>
          </w:p>
          <w:p w14:paraId="4D745EC9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102,554,376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6523A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3715A75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C0AC9C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7EAAC2DF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15,713,262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02DBE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20BBD0C4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44B58F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6F61E4B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F4F9F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53254C1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E521BD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694C3483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B87722A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2,009,541</w:t>
            </w:r>
          </w:p>
          <w:p w14:paraId="0633704E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10,054,054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6818E7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18,656,681</w:t>
            </w:r>
          </w:p>
          <w:p w14:paraId="7A905B7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102,554,376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10CBE8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126B2C45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8E1441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14:paraId="49ABDC80" w14:textId="77777777" w:rsidR="003821F2" w:rsidRPr="008B0CCA" w:rsidRDefault="003821F2" w:rsidP="00F60563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A23256">
              <w:rPr>
                <w:rFonts w:ascii="新細明體" w:hAnsi="新細明體"/>
                <w:noProof/>
                <w:spacing w:val="-6"/>
                <w:sz w:val="20"/>
              </w:rPr>
              <w:t>15,713,262</w:t>
            </w:r>
          </w:p>
        </w:tc>
      </w:tr>
    </w:tbl>
    <w:p w14:paraId="031BBE02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E579E" w14:textId="77777777" w:rsidR="003821F2" w:rsidRDefault="003821F2">
      <w:r>
        <w:separator/>
      </w:r>
    </w:p>
  </w:endnote>
  <w:endnote w:type="continuationSeparator" w:id="0">
    <w:p w14:paraId="132E87C3" w14:textId="77777777" w:rsidR="003821F2" w:rsidRDefault="00382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3468779"/>
      <w:docPartObj>
        <w:docPartGallery w:val="Page Numbers (Bottom of Page)"/>
        <w:docPartUnique/>
      </w:docPartObj>
    </w:sdtPr>
    <w:sdtEndPr/>
    <w:sdtContent>
      <w:p w14:paraId="5157A142" w14:textId="052A0D83" w:rsidR="00D67A5D" w:rsidRDefault="00D67A5D" w:rsidP="00D67A5D">
        <w:pPr>
          <w:pStyle w:val="a4"/>
          <w:jc w:val="center"/>
        </w:pPr>
        <w:r>
          <w:rPr>
            <w:rFonts w:hint="eastAsia"/>
          </w:rPr>
          <w:t>14-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A8B9786" w14:textId="77777777" w:rsidR="00D67A5D" w:rsidRDefault="00D67A5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50082" w14:textId="77777777" w:rsidR="003821F2" w:rsidRDefault="003821F2">
      <w:r>
        <w:separator/>
      </w:r>
    </w:p>
  </w:footnote>
  <w:footnote w:type="continuationSeparator" w:id="0">
    <w:p w14:paraId="700F7703" w14:textId="77777777" w:rsidR="003821F2" w:rsidRDefault="00382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29947" w14:textId="03E84AC0" w:rsidR="00D867AC" w:rsidRDefault="0042052C">
    <w:pPr>
      <w:jc w:val="center"/>
    </w:pPr>
    <w:r w:rsidRPr="0042052C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42052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42052C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42052C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42052C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6F9A9" w14:textId="72F10AC2" w:rsidR="00D867AC" w:rsidRDefault="0042052C">
    <w:pPr>
      <w:jc w:val="center"/>
      <w:rPr>
        <w:rFonts w:ascii="標楷體" w:eastAsia="標楷體" w:hAnsi="標楷體"/>
        <w:b/>
        <w:sz w:val="32"/>
      </w:rPr>
    </w:pPr>
    <w:r w:rsidRPr="0042052C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42052C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42052C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42052C">
      <w:rPr>
        <w:rFonts w:ascii="標楷體" w:eastAsia="標楷體" w:hAnsi="標楷體"/>
        <w:b/>
        <w:spacing w:val="60"/>
        <w:sz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1F2"/>
    <w:rsid w:val="0001712C"/>
    <w:rsid w:val="000A3326"/>
    <w:rsid w:val="001214FD"/>
    <w:rsid w:val="001A4B2C"/>
    <w:rsid w:val="002C1496"/>
    <w:rsid w:val="003821F2"/>
    <w:rsid w:val="003F092B"/>
    <w:rsid w:val="0042052C"/>
    <w:rsid w:val="004E0B7F"/>
    <w:rsid w:val="00734FFE"/>
    <w:rsid w:val="00775C5D"/>
    <w:rsid w:val="008B0CCA"/>
    <w:rsid w:val="008E605A"/>
    <w:rsid w:val="009D2E50"/>
    <w:rsid w:val="00AA7593"/>
    <w:rsid w:val="00AB6EA1"/>
    <w:rsid w:val="00B27658"/>
    <w:rsid w:val="00CE74C9"/>
    <w:rsid w:val="00D67A5D"/>
    <w:rsid w:val="00D867AC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49E63D2"/>
  <w15:chartTrackingRefBased/>
  <w15:docId w15:val="{91A074E3-079C-445E-B874-791F42AE6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D67A5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f17iYPVJI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Xf17iYPVJI以前年度歲出決算審定表</Template>
  <TotalTime>2</TotalTime>
  <Pages>1</Pages>
  <Words>607</Words>
  <Characters>1422</Characters>
  <Application>Microsoft Office Word</Application>
  <DocSecurity>0</DocSecurity>
  <Lines>11</Lines>
  <Paragraphs>4</Paragraphs>
  <ScaleCrop>false</ScaleCrop>
  <Company>N.A.O.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林勃任</dc:creator>
  <cp:keywords/>
  <cp:lastModifiedBy>林勃任</cp:lastModifiedBy>
  <cp:revision>4</cp:revision>
  <cp:lastPrinted>2026-06-23T10:01:00Z</cp:lastPrinted>
  <dcterms:created xsi:type="dcterms:W3CDTF">2026-06-22T11:27:00Z</dcterms:created>
  <dcterms:modified xsi:type="dcterms:W3CDTF">2026-06-23T10:02:00Z</dcterms:modified>
</cp:coreProperties>
</file>