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1937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5F73A227" w14:textId="77777777" w:rsidTr="0056020C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2E104F97" w14:textId="7634009E" w:rsidR="00D867AC" w:rsidRDefault="00900DD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="00D867AC"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A1E42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7B1FA" w14:textId="6996321B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1C76A7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017C5EAF" w14:textId="77777777" w:rsidTr="0056020C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7220A64E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86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6998ED01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2AC92425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32EDD7DB" w14:textId="77777777" w:rsidTr="0056020C">
        <w:trPr>
          <w:cantSplit/>
          <w:tblHeader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14:paraId="1B491EBE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37" w:type="dxa"/>
            <w:vMerge w:val="restart"/>
            <w:tcBorders>
              <w:left w:val="nil"/>
            </w:tcBorders>
            <w:vAlign w:val="center"/>
          </w:tcPr>
          <w:p w14:paraId="5F2D1738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5FE0AD86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496DDEAC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17044308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198C3584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4092F30B" w14:textId="77777777" w:rsidTr="0056020C">
        <w:trPr>
          <w:cantSplit/>
          <w:trHeight w:val="260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697EAA4C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3B581939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DCC83F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69EF4F8D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1CCBD69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52F48785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09FFCE4A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35999F9C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618CFC6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78BB3E3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424E1B5F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497CD444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54E81CD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67A7C377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A029821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03033206" w14:textId="77777777" w:rsidTr="0056020C">
        <w:trPr>
          <w:cantSplit/>
          <w:trHeight w:val="128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6082CAA8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14A56AD2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8FFC15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6A8481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30E3A53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846858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47C5AC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1B2CDD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38EC91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7C5E62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E1B3BB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5CF85E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551747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0EEE3D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37A6547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24F3AF90" w14:textId="77777777" w:rsidTr="0056020C">
        <w:trPr>
          <w:cantSplit/>
          <w:trHeight w:val="127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2CA2CD06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7CA02589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6CCFF1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163EF9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11EBA84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8A3BAF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C490D7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995953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A8A782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D2F94A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567B97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74202E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A767CD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3E9FEF9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8B64EA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1C76A7" w:rsidRPr="002F1EA0" w14:paraId="6175B003" w14:textId="77777777" w:rsidTr="005602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BBE2269" w14:textId="77777777" w:rsidR="001C76A7" w:rsidRPr="002F1EA0" w:rsidRDefault="001C76A7" w:rsidP="00BB3732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083AF4B5" w14:textId="77777777" w:rsidR="001C76A7" w:rsidRPr="002F1EA0" w:rsidRDefault="001C76A7" w:rsidP="00BB373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F1EA0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CA8012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/>
                <w:b/>
                <w:noProof/>
                <w:spacing w:val="-6"/>
                <w:sz w:val="20"/>
              </w:rPr>
              <w:t>4,997,178,136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A014D8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/>
                <w:b/>
                <w:noProof/>
                <w:spacing w:val="-6"/>
                <w:sz w:val="20"/>
              </w:rPr>
              <w:t>132,488,766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74C884B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/>
                <w:b/>
                <w:noProof/>
                <w:spacing w:val="-6"/>
                <w:sz w:val="20"/>
              </w:rPr>
              <w:t>2,565,158,598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159FC1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9E885B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/>
                <w:b/>
                <w:noProof/>
                <w:spacing w:val="-6"/>
                <w:sz w:val="20"/>
              </w:rPr>
              <w:t>2,299,530,772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E1CB5A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42E953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FE06BE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558EF3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59D7A5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/>
                <w:b/>
                <w:noProof/>
                <w:spacing w:val="-6"/>
                <w:sz w:val="20"/>
              </w:rPr>
              <w:t>132,488,766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B2A6D7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/>
                <w:b/>
                <w:noProof/>
                <w:spacing w:val="-6"/>
                <w:sz w:val="20"/>
              </w:rPr>
              <w:t>2,565,158,598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B74E09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39977E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/>
                <w:b/>
                <w:noProof/>
                <w:spacing w:val="-6"/>
                <w:sz w:val="20"/>
              </w:rPr>
              <w:t>2,299,530,772</w:t>
            </w:r>
          </w:p>
        </w:tc>
      </w:tr>
      <w:tr w:rsidR="001C76A7" w:rsidRPr="002F1EA0" w14:paraId="389624BB" w14:textId="77777777" w:rsidTr="005602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AEE4ADD" w14:textId="77777777" w:rsidR="001C76A7" w:rsidRPr="002F1EA0" w:rsidRDefault="001C76A7" w:rsidP="00BB3732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22BAF015" w14:textId="77777777" w:rsidR="001C76A7" w:rsidRPr="002F1EA0" w:rsidRDefault="001C76A7" w:rsidP="00BB373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F1EA0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990967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/>
                <w:b/>
                <w:noProof/>
                <w:spacing w:val="-6"/>
                <w:sz w:val="20"/>
              </w:rPr>
              <w:t>53,193,791</w:t>
            </w:r>
          </w:p>
          <w:p w14:paraId="220AA1F7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/>
                <w:b/>
                <w:noProof/>
                <w:spacing w:val="-6"/>
                <w:sz w:val="20"/>
              </w:rPr>
              <w:t>4,943,984,345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F449CA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/>
                <w:b/>
                <w:noProof/>
                <w:spacing w:val="-6"/>
                <w:sz w:val="20"/>
              </w:rPr>
              <w:t>4,112,921</w:t>
            </w:r>
          </w:p>
          <w:p w14:paraId="12BF81AF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/>
                <w:b/>
                <w:noProof/>
                <w:spacing w:val="-6"/>
                <w:sz w:val="20"/>
              </w:rPr>
              <w:t>128,375,845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7DECBFF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/>
                <w:b/>
                <w:noProof/>
                <w:spacing w:val="-6"/>
                <w:sz w:val="20"/>
              </w:rPr>
              <w:t>49,080,870</w:t>
            </w:r>
          </w:p>
          <w:p w14:paraId="1944E309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/>
                <w:b/>
                <w:noProof/>
                <w:spacing w:val="-6"/>
                <w:sz w:val="20"/>
              </w:rPr>
              <w:t>2,516,077,728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C68B3E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15D87B21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F85DE9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F37719C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/>
                <w:b/>
                <w:noProof/>
                <w:spacing w:val="-6"/>
                <w:sz w:val="20"/>
              </w:rPr>
              <w:t>2,299,530,772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0E4FD5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9194FE8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1B5397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1262BFAB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5FC7AE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27C3FC6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A72F39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FCB828F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5CAB99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/>
                <w:b/>
                <w:noProof/>
                <w:spacing w:val="-6"/>
                <w:sz w:val="20"/>
              </w:rPr>
              <w:t>4,112,921</w:t>
            </w:r>
          </w:p>
          <w:p w14:paraId="172FEBF8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/>
                <w:b/>
                <w:noProof/>
                <w:spacing w:val="-6"/>
                <w:sz w:val="20"/>
              </w:rPr>
              <w:t>128,375,845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7C456A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/>
                <w:b/>
                <w:noProof/>
                <w:spacing w:val="-6"/>
                <w:sz w:val="20"/>
              </w:rPr>
              <w:t>49,080,870</w:t>
            </w:r>
          </w:p>
          <w:p w14:paraId="4E7FAF73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/>
                <w:b/>
                <w:noProof/>
                <w:spacing w:val="-6"/>
                <w:sz w:val="20"/>
              </w:rPr>
              <w:t>2,516,077,728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7AB49C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56F7260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83C56E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7D3A1720" w14:textId="77777777" w:rsidR="001C76A7" w:rsidRPr="002F1EA0" w:rsidRDefault="001C76A7" w:rsidP="00BB3732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2F1EA0">
              <w:rPr>
                <w:rFonts w:ascii="新細明體" w:hAnsi="新細明體"/>
                <w:b/>
                <w:noProof/>
                <w:spacing w:val="-6"/>
                <w:sz w:val="20"/>
              </w:rPr>
              <w:t>2,299,530,772</w:t>
            </w:r>
          </w:p>
        </w:tc>
      </w:tr>
      <w:tr w:rsidR="001C76A7" w14:paraId="17EC5809" w14:textId="77777777" w:rsidTr="005602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30BE861" w14:textId="77777777" w:rsidR="001C76A7" w:rsidRDefault="001C76A7" w:rsidP="00BB3732">
            <w:pPr>
              <w:jc w:val="center"/>
              <w:rPr>
                <w:rFonts w:ascii="新細明體" w:hAnsi="新細明體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z w:val="20"/>
              </w:rPr>
              <w:t>110－</w:t>
            </w:r>
            <w:r w:rsidRPr="00CC1A49">
              <w:rPr>
                <w:rFonts w:ascii="新細明體" w:hAnsi="新細明體" w:hint="eastAsia"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ADED843" w14:textId="77777777" w:rsidR="001C76A7" w:rsidRDefault="001C76A7" w:rsidP="00BB37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1A49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1B421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2,197,994</w:t>
            </w:r>
          </w:p>
          <w:p w14:paraId="2AC3CF6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155,310,407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F7F10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E6F1F0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12,565,025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4DC4DD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2,197,994</w:t>
            </w:r>
          </w:p>
          <w:p w14:paraId="12A3202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72,874,626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1532F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51DDF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BC2BB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E5B1B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69,870,756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DEC59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4E259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04EA7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A4DF6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1B676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59E2D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5FE31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98B24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FCAA2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18A23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12,565,025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14D29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2,197,994</w:t>
            </w:r>
          </w:p>
          <w:p w14:paraId="31E0530F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72,874,626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DF3C9F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254EE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50645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25F31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69,870,756</w:t>
            </w:r>
          </w:p>
        </w:tc>
      </w:tr>
      <w:tr w:rsidR="001C76A7" w14:paraId="64EDF089" w14:textId="77777777" w:rsidTr="005602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0FA0318" w14:textId="77777777" w:rsidR="001C76A7" w:rsidRDefault="001C76A7" w:rsidP="00BB3732">
            <w:pPr>
              <w:jc w:val="center"/>
              <w:rPr>
                <w:rFonts w:ascii="新細明體" w:hAnsi="新細明體"/>
                <w:sz w:val="20"/>
              </w:rPr>
            </w:pPr>
            <w:r w:rsidRPr="00CC1A49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255A7E7" w14:textId="77777777" w:rsidR="001C76A7" w:rsidRDefault="001C76A7" w:rsidP="00BB37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1A49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17303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A2A6F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51,511,000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EB656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9D47C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2D77BB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B17D2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1A6BE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AA3BC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C450B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58FC8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51,511,000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DDB46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5E543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D2A84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8EE99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A3FD00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2DDD3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8C564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D5DC3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6D602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0F7B6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FE358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5923D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C18D4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54EAC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BEB66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690B9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51,511,000</w:t>
            </w:r>
          </w:p>
        </w:tc>
      </w:tr>
      <w:tr w:rsidR="001C76A7" w14:paraId="556A1E16" w14:textId="77777777" w:rsidTr="005602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1731B02F" w14:textId="77777777" w:rsidR="001C76A7" w:rsidRDefault="001C76A7" w:rsidP="00BB3732">
            <w:pPr>
              <w:jc w:val="center"/>
              <w:rPr>
                <w:rFonts w:ascii="新細明體" w:hAnsi="新細明體"/>
                <w:sz w:val="20"/>
              </w:rPr>
            </w:pPr>
            <w:r w:rsidRPr="00CC1A49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840AA94" w14:textId="77777777" w:rsidR="001C76A7" w:rsidRDefault="001C76A7" w:rsidP="00BB37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1A49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DCCFC0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1AC66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73,360,604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39319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430F44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22,328,965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5173F7F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7EBDBD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51,031,639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5D350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C8EFE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A7D23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37B63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56EF1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202B2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23C45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311E2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5E3CA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4A540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8727B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0BDC7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15AF9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FE6FC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22,328,965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12EE0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432A8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51,031,639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C2A9A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F318C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0A4B1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F0293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C76A7" w14:paraId="519C3A89" w14:textId="77777777" w:rsidTr="005602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3111C8A" w14:textId="77777777" w:rsidR="001C76A7" w:rsidRDefault="001C76A7" w:rsidP="00BB3732">
            <w:pPr>
              <w:jc w:val="center"/>
              <w:rPr>
                <w:rFonts w:ascii="新細明體" w:hAnsi="新細明體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z w:val="20"/>
              </w:rPr>
              <w:t>110－113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280BF37" w14:textId="77777777" w:rsidR="001C76A7" w:rsidRDefault="001C76A7" w:rsidP="00BB37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1A49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3455B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C9BBF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547,445,171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3D45E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9AE9D5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1,513,496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AD6A27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724911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360,551,750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E0017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A51CB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4B038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D224B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185,379,925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D814F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A92B7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F51EA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A54C1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644E3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19819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8DC0D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2B03E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41264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676E6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1,513,496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04419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55DAB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360,551,750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B528B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E7431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0621BF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498C6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185,379,925</w:t>
            </w:r>
          </w:p>
        </w:tc>
      </w:tr>
      <w:tr w:rsidR="001C76A7" w14:paraId="4F1355DC" w14:textId="77777777" w:rsidTr="005602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17E81EB" w14:textId="77777777" w:rsidR="001C76A7" w:rsidRDefault="001C76A7" w:rsidP="00BB3732">
            <w:pPr>
              <w:jc w:val="center"/>
              <w:rPr>
                <w:rFonts w:ascii="新細明體" w:hAnsi="新細明體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z w:val="20"/>
              </w:rPr>
              <w:t>106－113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1D4B00A5" w14:textId="77777777" w:rsidR="001C76A7" w:rsidRDefault="001C76A7" w:rsidP="00BB37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1A49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647F8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246,459</w:t>
            </w:r>
          </w:p>
          <w:p w14:paraId="677E143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1,571,135,415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DB8E6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F3C7C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26,003,589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A434780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246,459</w:t>
            </w:r>
          </w:p>
          <w:p w14:paraId="421AD42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624,875,867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4A20D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DB43F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CBC68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8C1AC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920,255,959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EC60A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455D2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E149E7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10965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63A61F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E8E76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0222DF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00B7A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92583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4EE19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26,003,589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312CC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246,459</w:t>
            </w:r>
          </w:p>
          <w:p w14:paraId="048ECC3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624,875,867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3D4D9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D6A47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70914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82D43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920,255,959</w:t>
            </w:r>
          </w:p>
        </w:tc>
      </w:tr>
      <w:tr w:rsidR="001C76A7" w14:paraId="38C043A8" w14:textId="77777777" w:rsidTr="005602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3D1AEB7" w14:textId="77777777" w:rsidR="001C76A7" w:rsidRDefault="001C76A7" w:rsidP="00BB3732">
            <w:pPr>
              <w:jc w:val="center"/>
              <w:rPr>
                <w:rFonts w:ascii="新細明體" w:hAnsi="新細明體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z w:val="20"/>
              </w:rPr>
              <w:t>110－113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E287B80" w14:textId="77777777" w:rsidR="001C76A7" w:rsidRDefault="001C76A7" w:rsidP="00BB37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1A49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1688E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8E267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104,800,347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6646F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BD8AA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5,115,924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97D44D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C5F47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53,468,908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3F902F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8B1B9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AE326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D00B8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46,215,515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582FA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284D0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1F735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987EC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43D47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3B6420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7CF99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780DBA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771A1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30B35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5,115,924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5C889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F0D1F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53,468,908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B4952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CBB70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38DBD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95764B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46,215,515</w:t>
            </w:r>
          </w:p>
        </w:tc>
      </w:tr>
      <w:tr w:rsidR="001C76A7" w14:paraId="11E94545" w14:textId="77777777" w:rsidTr="005602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42F0692F" w14:textId="77777777" w:rsidR="001C76A7" w:rsidRDefault="001C76A7" w:rsidP="00BB3732">
            <w:pPr>
              <w:jc w:val="center"/>
              <w:rPr>
                <w:rFonts w:ascii="新細明體" w:hAnsi="新細明體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1C001228" w14:textId="77777777" w:rsidR="001C76A7" w:rsidRDefault="001C76A7" w:rsidP="00BB37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1A49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C5597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05979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744,529,237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94B37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B6175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33,085,246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3A9BA6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61910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686,288,742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05CAE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45E87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F31FC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17D2C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25,155,249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FD742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45D086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183F4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400A7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DE4D3F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74657CF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A365A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77FC67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EE3E7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DF36A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33,085,246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40227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7831B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686,288,742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17E93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5A8B2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98CBB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CB9A40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25,155,249</w:t>
            </w:r>
          </w:p>
        </w:tc>
      </w:tr>
      <w:tr w:rsidR="001C76A7" w14:paraId="7A740E70" w14:textId="77777777" w:rsidTr="005602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D132E80" w14:textId="77777777" w:rsidR="001C76A7" w:rsidRDefault="001C76A7" w:rsidP="00BB3732">
            <w:pPr>
              <w:jc w:val="center"/>
              <w:rPr>
                <w:rFonts w:ascii="新細明體" w:hAnsi="新細明體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z w:val="20"/>
              </w:rPr>
              <w:t>107－113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3EBB473" w14:textId="77777777" w:rsidR="001C76A7" w:rsidRDefault="001C76A7" w:rsidP="00BB37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1A49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76725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F0DA09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1,275,797,973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D7908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D0A80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9,936,000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FCA8FF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021A3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303,930,606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B4EF0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43806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A15EC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BE126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961,931,367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D5852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6169B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20FE00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BD172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2DDBC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554C5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5F7B4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09376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A001E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75C25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9,936,000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ACC7F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80121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303,930,606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42E18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D2314F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BA91E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77CD13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961,931,367</w:t>
            </w:r>
          </w:p>
        </w:tc>
      </w:tr>
      <w:tr w:rsidR="001C76A7" w14:paraId="3D81A04A" w14:textId="77777777" w:rsidTr="005602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515AD380" w14:textId="77777777" w:rsidR="001C76A7" w:rsidRDefault="001C76A7" w:rsidP="00BB3732">
            <w:pPr>
              <w:jc w:val="center"/>
              <w:rPr>
                <w:rFonts w:ascii="新細明體" w:hAnsi="新細明體"/>
                <w:sz w:val="20"/>
              </w:rPr>
            </w:pPr>
            <w:r w:rsidRPr="00CC1A49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470B63C" w14:textId="77777777" w:rsidR="001C76A7" w:rsidRDefault="001C76A7" w:rsidP="00BB37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1A49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0BE26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142,219</w:t>
            </w:r>
          </w:p>
          <w:p w14:paraId="49F88120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7E72F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12,037</w:t>
            </w:r>
          </w:p>
          <w:p w14:paraId="570CDBA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35437F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130,182</w:t>
            </w:r>
          </w:p>
          <w:p w14:paraId="70F2E5F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6C8D7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7C078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3A15E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66C71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F0691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FD5A5F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80CA60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E092E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6F789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71EAD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4ACD2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AC96C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21FD3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12,037</w:t>
            </w:r>
          </w:p>
          <w:p w14:paraId="43FB9FB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2AF19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130,182</w:t>
            </w:r>
          </w:p>
          <w:p w14:paraId="3582297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7D48E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6329E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4C38A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26F49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C76A7" w14:paraId="5EF263CC" w14:textId="77777777" w:rsidTr="005602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0EF1E83" w14:textId="77777777" w:rsidR="001C76A7" w:rsidRDefault="001C76A7" w:rsidP="00BB3732">
            <w:pPr>
              <w:jc w:val="center"/>
              <w:rPr>
                <w:rFonts w:ascii="新細明體" w:hAnsi="新細明體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0724315" w14:textId="77777777" w:rsidR="001C76A7" w:rsidRDefault="001C76A7" w:rsidP="00BB37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1A49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845F0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1,808,885</w:t>
            </w:r>
          </w:p>
          <w:p w14:paraId="633DBC8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13,327,945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7630A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14,843</w:t>
            </w:r>
          </w:p>
          <w:p w14:paraId="1B346310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655,038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3C916B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1,794,042</w:t>
            </w:r>
          </w:p>
          <w:p w14:paraId="1479ED70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12,372,907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968B9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754E7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50BAD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1CDB7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300,000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1C4CC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B970F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2E858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C5337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53D7D0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8B04E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47F08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4E43ADF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B35B3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14,843</w:t>
            </w:r>
          </w:p>
          <w:p w14:paraId="45BE735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655,038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5CADB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1,794,042</w:t>
            </w:r>
          </w:p>
          <w:p w14:paraId="1C80699F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12,372,907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60B81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829D6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DD2C7F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00C0D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300,000</w:t>
            </w:r>
          </w:p>
        </w:tc>
      </w:tr>
      <w:tr w:rsidR="001C76A7" w14:paraId="786B285F" w14:textId="77777777" w:rsidTr="005602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13EB80B3" w14:textId="77777777" w:rsidR="001C76A7" w:rsidRDefault="001C76A7" w:rsidP="00BB3732">
            <w:pPr>
              <w:jc w:val="center"/>
              <w:rPr>
                <w:rFonts w:ascii="新細明體" w:hAnsi="新細明體"/>
                <w:sz w:val="20"/>
              </w:rPr>
            </w:pPr>
            <w:r w:rsidRPr="00CC1A49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CB5029B" w14:textId="77777777" w:rsidR="001C76A7" w:rsidRDefault="001C76A7" w:rsidP="00BB37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1A49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31DB4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324,889</w:t>
            </w:r>
          </w:p>
          <w:p w14:paraId="2EB562D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2,422,489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9DD99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B0C5D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10,000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9A21F5F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324,889</w:t>
            </w:r>
          </w:p>
          <w:p w14:paraId="6B9A52A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2,146,321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62CEE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BA7565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A8482F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E6013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266,168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C9D2D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AAEBC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252C4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20961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2B5C6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83D58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A338D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2C77A2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A6D86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C9C3E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6D943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324,889</w:t>
            </w:r>
          </w:p>
          <w:p w14:paraId="61DBE24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2,146,321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840DD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13C15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ED882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8C9CE0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266,168</w:t>
            </w:r>
          </w:p>
        </w:tc>
      </w:tr>
      <w:tr w:rsidR="001C76A7" w14:paraId="3D65D37D" w14:textId="77777777" w:rsidTr="005602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41F8AD09" w14:textId="77777777" w:rsidR="001C76A7" w:rsidRDefault="001C76A7" w:rsidP="00BB3732">
            <w:pPr>
              <w:jc w:val="center"/>
              <w:rPr>
                <w:rFonts w:ascii="新細明體" w:hAnsi="新細明體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C131B17" w14:textId="77777777" w:rsidR="001C76A7" w:rsidRDefault="001C76A7" w:rsidP="00BB37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1A49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0345F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1,842,814</w:t>
            </w:r>
          </w:p>
          <w:p w14:paraId="0CA0752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161,462,523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BAC07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1,408,093</w:t>
            </w:r>
          </w:p>
          <w:p w14:paraId="51758B2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5,861,892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567A0A0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434,721</w:t>
            </w:r>
          </w:p>
          <w:p w14:paraId="1389DB9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134,076,360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BAE66F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27065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2B258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4B716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21,524,271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4B443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8558E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B0B57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2D7EF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6C146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56C0D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314F7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C1CA1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73A47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1,408,093</w:t>
            </w:r>
          </w:p>
          <w:p w14:paraId="1E79FCBF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5,861,892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E1DAD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434,721</w:t>
            </w:r>
          </w:p>
          <w:p w14:paraId="1B945CF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134,076,360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BE5B4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C152F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98BE3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C576A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21,524,271</w:t>
            </w:r>
          </w:p>
        </w:tc>
      </w:tr>
      <w:tr w:rsidR="001C76A7" w14:paraId="51DD906C" w14:textId="77777777" w:rsidTr="005602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066F2EB1" w14:textId="77777777" w:rsidR="001C76A7" w:rsidRDefault="001C76A7" w:rsidP="00BB3732">
            <w:pPr>
              <w:jc w:val="center"/>
              <w:rPr>
                <w:rFonts w:ascii="新細明體" w:hAnsi="新細明體"/>
                <w:sz w:val="20"/>
              </w:rPr>
            </w:pPr>
            <w:r w:rsidRPr="00CC1A49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25EEC54" w14:textId="77777777" w:rsidR="001C76A7" w:rsidRDefault="001C76A7" w:rsidP="00BB37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1A49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9D3CE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25,964,309</w:t>
            </w:r>
          </w:p>
          <w:p w14:paraId="3136B42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15,340,189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A9F92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668,407</w:t>
            </w:r>
          </w:p>
          <w:p w14:paraId="05C86E3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5380E8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25,295,902</w:t>
            </w:r>
          </w:p>
          <w:p w14:paraId="02929B9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14,640,189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672F5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900DC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6C53DE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DA52A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700,000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A2875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2E31E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3E227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BD397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52B5A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102B60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5CDC0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714CA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95D24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668,407</w:t>
            </w:r>
          </w:p>
          <w:p w14:paraId="6FB07EB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FA815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25,295,902</w:t>
            </w:r>
          </w:p>
          <w:p w14:paraId="05416D8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14,640,189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13BC5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2D4FD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5BC23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36A82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700,000</w:t>
            </w:r>
          </w:p>
        </w:tc>
      </w:tr>
      <w:tr w:rsidR="001C76A7" w14:paraId="617277E9" w14:textId="77777777" w:rsidTr="005602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BFA582D" w14:textId="77777777" w:rsidR="001C76A7" w:rsidRDefault="001C76A7" w:rsidP="00BB3732">
            <w:pPr>
              <w:jc w:val="center"/>
              <w:rPr>
                <w:rFonts w:ascii="新細明體" w:hAnsi="新細明體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E158121" w14:textId="77777777" w:rsidR="001C76A7" w:rsidRDefault="001C76A7" w:rsidP="00BB37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1A49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078D1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BD0E8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99,219,353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E393C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A93CB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1,246,616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58B296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BFFDA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97,265,437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71DF9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9B25A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005F4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54A21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707,300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DBA1D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DC087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3CF3B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5EF92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88BA8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6804A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87B5C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54E90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7CC70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EC1955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1,246,616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9497C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8FE5E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97,265,437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74316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99004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ABBFE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EE48F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707,300</w:t>
            </w:r>
          </w:p>
        </w:tc>
      </w:tr>
      <w:tr w:rsidR="001C76A7" w14:paraId="498F7DBF" w14:textId="77777777" w:rsidTr="005602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F6EFE5B" w14:textId="77777777" w:rsidR="001C76A7" w:rsidRDefault="001C76A7" w:rsidP="00BB3732">
            <w:pPr>
              <w:jc w:val="center"/>
              <w:rPr>
                <w:rFonts w:ascii="新細明體" w:hAnsi="新細明體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020EBA8" w14:textId="77777777" w:rsidR="001C76A7" w:rsidRDefault="001C76A7" w:rsidP="00BB37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C1A49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FD7CF2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20,666,222</w:t>
            </w:r>
          </w:p>
          <w:p w14:paraId="3CAF45D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128,321,692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17924A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2,009,541</w:t>
            </w:r>
          </w:p>
          <w:p w14:paraId="4253EF6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10,054,054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914506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18,656,681</w:t>
            </w:r>
          </w:p>
          <w:p w14:paraId="0B5D87A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102,554,376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295A99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856604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A7776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9C7CFC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15,713,262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73D631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ECFF60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0DDD2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EA858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123E4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EBEB4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ADF98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4B929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440BD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2,009,541</w:t>
            </w:r>
          </w:p>
          <w:p w14:paraId="52880908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10,054,054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CF5963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18,656,681</w:t>
            </w:r>
          </w:p>
          <w:p w14:paraId="78A510DD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102,554,376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84EFAF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EC0116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F29437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E2CD90B" w14:textId="77777777" w:rsidR="001C76A7" w:rsidRPr="008B0CCA" w:rsidRDefault="001C76A7" w:rsidP="00BB3732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CC1A49">
              <w:rPr>
                <w:rFonts w:ascii="新細明體" w:hAnsi="新細明體"/>
                <w:noProof/>
                <w:spacing w:val="-6"/>
                <w:sz w:val="20"/>
              </w:rPr>
              <w:t>15,713,262</w:t>
            </w:r>
          </w:p>
        </w:tc>
      </w:tr>
    </w:tbl>
    <w:p w14:paraId="2AABFA20" w14:textId="77777777" w:rsidR="00D867AC" w:rsidRDefault="00D867AC" w:rsidP="00ED19D3">
      <w:pPr>
        <w:ind w:right="414"/>
        <w:rPr>
          <w:rFonts w:eastAsia="標楷體"/>
          <w:sz w:val="22"/>
        </w:rPr>
      </w:pPr>
    </w:p>
    <w:sectPr w:rsidR="00D867AC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31BD2" w14:textId="77777777" w:rsidR="001C76A7" w:rsidRDefault="001C76A7">
      <w:r>
        <w:separator/>
      </w:r>
    </w:p>
  </w:endnote>
  <w:endnote w:type="continuationSeparator" w:id="0">
    <w:p w14:paraId="6EAC2361" w14:textId="77777777" w:rsidR="001C76A7" w:rsidRDefault="001C7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0775186"/>
      <w:docPartObj>
        <w:docPartGallery w:val="Page Numbers (Bottom of Page)"/>
        <w:docPartUnique/>
      </w:docPartObj>
    </w:sdtPr>
    <w:sdtEndPr/>
    <w:sdtContent>
      <w:p w14:paraId="0184BBB4" w14:textId="1B7886C5" w:rsidR="00540DE2" w:rsidRDefault="00540DE2" w:rsidP="00540DE2">
        <w:pPr>
          <w:pStyle w:val="a4"/>
          <w:jc w:val="center"/>
        </w:pPr>
        <w:r>
          <w:rPr>
            <w:rFonts w:hint="eastAsia"/>
          </w:rPr>
          <w:t>13-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44BC8C45" w14:textId="77777777" w:rsidR="00540DE2" w:rsidRDefault="00540DE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75898" w14:textId="77777777" w:rsidR="001C76A7" w:rsidRDefault="001C76A7">
      <w:r>
        <w:separator/>
      </w:r>
    </w:p>
  </w:footnote>
  <w:footnote w:type="continuationSeparator" w:id="0">
    <w:p w14:paraId="29FAC95B" w14:textId="77777777" w:rsidR="001C76A7" w:rsidRDefault="001C7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34D7E" w14:textId="138A9218" w:rsidR="00D867AC" w:rsidRDefault="0043531B">
    <w:pPr>
      <w:jc w:val="center"/>
    </w:pPr>
    <w:r w:rsidRPr="0043531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43531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43531B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43531B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43531B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83A2" w14:textId="05C6F506" w:rsidR="00D867AC" w:rsidRDefault="0043531B">
    <w:pPr>
      <w:jc w:val="center"/>
      <w:rPr>
        <w:rFonts w:ascii="標楷體" w:eastAsia="標楷體" w:hAnsi="標楷體"/>
        <w:b/>
        <w:sz w:val="32"/>
      </w:rPr>
    </w:pPr>
    <w:r w:rsidRPr="0043531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43531B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43531B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43531B">
      <w:rPr>
        <w:rFonts w:ascii="標楷體" w:eastAsia="標楷體" w:hAnsi="標楷體"/>
        <w:b/>
        <w:spacing w:val="60"/>
        <w:sz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6A7"/>
    <w:rsid w:val="0001712C"/>
    <w:rsid w:val="000A3326"/>
    <w:rsid w:val="001214FD"/>
    <w:rsid w:val="001A4B2C"/>
    <w:rsid w:val="001C76A7"/>
    <w:rsid w:val="003F092B"/>
    <w:rsid w:val="0043531B"/>
    <w:rsid w:val="004E0B7F"/>
    <w:rsid w:val="00540DE2"/>
    <w:rsid w:val="0056020C"/>
    <w:rsid w:val="00734FFE"/>
    <w:rsid w:val="00775C5D"/>
    <w:rsid w:val="008B0CCA"/>
    <w:rsid w:val="008E605A"/>
    <w:rsid w:val="00900DDE"/>
    <w:rsid w:val="009D2E50"/>
    <w:rsid w:val="00AA7593"/>
    <w:rsid w:val="00AB6EA1"/>
    <w:rsid w:val="00B27658"/>
    <w:rsid w:val="00CB5E7C"/>
    <w:rsid w:val="00CE74C9"/>
    <w:rsid w:val="00D867AC"/>
    <w:rsid w:val="00EC414C"/>
    <w:rsid w:val="00ED19D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4EFCB84"/>
  <w15:chartTrackingRefBased/>
  <w15:docId w15:val="{8F0024BE-A955-4F47-BABE-16A1DE4FB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540DE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NAdPcLALonB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NAdPcLALonB以前年度歲出決算審定表</Template>
  <TotalTime>55</TotalTime>
  <Pages>1</Pages>
  <Words>712</Words>
  <Characters>1828</Characters>
  <Application>Microsoft Office Word</Application>
  <DocSecurity>0</DocSecurity>
  <Lines>15</Lines>
  <Paragraphs>5</Paragraphs>
  <ScaleCrop>false</ScaleCrop>
  <Company>N.A.O.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林勃任</dc:creator>
  <cp:keywords/>
  <cp:lastModifiedBy>林勃任</cp:lastModifiedBy>
  <cp:revision>5</cp:revision>
  <cp:lastPrinted>2026-06-23T09:59:00Z</cp:lastPrinted>
  <dcterms:created xsi:type="dcterms:W3CDTF">2026-06-22T11:21:00Z</dcterms:created>
  <dcterms:modified xsi:type="dcterms:W3CDTF">2026-06-23T10:02:00Z</dcterms:modified>
</cp:coreProperties>
</file>