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8"/>
        <w:gridCol w:w="373"/>
        <w:gridCol w:w="1559"/>
        <w:gridCol w:w="1418"/>
        <w:gridCol w:w="1559"/>
        <w:gridCol w:w="1559"/>
        <w:gridCol w:w="153"/>
        <w:gridCol w:w="1406"/>
        <w:gridCol w:w="1560"/>
        <w:gridCol w:w="1559"/>
        <w:gridCol w:w="1417"/>
        <w:gridCol w:w="1560"/>
        <w:gridCol w:w="1417"/>
        <w:gridCol w:w="1559"/>
        <w:gridCol w:w="1560"/>
        <w:gridCol w:w="1417"/>
        <w:gridCol w:w="1286"/>
      </w:tblGrid>
      <w:tr w:rsidR="00D46CDC" w14:paraId="05D69280" w14:textId="77777777" w:rsidTr="00DE1BD5">
        <w:trPr>
          <w:cantSplit/>
          <w:trHeight w:val="270"/>
          <w:tblHeader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539E5D11" w14:textId="77777777"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62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5480A" w14:textId="77777777" w:rsidR="00D46CDC" w:rsidRDefault="00D46CD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41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992EE" w14:textId="365E55F1" w:rsidR="00D46CDC" w:rsidRDefault="00D46CD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733F19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46CDC" w14:paraId="530E9339" w14:textId="77777777" w:rsidTr="00DE1BD5">
        <w:trPr>
          <w:cantSplit/>
          <w:trHeight w:val="270"/>
          <w:tblHeader/>
        </w:trPr>
        <w:tc>
          <w:tcPr>
            <w:tcW w:w="478" w:type="dxa"/>
            <w:tcBorders>
              <w:top w:val="nil"/>
              <w:left w:val="nil"/>
              <w:right w:val="nil"/>
            </w:tcBorders>
          </w:tcPr>
          <w:p w14:paraId="13BEEA68" w14:textId="77777777"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621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1E334A36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41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30B2B676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46CDC" w14:paraId="51CAEC9D" w14:textId="77777777" w:rsidTr="00DE1BD5">
        <w:trPr>
          <w:cantSplit/>
          <w:tblHeader/>
        </w:trPr>
        <w:tc>
          <w:tcPr>
            <w:tcW w:w="851" w:type="dxa"/>
            <w:gridSpan w:val="2"/>
            <w:vMerge w:val="restart"/>
            <w:tcBorders>
              <w:left w:val="nil"/>
            </w:tcBorders>
            <w:vAlign w:val="center"/>
          </w:tcPr>
          <w:p w14:paraId="7132E10C" w14:textId="77777777" w:rsidR="00D46CDC" w:rsidRDefault="00D46CD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559" w:type="dxa"/>
            <w:vMerge w:val="restart"/>
            <w:tcBorders>
              <w:left w:val="nil"/>
            </w:tcBorders>
            <w:vAlign w:val="center"/>
          </w:tcPr>
          <w:p w14:paraId="47F0866A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418" w:type="dxa"/>
            <w:vMerge w:val="restart"/>
            <w:vAlign w:val="center"/>
          </w:tcPr>
          <w:p w14:paraId="7161707D" w14:textId="77777777" w:rsidR="00D46CDC" w:rsidRDefault="00D46CD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6237" w:type="dxa"/>
            <w:gridSpan w:val="5"/>
            <w:vAlign w:val="center"/>
          </w:tcPr>
          <w:p w14:paraId="42255F66" w14:textId="77777777"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953" w:type="dxa"/>
            <w:gridSpan w:val="4"/>
            <w:vAlign w:val="center"/>
          </w:tcPr>
          <w:p w14:paraId="2EC9ACCA" w14:textId="77777777"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22" w:type="dxa"/>
            <w:gridSpan w:val="4"/>
            <w:tcBorders>
              <w:right w:val="nil"/>
            </w:tcBorders>
            <w:vAlign w:val="center"/>
          </w:tcPr>
          <w:p w14:paraId="09F687F8" w14:textId="77777777"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46CDC" w14:paraId="0AC20650" w14:textId="77777777" w:rsidTr="00DE1BD5">
        <w:trPr>
          <w:cantSplit/>
          <w:trHeight w:val="260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14:paraId="70E433BA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DA14799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2F44C17A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BBF39C3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59" w:type="dxa"/>
            <w:vAlign w:val="center"/>
          </w:tcPr>
          <w:p w14:paraId="7217E2E0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59" w:type="dxa"/>
            <w:gridSpan w:val="2"/>
            <w:vAlign w:val="center"/>
          </w:tcPr>
          <w:p w14:paraId="1967A117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60" w:type="dxa"/>
            <w:vAlign w:val="center"/>
          </w:tcPr>
          <w:p w14:paraId="379BB09E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59" w:type="dxa"/>
            <w:vAlign w:val="center"/>
          </w:tcPr>
          <w:p w14:paraId="6AD37F41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17" w:type="dxa"/>
            <w:vAlign w:val="center"/>
          </w:tcPr>
          <w:p w14:paraId="4EC5C2FE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14:paraId="13D67726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17" w:type="dxa"/>
            <w:vAlign w:val="center"/>
          </w:tcPr>
          <w:p w14:paraId="25A59D5C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59" w:type="dxa"/>
            <w:vAlign w:val="center"/>
          </w:tcPr>
          <w:p w14:paraId="5D92A0DF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60" w:type="dxa"/>
            <w:vAlign w:val="center"/>
          </w:tcPr>
          <w:p w14:paraId="5D326BAB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14:paraId="72596519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286" w:type="dxa"/>
            <w:tcBorders>
              <w:right w:val="nil"/>
            </w:tcBorders>
            <w:vAlign w:val="center"/>
          </w:tcPr>
          <w:p w14:paraId="6A885216" w14:textId="77777777"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46CDC" w14:paraId="3D2D4F22" w14:textId="77777777" w:rsidTr="00DE1BD5">
        <w:trPr>
          <w:cantSplit/>
          <w:trHeight w:val="128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14:paraId="5078E941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49993350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15524F98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59" w:type="dxa"/>
            <w:vAlign w:val="center"/>
          </w:tcPr>
          <w:p w14:paraId="11C4314B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59" w:type="dxa"/>
            <w:vAlign w:val="center"/>
          </w:tcPr>
          <w:p w14:paraId="2EA3D121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59" w:type="dxa"/>
            <w:gridSpan w:val="2"/>
            <w:vAlign w:val="center"/>
          </w:tcPr>
          <w:p w14:paraId="5D9AB262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60" w:type="dxa"/>
            <w:vAlign w:val="center"/>
          </w:tcPr>
          <w:p w14:paraId="12BA39D0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59" w:type="dxa"/>
            <w:vAlign w:val="center"/>
          </w:tcPr>
          <w:p w14:paraId="0D489CBC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7" w:type="dxa"/>
            <w:vAlign w:val="center"/>
          </w:tcPr>
          <w:p w14:paraId="35B1864E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60" w:type="dxa"/>
            <w:vAlign w:val="center"/>
          </w:tcPr>
          <w:p w14:paraId="767A260A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7" w:type="dxa"/>
            <w:vAlign w:val="center"/>
          </w:tcPr>
          <w:p w14:paraId="47124751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59" w:type="dxa"/>
            <w:vAlign w:val="center"/>
          </w:tcPr>
          <w:p w14:paraId="2346C7AB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60" w:type="dxa"/>
            <w:vAlign w:val="center"/>
          </w:tcPr>
          <w:p w14:paraId="6D66AB68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7" w:type="dxa"/>
            <w:tcBorders>
              <w:right w:val="nil"/>
            </w:tcBorders>
            <w:vAlign w:val="center"/>
          </w:tcPr>
          <w:p w14:paraId="16CAAF24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286" w:type="dxa"/>
            <w:tcBorders>
              <w:right w:val="nil"/>
            </w:tcBorders>
            <w:vAlign w:val="center"/>
          </w:tcPr>
          <w:p w14:paraId="78ADC361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</w:tr>
      <w:tr w:rsidR="00D46CDC" w14:paraId="5AE4AB67" w14:textId="77777777" w:rsidTr="00DE1BD5">
        <w:trPr>
          <w:cantSplit/>
          <w:trHeight w:val="127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14:paraId="0E419E9A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066E25DB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AF06F8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14:paraId="37AB2BB7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14:paraId="3CB8DA3B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59" w:type="dxa"/>
            <w:gridSpan w:val="2"/>
            <w:vAlign w:val="center"/>
          </w:tcPr>
          <w:p w14:paraId="1A98DF9B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75C6EC6F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14:paraId="6B696831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14:paraId="45CF0208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318DCBD7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14:paraId="27D1D644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14:paraId="3815BC68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34E9A31F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14:paraId="02239EBA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286" w:type="dxa"/>
            <w:tcBorders>
              <w:right w:val="nil"/>
            </w:tcBorders>
            <w:vAlign w:val="center"/>
          </w:tcPr>
          <w:p w14:paraId="2B8CFD78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733F19" w:rsidRPr="000E523C" w14:paraId="73E9A5D0" w14:textId="77777777" w:rsidTr="00DE1B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306856A5" w14:textId="77777777" w:rsidR="00733F19" w:rsidRPr="000E523C" w:rsidRDefault="00733F19" w:rsidP="00B55F1B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DD0C0FF" w14:textId="77777777" w:rsidR="00733F19" w:rsidRPr="000E523C" w:rsidRDefault="00733F19" w:rsidP="00B55F1B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E523C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88D44C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/>
                <w:b/>
                <w:noProof/>
                <w:spacing w:val="-6"/>
                <w:sz w:val="20"/>
              </w:rPr>
              <w:t>1,979,835,412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454365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/>
                <w:b/>
                <w:noProof/>
                <w:spacing w:val="-6"/>
                <w:sz w:val="20"/>
              </w:rPr>
              <w:t>121,377,485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376716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/>
                <w:b/>
                <w:noProof/>
                <w:spacing w:val="-6"/>
                <w:sz w:val="20"/>
              </w:rPr>
              <w:t>1,520,544,449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C7A9854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32801F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/>
                <w:b/>
                <w:noProof/>
                <w:spacing w:val="-6"/>
                <w:sz w:val="20"/>
              </w:rPr>
              <w:t>337,913,478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69E22D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16CC09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9E607E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E898D8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3C4C7F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/>
                <w:b/>
                <w:noProof/>
                <w:spacing w:val="-6"/>
                <w:sz w:val="20"/>
              </w:rPr>
              <w:t>121,377,485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4F5630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/>
                <w:b/>
                <w:noProof/>
                <w:spacing w:val="-6"/>
                <w:sz w:val="20"/>
              </w:rPr>
              <w:t>1,520,544,449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AA5629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23B86439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/>
                <w:b/>
                <w:noProof/>
                <w:spacing w:val="-6"/>
                <w:sz w:val="20"/>
              </w:rPr>
              <w:t>337,913,478</w:t>
            </w:r>
          </w:p>
        </w:tc>
      </w:tr>
      <w:tr w:rsidR="00733F19" w:rsidRPr="000E523C" w14:paraId="7A9E055B" w14:textId="77777777" w:rsidTr="00DE1B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658B04DC" w14:textId="77777777" w:rsidR="00733F19" w:rsidRPr="000E523C" w:rsidRDefault="00733F19" w:rsidP="00B55F1B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1466622" w14:textId="77777777" w:rsidR="00733F19" w:rsidRPr="000E523C" w:rsidRDefault="00733F19" w:rsidP="00B55F1B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E523C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C8E3A5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/>
                <w:b/>
                <w:noProof/>
                <w:spacing w:val="-6"/>
                <w:sz w:val="20"/>
              </w:rPr>
              <w:t>1,979,835,412</w:t>
            </w:r>
          </w:p>
          <w:p w14:paraId="49D1FABF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8D4802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/>
                <w:b/>
                <w:noProof/>
                <w:spacing w:val="-6"/>
                <w:sz w:val="20"/>
              </w:rPr>
              <w:t>121,377,485</w:t>
            </w:r>
          </w:p>
          <w:p w14:paraId="2210274E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C0A61D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/>
                <w:b/>
                <w:noProof/>
                <w:spacing w:val="-6"/>
                <w:sz w:val="20"/>
              </w:rPr>
              <w:t>1,520,544,449</w:t>
            </w:r>
          </w:p>
          <w:p w14:paraId="59B18B03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B2EE230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20A7F4BA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643A44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/>
                <w:b/>
                <w:noProof/>
                <w:spacing w:val="-6"/>
                <w:sz w:val="20"/>
              </w:rPr>
              <w:t>337,913,478</w:t>
            </w:r>
          </w:p>
          <w:p w14:paraId="2E1C3379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EF6A99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1DD9278E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CF405D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5FE4F817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0E6F0E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3AC77116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4A1C5B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062E8DDA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049FEA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/>
                <w:b/>
                <w:noProof/>
                <w:spacing w:val="-6"/>
                <w:sz w:val="20"/>
              </w:rPr>
              <w:t>121,377,485</w:t>
            </w:r>
          </w:p>
          <w:p w14:paraId="2377A4EF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FF1EE5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/>
                <w:b/>
                <w:noProof/>
                <w:spacing w:val="-6"/>
                <w:sz w:val="20"/>
              </w:rPr>
              <w:t>1,520,544,449</w:t>
            </w:r>
          </w:p>
          <w:p w14:paraId="39510844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B6E0B5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26D76EF3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31C82909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/>
                <w:b/>
                <w:noProof/>
                <w:spacing w:val="-6"/>
                <w:sz w:val="20"/>
              </w:rPr>
              <w:t>337,913,478</w:t>
            </w:r>
          </w:p>
          <w:p w14:paraId="66DB000E" w14:textId="77777777" w:rsidR="00733F19" w:rsidRPr="000E523C" w:rsidRDefault="00733F19" w:rsidP="00B55F1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E523C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733F19" w14:paraId="5EFD7046" w14:textId="77777777" w:rsidTr="00DE1B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1B405FF5" w14:textId="77777777" w:rsidR="00733F19" w:rsidRDefault="00733F19" w:rsidP="00B55F1B">
            <w:pPr>
              <w:jc w:val="center"/>
              <w:rPr>
                <w:rFonts w:ascii="新細明體" w:hAnsi="新細明體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z w:val="20"/>
              </w:rPr>
              <w:t>109－</w:t>
            </w:r>
            <w:r w:rsidRPr="00EA45AC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AE0310" w14:textId="77777777" w:rsidR="00733F19" w:rsidRDefault="00733F19" w:rsidP="00B55F1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A45AC">
              <w:rPr>
                <w:rFonts w:ascii="標楷體" w:eastAsia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B8341D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186,143,662</w:t>
            </w:r>
          </w:p>
          <w:p w14:paraId="32B3F1F6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563166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10,252,821</w:t>
            </w:r>
          </w:p>
          <w:p w14:paraId="51B1F763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6C68EF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76,394,372</w:t>
            </w:r>
          </w:p>
          <w:p w14:paraId="610255BD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1A0275A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8126C8D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DB5AA8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99,496,469</w:t>
            </w:r>
          </w:p>
          <w:p w14:paraId="6B31950D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301280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7429F3B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E34F08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85BD361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C8F240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9025C0F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92B158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8AA6D97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3AED8E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10,252,821</w:t>
            </w:r>
          </w:p>
          <w:p w14:paraId="38B8472A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8EE34A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76,394,372</w:t>
            </w:r>
          </w:p>
          <w:p w14:paraId="54B236DE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EFCA33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12CE16B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21D08603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99,496,469</w:t>
            </w:r>
          </w:p>
          <w:p w14:paraId="57B1E726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33F19" w14:paraId="75805DD7" w14:textId="77777777" w:rsidTr="00DE1B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3BC9149B" w14:textId="77777777" w:rsidR="00733F19" w:rsidRDefault="00733F19" w:rsidP="00B55F1B">
            <w:pPr>
              <w:jc w:val="center"/>
              <w:rPr>
                <w:rFonts w:ascii="新細明體" w:hAnsi="新細明體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z w:val="20"/>
              </w:rPr>
              <w:t>103－113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285CB8" w14:textId="77777777" w:rsidR="00733F19" w:rsidRDefault="00733F19" w:rsidP="00B55F1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A45AC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79D397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302,035,825</w:t>
            </w:r>
          </w:p>
          <w:p w14:paraId="13B70C0B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55C0B5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47,212,696</w:t>
            </w:r>
          </w:p>
          <w:p w14:paraId="24CEE13B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A3697B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102,878,029</w:t>
            </w:r>
          </w:p>
          <w:p w14:paraId="2B124D61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82F56D4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B2305FD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A9A83C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151,945,100</w:t>
            </w:r>
          </w:p>
          <w:p w14:paraId="1CA7B9CD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8FA332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6749812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FABB64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F39E6F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11B728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5AC5829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BED0E5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60BD47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4A2FB3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47,212,696</w:t>
            </w:r>
          </w:p>
          <w:p w14:paraId="1114B6E1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B888D6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102,878,029</w:t>
            </w:r>
          </w:p>
          <w:p w14:paraId="5C66754C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AED29A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D250AA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416D40C1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151,945,100</w:t>
            </w:r>
          </w:p>
          <w:p w14:paraId="175A1265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33F19" w14:paraId="6D208EF7" w14:textId="77777777" w:rsidTr="00DE1B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589D074D" w14:textId="77777777" w:rsidR="00733F19" w:rsidRDefault="00733F19" w:rsidP="00B55F1B">
            <w:pPr>
              <w:jc w:val="center"/>
              <w:rPr>
                <w:rFonts w:ascii="新細明體" w:hAnsi="新細明體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z w:val="20"/>
              </w:rPr>
              <w:t>102－113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2DFB1A" w14:textId="77777777" w:rsidR="00733F19" w:rsidRDefault="00733F19" w:rsidP="00B55F1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A45AC">
              <w:rPr>
                <w:rFonts w:ascii="標楷體" w:eastAsia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06DE06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10,856,851</w:t>
            </w:r>
          </w:p>
          <w:p w14:paraId="78807441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F8C6EA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61,110</w:t>
            </w:r>
          </w:p>
          <w:p w14:paraId="4CF3EF06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25A84C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1,645,019</w:t>
            </w:r>
          </w:p>
          <w:p w14:paraId="50B653C2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DB825BF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C8CFC49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B74593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9,150,722</w:t>
            </w:r>
          </w:p>
          <w:p w14:paraId="7CF4F60F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909F99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3479E0E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874105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8D65707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D564D6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28A2F8C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4EE479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F9FF543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90D631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61,110</w:t>
            </w:r>
          </w:p>
          <w:p w14:paraId="2D760140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1ABA03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1,645,019</w:t>
            </w:r>
          </w:p>
          <w:p w14:paraId="535EBCB0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797D3B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3C643B5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18205996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9,150,722</w:t>
            </w:r>
          </w:p>
          <w:p w14:paraId="2C199973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33F19" w14:paraId="311EA9B9" w14:textId="77777777" w:rsidTr="00DE1B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151990CB" w14:textId="77777777" w:rsidR="00733F19" w:rsidRDefault="00733F19" w:rsidP="00B55F1B">
            <w:pPr>
              <w:jc w:val="center"/>
              <w:rPr>
                <w:rFonts w:ascii="新細明體" w:hAnsi="新細明體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z w:val="20"/>
              </w:rPr>
              <w:t>111－113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D4875A" w14:textId="77777777" w:rsidR="00733F19" w:rsidRDefault="00733F19" w:rsidP="00B55F1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A45AC">
              <w:rPr>
                <w:rFonts w:ascii="標楷體" w:eastAsia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5945BC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13,616,651</w:t>
            </w:r>
          </w:p>
          <w:p w14:paraId="2FD5266C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2FD102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243,872</w:t>
            </w:r>
          </w:p>
          <w:p w14:paraId="0871F00E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12F0A7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13,372,779</w:t>
            </w:r>
          </w:p>
          <w:p w14:paraId="6FA6E68B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0E76551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26DA52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926C69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D55ABEB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B143EB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D875747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2C0E85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135C1FC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5FA6D4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E8FFB64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AC0624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74729D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5DBB37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243,872</w:t>
            </w:r>
          </w:p>
          <w:p w14:paraId="22E40014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E3C39A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13,372,779</w:t>
            </w:r>
          </w:p>
          <w:p w14:paraId="7FD3B798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373B73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9F0A715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2046B7A8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4007894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33F19" w14:paraId="66C1365D" w14:textId="77777777" w:rsidTr="00DE1B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0061DD87" w14:textId="77777777" w:rsidR="00733F19" w:rsidRDefault="00733F19" w:rsidP="00B55F1B">
            <w:pPr>
              <w:jc w:val="center"/>
              <w:rPr>
                <w:rFonts w:ascii="新細明體" w:hAnsi="新細明體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z w:val="20"/>
              </w:rPr>
              <w:t>109－113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7C23D0" w14:textId="77777777" w:rsidR="00733F19" w:rsidRDefault="00733F19" w:rsidP="00B55F1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A45AC">
              <w:rPr>
                <w:rFonts w:ascii="標楷體" w:eastAsia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76BD01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1,406,067,284</w:t>
            </w:r>
          </w:p>
          <w:p w14:paraId="543D9A71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5ABB0A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54,857,302</w:t>
            </w:r>
          </w:p>
          <w:p w14:paraId="65C64E3D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B471AD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1,286,234,262</w:t>
            </w:r>
          </w:p>
          <w:p w14:paraId="3C79A276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15A4D94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05EEFE6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2608D1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64,975,720</w:t>
            </w:r>
          </w:p>
          <w:p w14:paraId="4F2D37F4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C87990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9EC4EB2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93E426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9A44558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051C02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51046CD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790AA7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A9A7CE3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B5F099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54,857,302</w:t>
            </w:r>
          </w:p>
          <w:p w14:paraId="35DBF925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F1D8EE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1,286,234,262</w:t>
            </w:r>
          </w:p>
          <w:p w14:paraId="231C1028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A4A561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5691B5B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5C4B56D6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64,975,720</w:t>
            </w:r>
          </w:p>
          <w:p w14:paraId="514F356B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733F19" w14:paraId="468008C9" w14:textId="77777777" w:rsidTr="00DE1BD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14:paraId="1D4F8E97" w14:textId="77777777" w:rsidR="00733F19" w:rsidRDefault="00733F19" w:rsidP="00B55F1B">
            <w:pPr>
              <w:jc w:val="center"/>
              <w:rPr>
                <w:rFonts w:ascii="新細明體" w:hAnsi="新細明體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z w:val="20"/>
              </w:rPr>
              <w:t>100－113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1DF38D" w14:textId="77777777" w:rsidR="00733F19" w:rsidRDefault="00733F19" w:rsidP="00B55F1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A45AC">
              <w:rPr>
                <w:rFonts w:ascii="標楷體" w:eastAsia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1520A4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61,115,139</w:t>
            </w:r>
          </w:p>
          <w:p w14:paraId="0D922B2B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8EC033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8,749,684</w:t>
            </w:r>
          </w:p>
          <w:p w14:paraId="6E704B7A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0C7730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40,019,988</w:t>
            </w:r>
          </w:p>
          <w:p w14:paraId="2A454D9F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FBF96CB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408AEE8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2AC6DC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12,345,467</w:t>
            </w:r>
          </w:p>
          <w:p w14:paraId="201BB1D4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81C591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A852451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CF0CB1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226D743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1D1403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195756D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C6DB99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0E33FF2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18E5B4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8,749,684</w:t>
            </w:r>
          </w:p>
          <w:p w14:paraId="5B310C78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B84EE2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40,019,988</w:t>
            </w:r>
          </w:p>
          <w:p w14:paraId="50B6EE2C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DBDF0F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2090A74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3FE2F356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/>
                <w:noProof/>
                <w:spacing w:val="-6"/>
                <w:sz w:val="20"/>
              </w:rPr>
              <w:t>12,345,467</w:t>
            </w:r>
          </w:p>
          <w:p w14:paraId="009DF300" w14:textId="77777777" w:rsidR="00733F19" w:rsidRPr="00B205E3" w:rsidRDefault="00733F19" w:rsidP="00B55F1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EA45A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14:paraId="4A3109AB" w14:textId="77777777" w:rsidR="00D46CDC" w:rsidRDefault="00D46CDC">
      <w:pPr>
        <w:ind w:right="414"/>
        <w:rPr>
          <w:rFonts w:eastAsia="標楷體"/>
          <w:sz w:val="22"/>
        </w:rPr>
      </w:pPr>
    </w:p>
    <w:sectPr w:rsidR="00D46CDC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623CF" w14:textId="77777777" w:rsidR="00733F19" w:rsidRDefault="00733F19">
      <w:r>
        <w:separator/>
      </w:r>
    </w:p>
  </w:endnote>
  <w:endnote w:type="continuationSeparator" w:id="0">
    <w:p w14:paraId="640480BF" w14:textId="77777777" w:rsidR="00733F19" w:rsidRDefault="00733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63B6B" w14:textId="6E03C751" w:rsidR="00DE1BD5" w:rsidRPr="00DE1BD5" w:rsidRDefault="00DE1BD5" w:rsidP="00DE1BD5">
    <w:pPr>
      <w:pStyle w:val="a4"/>
      <w:jc w:val="center"/>
      <w:rPr>
        <w:rFonts w:ascii="標楷體" w:eastAsia="標楷體" w:hAnsi="標楷體"/>
      </w:rPr>
    </w:pPr>
    <w:r w:rsidRPr="00DE1BD5">
      <w:rPr>
        <w:rFonts w:ascii="標楷體" w:eastAsia="標楷體" w:hAnsi="標楷體" w:hint="eastAsia"/>
      </w:rPr>
      <w:t>12-1</w:t>
    </w:r>
  </w:p>
  <w:p w14:paraId="2F235EBD" w14:textId="77777777" w:rsidR="00DE1BD5" w:rsidRDefault="00DE1BD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CC7F3" w14:textId="77777777" w:rsidR="00733F19" w:rsidRDefault="00733F19">
      <w:r>
        <w:separator/>
      </w:r>
    </w:p>
  </w:footnote>
  <w:footnote w:type="continuationSeparator" w:id="0">
    <w:p w14:paraId="399DBCE7" w14:textId="77777777" w:rsidR="00733F19" w:rsidRDefault="00733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2DEF9" w14:textId="072A981D" w:rsidR="00D46CDC" w:rsidRDefault="00770985">
    <w:pPr>
      <w:jc w:val="center"/>
    </w:pPr>
    <w:r w:rsidRPr="00770985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拾貳</w:t>
    </w:r>
    <w:r w:rsidR="00860F6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770985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770985">
      <w:rPr>
        <w:rFonts w:ascii="標楷體" w:eastAsia="標楷體" w:hAnsi="標楷體" w:hint="eastAsia"/>
        <w:b/>
        <w:spacing w:val="60"/>
        <w:sz w:val="32"/>
        <w:szCs w:val="32"/>
        <w:u w:val="single"/>
      </w:rPr>
      <w:t>宜蘭縣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總決算以前年度歲入來源別轉入數決算審定</w:t>
    </w:r>
    <w:r w:rsidR="00B40E8D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770985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9F2C1" w14:textId="7617D12B" w:rsidR="00D46CDC" w:rsidRDefault="00770985">
    <w:pPr>
      <w:jc w:val="center"/>
      <w:rPr>
        <w:b/>
        <w:sz w:val="32"/>
      </w:rPr>
    </w:pPr>
    <w:r w:rsidRPr="00770985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拾貳</w:t>
    </w:r>
    <w:r w:rsidR="00860F6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770985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D46CDC" w:rsidRPr="001F4CCA">
      <w:rPr>
        <w:rFonts w:ascii="標楷體" w:eastAsia="標楷體" w:hint="eastAsia"/>
        <w:b/>
        <w:spacing w:val="60"/>
        <w:sz w:val="32"/>
        <w:u w:val="single"/>
      </w:rPr>
      <w:t>年度</w:t>
    </w:r>
    <w:r w:rsidRPr="00770985">
      <w:rPr>
        <w:rFonts w:ascii="標楷體" w:eastAsia="標楷體" w:hAnsi="標楷體" w:hint="eastAsia"/>
        <w:b/>
        <w:spacing w:val="60"/>
        <w:sz w:val="32"/>
        <w:u w:val="single"/>
      </w:rPr>
      <w:t>宜蘭縣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總決算以前年度歲入來源別轉入數決算審定</w:t>
    </w:r>
    <w:r w:rsidR="001512E9" w:rsidRPr="001F4CCA">
      <w:rPr>
        <w:rFonts w:ascii="標楷體" w:eastAsia="標楷體" w:hint="eastAsia"/>
        <w:b/>
        <w:spacing w:val="60"/>
        <w:sz w:val="32"/>
        <w:u w:val="single"/>
      </w:rPr>
      <w:t>總</w:t>
    </w:r>
    <w:r w:rsidR="00D46CDC" w:rsidRPr="001F4CCA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F19"/>
    <w:rsid w:val="001021E7"/>
    <w:rsid w:val="001512E9"/>
    <w:rsid w:val="001F4CCA"/>
    <w:rsid w:val="005E1975"/>
    <w:rsid w:val="00653A7E"/>
    <w:rsid w:val="00733F19"/>
    <w:rsid w:val="00770985"/>
    <w:rsid w:val="007D75E7"/>
    <w:rsid w:val="0085742D"/>
    <w:rsid w:val="00860F6F"/>
    <w:rsid w:val="009E1C1B"/>
    <w:rsid w:val="00B205E3"/>
    <w:rsid w:val="00B40E8D"/>
    <w:rsid w:val="00BB53F0"/>
    <w:rsid w:val="00CB1EE5"/>
    <w:rsid w:val="00D46CDC"/>
    <w:rsid w:val="00DC1107"/>
    <w:rsid w:val="00DE1BD5"/>
    <w:rsid w:val="00EA1B26"/>
    <w:rsid w:val="00F3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036384"/>
  <w15:chartTrackingRefBased/>
  <w15:docId w15:val="{56F1D073-C7B1-4EB8-A228-954D7913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link w:val="a4"/>
    <w:uiPriority w:val="99"/>
    <w:rsid w:val="00DE1BD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yfbET&#20197;&#21069;&#24180;&#24230;&#27506;&#20837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yfbET以前年度歲入決算審定表</Template>
  <TotalTime>161</TotalTime>
  <Pages>1</Pages>
  <Words>183</Words>
  <Characters>1047</Characters>
  <Application>Microsoft Office Word</Application>
  <DocSecurity>0</DocSecurity>
  <Lines>8</Lines>
  <Paragraphs>2</Paragraphs>
  <ScaleCrop>false</ScaleCrop>
  <Company>N.A.O.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蕭于娟</dc:creator>
  <cp:keywords/>
  <cp:lastModifiedBy>蕭于娟</cp:lastModifiedBy>
  <cp:revision>2</cp:revision>
  <cp:lastPrinted>2026-06-18T03:53:00Z</cp:lastPrinted>
  <dcterms:created xsi:type="dcterms:W3CDTF">2026-06-18T06:34:00Z</dcterms:created>
  <dcterms:modified xsi:type="dcterms:W3CDTF">2026-06-18T06:34:00Z</dcterms:modified>
</cp:coreProperties>
</file>