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"/>
        <w:gridCol w:w="628"/>
        <w:gridCol w:w="2479"/>
        <w:gridCol w:w="1475"/>
        <w:gridCol w:w="1442"/>
        <w:gridCol w:w="1077"/>
        <w:gridCol w:w="367"/>
        <w:gridCol w:w="1444"/>
        <w:gridCol w:w="1444"/>
        <w:gridCol w:w="1519"/>
        <w:gridCol w:w="1520"/>
        <w:gridCol w:w="1521"/>
        <w:gridCol w:w="1520"/>
        <w:gridCol w:w="708"/>
        <w:gridCol w:w="1719"/>
        <w:gridCol w:w="687"/>
        <w:gridCol w:w="1675"/>
        <w:gridCol w:w="444"/>
        <w:gridCol w:w="159"/>
      </w:tblGrid>
      <w:tr w:rsidR="00E55EEF" w14:paraId="566ADD8E" w14:textId="77777777" w:rsidTr="00196879">
        <w:trPr>
          <w:gridBefore w:val="1"/>
          <w:gridAfter w:val="1"/>
          <w:wBefore w:w="40" w:type="dxa"/>
          <w:wAfter w:w="159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66E13DAA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7868F" w14:textId="77777777"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568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DC21A0E" w14:textId="77777777"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5A6E5976" w14:textId="77777777" w:rsidR="00E55EEF" w:rsidRDefault="00E55EEF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28A573BB" w14:textId="77777777" w:rsidTr="00196879">
        <w:trPr>
          <w:gridBefore w:val="1"/>
          <w:gridAfter w:val="1"/>
          <w:wBefore w:w="40" w:type="dxa"/>
          <w:wAfter w:w="159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right w:val="nil"/>
            </w:tcBorders>
          </w:tcPr>
          <w:p w14:paraId="5CC27AAF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73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2BE96D35" w14:textId="77777777"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568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350F57BB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093562B2" w14:textId="77777777" w:rsidTr="00196879">
        <w:trPr>
          <w:cantSplit/>
          <w:tblHeader/>
        </w:trPr>
        <w:tc>
          <w:tcPr>
            <w:tcW w:w="3147" w:type="dxa"/>
            <w:gridSpan w:val="3"/>
            <w:tcBorders>
              <w:left w:val="nil"/>
            </w:tcBorders>
            <w:vAlign w:val="center"/>
          </w:tcPr>
          <w:p w14:paraId="6E559BC1" w14:textId="77777777"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475" w:type="dxa"/>
            <w:vMerge w:val="restart"/>
            <w:vAlign w:val="center"/>
          </w:tcPr>
          <w:p w14:paraId="65453E9C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4" w:type="dxa"/>
            <w:gridSpan w:val="5"/>
            <w:vAlign w:val="center"/>
          </w:tcPr>
          <w:p w14:paraId="2C7FDE7C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8" w:type="dxa"/>
            <w:gridSpan w:val="5"/>
            <w:vAlign w:val="center"/>
          </w:tcPr>
          <w:p w14:paraId="4086FF88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406" w:type="dxa"/>
            <w:gridSpan w:val="2"/>
            <w:vAlign w:val="center"/>
          </w:tcPr>
          <w:p w14:paraId="1605DEFF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7A48A743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278" w:type="dxa"/>
            <w:gridSpan w:val="3"/>
            <w:tcBorders>
              <w:right w:val="nil"/>
            </w:tcBorders>
            <w:vAlign w:val="center"/>
          </w:tcPr>
          <w:p w14:paraId="5045B23F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1CD3ECF0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14:paraId="1DE265EC" w14:textId="77777777" w:rsidTr="00196879">
        <w:trPr>
          <w:cantSplit/>
          <w:tblHeader/>
        </w:trPr>
        <w:tc>
          <w:tcPr>
            <w:tcW w:w="668" w:type="dxa"/>
            <w:gridSpan w:val="2"/>
            <w:tcBorders>
              <w:left w:val="nil"/>
            </w:tcBorders>
            <w:vAlign w:val="center"/>
          </w:tcPr>
          <w:p w14:paraId="60180048" w14:textId="77777777" w:rsidR="0019333D" w:rsidRDefault="0019333D" w:rsidP="002806A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79" w:type="dxa"/>
            <w:vAlign w:val="center"/>
          </w:tcPr>
          <w:p w14:paraId="13CFBE26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475" w:type="dxa"/>
            <w:vMerge/>
            <w:vAlign w:val="center"/>
          </w:tcPr>
          <w:p w14:paraId="23BE722D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14:paraId="5C2EEEE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14:paraId="0F90FE59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14:paraId="487A66A9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1AC1426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14:paraId="031E320F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0" w:type="dxa"/>
            <w:vAlign w:val="center"/>
          </w:tcPr>
          <w:p w14:paraId="3873107D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14:paraId="314C573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14:paraId="58BBA91C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vAlign w:val="center"/>
          </w:tcPr>
          <w:p w14:paraId="32536ADE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719" w:type="dxa"/>
            <w:vAlign w:val="center"/>
          </w:tcPr>
          <w:p w14:paraId="45379C5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87" w:type="dxa"/>
            <w:vAlign w:val="center"/>
          </w:tcPr>
          <w:p w14:paraId="01769433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675" w:type="dxa"/>
            <w:vAlign w:val="center"/>
          </w:tcPr>
          <w:p w14:paraId="3D201808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03" w:type="dxa"/>
            <w:gridSpan w:val="2"/>
            <w:tcBorders>
              <w:right w:val="nil"/>
            </w:tcBorders>
            <w:vAlign w:val="center"/>
          </w:tcPr>
          <w:p w14:paraId="1346CAE5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7C4F88" w:rsidRPr="00CE505B" w14:paraId="74D4C4E1" w14:textId="77777777" w:rsidTr="001968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BA014CA" w14:textId="77777777" w:rsidR="007C4F88" w:rsidRPr="00CE505B" w:rsidRDefault="007C4F88" w:rsidP="0005527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14:paraId="174A5391" w14:textId="77777777" w:rsidR="007C4F88" w:rsidRPr="00CE505B" w:rsidRDefault="007C4F88" w:rsidP="0005527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E505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9748E69" w14:textId="77777777" w:rsidR="007C4F88" w:rsidRPr="00CE505B" w:rsidRDefault="007C4F88" w:rsidP="0005527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E505B">
              <w:rPr>
                <w:rFonts w:ascii="新細明體" w:hAnsi="新細明體"/>
                <w:b/>
                <w:noProof/>
                <w:spacing w:val="-6"/>
                <w:sz w:val="20"/>
              </w:rPr>
              <w:t>33,374,589,000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788167B" w14:textId="77777777" w:rsidR="007C4F88" w:rsidRPr="00CE505B" w:rsidRDefault="007C4F88" w:rsidP="0005527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E505B">
              <w:rPr>
                <w:rFonts w:ascii="新細明體" w:hAnsi="新細明體"/>
                <w:b/>
                <w:noProof/>
                <w:spacing w:val="-6"/>
                <w:sz w:val="20"/>
              </w:rPr>
              <w:t>28,029,938,335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AD33956" w14:textId="77777777" w:rsidR="007C4F88" w:rsidRPr="00CE505B" w:rsidRDefault="007C4F88" w:rsidP="0005527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E505B">
              <w:rPr>
                <w:rFonts w:ascii="新細明體" w:hAnsi="新細明體"/>
                <w:b/>
                <w:noProof/>
                <w:spacing w:val="-6"/>
                <w:sz w:val="20"/>
              </w:rPr>
              <w:t>65,895,642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44B6B1E" w14:textId="77777777" w:rsidR="007C4F88" w:rsidRPr="00CE505B" w:rsidRDefault="007C4F88" w:rsidP="0005527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E505B">
              <w:rPr>
                <w:rFonts w:ascii="新細明體" w:hAnsi="新細明體"/>
                <w:b/>
                <w:noProof/>
                <w:spacing w:val="-6"/>
                <w:sz w:val="20"/>
              </w:rPr>
              <w:t>3,005,241,113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C590D54" w14:textId="77777777" w:rsidR="007C4F88" w:rsidRPr="00CE505B" w:rsidRDefault="007C4F88" w:rsidP="0005527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E505B">
              <w:rPr>
                <w:rFonts w:ascii="新細明體" w:hAnsi="新細明體"/>
                <w:b/>
                <w:noProof/>
                <w:spacing w:val="-6"/>
                <w:sz w:val="20"/>
              </w:rPr>
              <w:t>31,101,075,090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F612887" w14:textId="77777777" w:rsidR="007C4F88" w:rsidRPr="00CE505B" w:rsidRDefault="007C4F88" w:rsidP="0005527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E505B">
              <w:rPr>
                <w:rFonts w:ascii="新細明體" w:hAnsi="新細明體"/>
                <w:b/>
                <w:noProof/>
                <w:spacing w:val="-6"/>
                <w:sz w:val="20"/>
              </w:rPr>
              <w:t>28,018,890,672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D5CBB28" w14:textId="77777777" w:rsidR="007C4F88" w:rsidRPr="00CE505B" w:rsidRDefault="007C4F88" w:rsidP="0005527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E505B">
              <w:rPr>
                <w:rFonts w:ascii="新細明體" w:hAnsi="新細明體"/>
                <w:b/>
                <w:noProof/>
                <w:spacing w:val="-6"/>
                <w:sz w:val="20"/>
              </w:rPr>
              <w:t>76,943,305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984A786" w14:textId="77777777" w:rsidR="007C4F88" w:rsidRPr="00CE505B" w:rsidRDefault="007C4F88" w:rsidP="0005527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E505B">
              <w:rPr>
                <w:rFonts w:ascii="新細明體" w:hAnsi="新細明體"/>
                <w:b/>
                <w:noProof/>
                <w:spacing w:val="-6"/>
                <w:sz w:val="20"/>
              </w:rPr>
              <w:t>2,992,785,960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11BB025" w14:textId="77777777" w:rsidR="007C4F88" w:rsidRPr="00CE505B" w:rsidRDefault="007C4F88" w:rsidP="0005527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E505B">
              <w:rPr>
                <w:rFonts w:ascii="新細明體" w:hAnsi="新細明體"/>
                <w:b/>
                <w:noProof/>
                <w:spacing w:val="-6"/>
                <w:sz w:val="20"/>
              </w:rPr>
              <w:t>31,088,619,937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E416DEF" w14:textId="77777777" w:rsidR="007C4F88" w:rsidRPr="00CE505B" w:rsidRDefault="007C4F88" w:rsidP="0005527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E505B">
              <w:rPr>
                <w:rFonts w:ascii="新細明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1F233248" w14:textId="77777777" w:rsidR="007C4F88" w:rsidRPr="00CE505B" w:rsidRDefault="007C4F88" w:rsidP="0005527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E505B">
              <w:rPr>
                <w:rFonts w:ascii="新細明體" w:hAnsi="新細明體"/>
                <w:b/>
                <w:noProof/>
                <w:spacing w:val="-6"/>
                <w:sz w:val="20"/>
              </w:rPr>
              <w:t>- 2,285,969,063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44CC06F" w14:textId="77777777" w:rsidR="007C4F88" w:rsidRPr="00CE505B" w:rsidRDefault="007C4F88" w:rsidP="0005527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E505B">
              <w:rPr>
                <w:rFonts w:ascii="新細明體" w:hAnsi="新細明體"/>
                <w:b/>
                <w:noProof/>
                <w:spacing w:val="-6"/>
                <w:sz w:val="20"/>
              </w:rPr>
              <w:t>- 6.85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F7F38B8" w14:textId="77777777" w:rsidR="007C4F88" w:rsidRPr="00CE505B" w:rsidRDefault="007C4F88" w:rsidP="0005527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E505B">
              <w:rPr>
                <w:rFonts w:ascii="新細明體" w:hAnsi="新細明體"/>
                <w:b/>
                <w:noProof/>
                <w:spacing w:val="-6"/>
                <w:sz w:val="20"/>
              </w:rPr>
              <w:t>- 12,455,153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3EAFAEE1" w14:textId="77777777" w:rsidR="007C4F88" w:rsidRPr="00CE505B" w:rsidRDefault="007C4F88" w:rsidP="0005527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E505B">
              <w:rPr>
                <w:rFonts w:ascii="新細明體" w:hAnsi="新細明體"/>
                <w:b/>
                <w:noProof/>
                <w:spacing w:val="-6"/>
                <w:sz w:val="20"/>
              </w:rPr>
              <w:t>- 0.04</w:t>
            </w:r>
          </w:p>
        </w:tc>
      </w:tr>
      <w:tr w:rsidR="007C4F88" w14:paraId="1A04A6CE" w14:textId="77777777" w:rsidTr="001968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191CF18" w14:textId="77777777" w:rsidR="007C4F88" w:rsidRDefault="007C4F88" w:rsidP="00055276">
            <w:pPr>
              <w:jc w:val="center"/>
              <w:rPr>
                <w:rFonts w:ascii="新細明體" w:hAnsi="新細明體"/>
                <w:sz w:val="20"/>
              </w:rPr>
            </w:pPr>
            <w:r w:rsidRPr="00532122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71C2A029" w14:textId="517F3217" w:rsidR="007C4F88" w:rsidRDefault="007C4F88" w:rsidP="0005527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32122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28739EF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271,489,000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8C6552D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252,730,845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BBE6089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18A42A9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02C0D89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252,730,845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51006D4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252,730,845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2E2C67C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0E56A39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C28EB1D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252,730,845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D0B2A4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0.81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79622833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- 18,758,155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5AD18A6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- 6.91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C97765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79A3BFDE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4F88" w14:paraId="3822FB80" w14:textId="77777777" w:rsidTr="001968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3F7FE9C1" w14:textId="77777777" w:rsidR="007C4F88" w:rsidRDefault="007C4F88" w:rsidP="00055276">
            <w:pPr>
              <w:jc w:val="center"/>
              <w:rPr>
                <w:rFonts w:ascii="新細明體" w:hAnsi="新細明體"/>
                <w:sz w:val="20"/>
              </w:rPr>
            </w:pPr>
            <w:r w:rsidRPr="00532122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29375E71" w14:textId="17B18C60" w:rsidR="007C4F88" w:rsidRDefault="007C4F88" w:rsidP="0005527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32122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C2ED9E9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22,295,383,000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6A96B6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19,041,497,349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024A081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13,151,790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82E4D47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2,216,143,368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3578386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21,270,792,507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F5D605A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19,041,497,349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C465122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13,151,790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0A369AE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2,216,143,368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81A1A70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21,270,792,507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753FEA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68.42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921A5FC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- 1,024,590,493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AE9944D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- 4.60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DEB536B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77EC1D0A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4F88" w14:paraId="4E1859EF" w14:textId="77777777" w:rsidTr="001968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31172283" w14:textId="77777777" w:rsidR="007C4F88" w:rsidRDefault="007C4F88" w:rsidP="00055276">
            <w:pPr>
              <w:jc w:val="center"/>
              <w:rPr>
                <w:rFonts w:ascii="新細明體" w:hAnsi="新細明體"/>
                <w:sz w:val="20"/>
              </w:rPr>
            </w:pPr>
            <w:r w:rsidRPr="00532122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5F93BA3A" w14:textId="77777777" w:rsidR="007C4F88" w:rsidRDefault="007C4F88" w:rsidP="0005527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32122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15C3D94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584,826,000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AB32FEF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504,487,214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7429D26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5,698,778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1936C8E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44,927,714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FB874CE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555,113,706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265C7FF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504,487,214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5B64E37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5,698,778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DE35FE2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44,927,714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6E23B05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555,113,706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FEE11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1.79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00E2AFC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- 29,712,294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A93FA83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- 5.08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9FE3BD2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6949C506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4F88" w14:paraId="6F971F75" w14:textId="77777777" w:rsidTr="001968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73F0F1A" w14:textId="77777777" w:rsidR="007C4F88" w:rsidRDefault="007C4F88" w:rsidP="00055276">
            <w:pPr>
              <w:jc w:val="center"/>
              <w:rPr>
                <w:rFonts w:ascii="新細明體" w:hAnsi="新細明體"/>
                <w:sz w:val="20"/>
              </w:rPr>
            </w:pPr>
            <w:r w:rsidRPr="00532122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693313C9" w14:textId="77777777" w:rsidR="007C4F88" w:rsidRDefault="007C4F88" w:rsidP="0005527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32122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78B00D3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154,113,000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AAB93B0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109,661,053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34DBC81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845541D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42,427,826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6B8BFAA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152,088,879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89DD984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109,661,053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AAE6110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ECE80ED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42,427,826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334BCF7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152,088,879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424AC3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0.49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0F3AFE93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- 2,024,121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544F7CF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- 1.31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1E3B910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383F4DC4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4F88" w14:paraId="456241CF" w14:textId="77777777" w:rsidTr="001968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39EC1BE" w14:textId="77777777" w:rsidR="007C4F88" w:rsidRDefault="007C4F88" w:rsidP="00055276">
            <w:pPr>
              <w:jc w:val="center"/>
              <w:rPr>
                <w:rFonts w:ascii="新細明體" w:hAnsi="新細明體"/>
                <w:sz w:val="20"/>
              </w:rPr>
            </w:pPr>
            <w:r w:rsidRPr="00532122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4C7B61C7" w14:textId="1163078F" w:rsidR="007C4F88" w:rsidRDefault="007C4F88" w:rsidP="0005527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32122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462DB45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1,071,166,000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F82C6F3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792,007,419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7172CCB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F1E63C0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263,372,842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BE5AE31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1,055,380,261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55867F1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792,007,419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B984FBB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D37A834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263,372,842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B3CA2B0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1,055,380,261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3A24F0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3.39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21A7CD5A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- 15,785,739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D7DB815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- 1.47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B0BD4EC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FF42CAA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4F88" w14:paraId="1CED68F8" w14:textId="77777777" w:rsidTr="001968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65838A0C" w14:textId="77777777" w:rsidR="007C4F88" w:rsidRDefault="007C4F88" w:rsidP="00055276">
            <w:pPr>
              <w:jc w:val="center"/>
              <w:rPr>
                <w:rFonts w:ascii="新細明體" w:hAnsi="新細明體"/>
                <w:sz w:val="20"/>
              </w:rPr>
            </w:pPr>
            <w:r w:rsidRPr="00532122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0253E520" w14:textId="77777777" w:rsidR="007C4F88" w:rsidRDefault="007C4F88" w:rsidP="0005527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32122">
              <w:rPr>
                <w:rFonts w:ascii="標楷體" w:eastAsia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789AC47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460,871,000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7A30DB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375,485,301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55201DE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61E7A11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43,928,416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A3D9E89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419,413,717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8F7EF19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375,485,301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A9C5957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B1C2E7A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43,928,416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32FF04A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419,413,717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2204FF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1.35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21269ABB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- 41,457,283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10AC795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- 9.00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5977C30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4F842E34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4F88" w14:paraId="142D1670" w14:textId="77777777" w:rsidTr="001968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5AE0B108" w14:textId="77777777" w:rsidR="007C4F88" w:rsidRDefault="007C4F88" w:rsidP="00055276">
            <w:pPr>
              <w:jc w:val="center"/>
              <w:rPr>
                <w:rFonts w:ascii="新細明體" w:hAnsi="新細明體"/>
                <w:sz w:val="20"/>
              </w:rPr>
            </w:pPr>
            <w:r w:rsidRPr="00532122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78F46FEC" w14:textId="1F25B3C5" w:rsidR="007C4F88" w:rsidRDefault="007C4F88" w:rsidP="0005527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32122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4769FC7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483,671,000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5DC769F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434,414,990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5BFB017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22,684,801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5D345A3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4,148,525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5234B8B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461,248,316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615D85B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434,414,990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F19F21F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22,684,801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16A9204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4,148,525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0705595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461,248,316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8FFC76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1.48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ED511B5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- 22,422,684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F153A9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- 4.64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C75E482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01CC42D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4F88" w14:paraId="6AEC13F2" w14:textId="77777777" w:rsidTr="001968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0C2827C" w14:textId="77777777" w:rsidR="007C4F88" w:rsidRDefault="007C4F88" w:rsidP="00055276">
            <w:pPr>
              <w:jc w:val="center"/>
              <w:rPr>
                <w:rFonts w:ascii="新細明體" w:hAnsi="新細明體"/>
                <w:sz w:val="20"/>
              </w:rPr>
            </w:pPr>
            <w:r w:rsidRPr="00532122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61149793" w14:textId="77777777" w:rsidR="007C4F88" w:rsidRDefault="007C4F88" w:rsidP="0005527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32122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E07DC02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258,319,000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E90315D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230,242,265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CC2815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CE8EE87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11,362,067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F13778D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241,604,332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8DE3325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230,242,265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F5CBA87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36CADB4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11,362,067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B509201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241,604,332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FE125F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0.78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0A13907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- 16,714,668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B9A09C9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- 6.47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F7634B7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04D14260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4F88" w14:paraId="7543E96A" w14:textId="77777777" w:rsidTr="001968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DC61828" w14:textId="77777777" w:rsidR="007C4F88" w:rsidRDefault="007C4F88" w:rsidP="00055276">
            <w:pPr>
              <w:jc w:val="center"/>
              <w:rPr>
                <w:rFonts w:ascii="新細明體" w:hAnsi="新細明體"/>
                <w:sz w:val="20"/>
              </w:rPr>
            </w:pPr>
            <w:r w:rsidRPr="00532122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3399B071" w14:textId="046E5699" w:rsidR="007C4F88" w:rsidRDefault="007C4F88" w:rsidP="0005527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32122">
              <w:rPr>
                <w:rFonts w:ascii="標楷體" w:eastAsia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A12A6E9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654,456,000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899F38A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564,936,623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520C622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55DC764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9B7144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564,936,623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F91D68A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564,936,623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8E03171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BD59691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BFDFC56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564,936,623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C649E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1.82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70E1AE0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- 89,519,377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329FC29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- 13.68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CBB833E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60A6ACE6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4F88" w14:paraId="50CC928D" w14:textId="77777777" w:rsidTr="001968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495E7CFF" w14:textId="77777777" w:rsidR="007C4F88" w:rsidRDefault="007C4F88" w:rsidP="00055276">
            <w:pPr>
              <w:jc w:val="center"/>
              <w:rPr>
                <w:rFonts w:ascii="新細明體" w:hAnsi="新細明體"/>
                <w:sz w:val="20"/>
              </w:rPr>
            </w:pPr>
            <w:r w:rsidRPr="00532122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48EE1548" w14:textId="17FCF0BE" w:rsidR="007C4F88" w:rsidRDefault="007C4F88" w:rsidP="0005527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32122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0B3526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2,293,386,000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A6D4529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2,140,043,848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D03069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820C0BF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7,780,000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B8F3CD2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2,147,823,848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11D3189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2,140,043,848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8022829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5CBB37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7,780,000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2B0BEC2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2,147,823,848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931337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6.91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0254C67A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- 145,562,152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94EF13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- 6.35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488A77A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798DD25F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4F88" w14:paraId="65C92E5A" w14:textId="77777777" w:rsidTr="001968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531F17CB" w14:textId="77777777" w:rsidR="007C4F88" w:rsidRDefault="007C4F88" w:rsidP="00055276">
            <w:pPr>
              <w:jc w:val="center"/>
              <w:rPr>
                <w:rFonts w:ascii="新細明體" w:hAnsi="新細明體"/>
                <w:sz w:val="20"/>
              </w:rPr>
            </w:pPr>
            <w:r w:rsidRPr="00532122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6AE0A827" w14:textId="5DAC7599" w:rsidR="007C4F88" w:rsidRDefault="007C4F88" w:rsidP="0005527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32122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79FBF1A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867,106,000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67327AE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806,003,715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AC612E2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23,139,173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BCF2552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26,207,632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4D77DA1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855,350,520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9FB3DDD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806,003,715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6811FDA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23,139,173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2AFBC7F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26,207,632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ADF26DB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855,350,520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E28DC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2.75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4765ECA0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- 11,755,480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C338E1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- 1.36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0DEEBA2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1302998B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4F88" w14:paraId="1AE050D0" w14:textId="77777777" w:rsidTr="001968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204301F" w14:textId="77777777" w:rsidR="007C4F88" w:rsidRDefault="007C4F88" w:rsidP="00055276">
            <w:pPr>
              <w:jc w:val="center"/>
              <w:rPr>
                <w:rFonts w:ascii="新細明體" w:hAnsi="新細明體"/>
                <w:sz w:val="20"/>
              </w:rPr>
            </w:pPr>
            <w:r w:rsidRPr="00532122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25B71803" w14:textId="3C2860D9" w:rsidR="007C4F88" w:rsidRDefault="007C4F88" w:rsidP="0005527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32122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C210394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2,501,150,000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9933277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2,098,136,375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F03AFB6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B78A09A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112,460,240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DB5F25D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2,210,596,615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81F9907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2,087,088,712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F3E60B5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11,047,663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710DE51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100,005,087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D2D85BF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2,198,141,462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70AC54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7.07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B8FF857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- 303,008,538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D371C0B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- 12.11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63B7DFB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- 12,455,153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035CD191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- 0.56</w:t>
            </w:r>
          </w:p>
        </w:tc>
      </w:tr>
      <w:tr w:rsidR="007C4F88" w14:paraId="7DC427F8" w14:textId="77777777" w:rsidTr="001968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A890AB0" w14:textId="77777777" w:rsidR="007C4F88" w:rsidRDefault="007C4F88" w:rsidP="00055276">
            <w:pPr>
              <w:jc w:val="center"/>
              <w:rPr>
                <w:rFonts w:ascii="新細明體" w:hAnsi="新細明體"/>
                <w:sz w:val="20"/>
              </w:rPr>
            </w:pPr>
            <w:r w:rsidRPr="00532122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666BD495" w14:textId="77777777" w:rsidR="007C4F88" w:rsidRDefault="007C4F88" w:rsidP="0005527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32122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1C73F61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1,183,813,000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3D7519D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680,291,338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662EB05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1,221,100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BDF09BE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232,482,483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685793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913,994,921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9881FD9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680,291,338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63AC51D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1,221,100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7A8B7FC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232,482,483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EA71F34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913,994,921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C64F3DE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2.94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7EC6DA7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- 269,818,079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4378FFD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- 22.79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29B9B1B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69A0525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4F88" w14:paraId="544582B3" w14:textId="77777777" w:rsidTr="001968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693E4988" w14:textId="77777777" w:rsidR="007C4F88" w:rsidRDefault="007C4F88" w:rsidP="00055276">
            <w:pPr>
              <w:jc w:val="center"/>
              <w:rPr>
                <w:rFonts w:ascii="新細明體" w:hAnsi="新細明體"/>
                <w:sz w:val="20"/>
              </w:rPr>
            </w:pPr>
            <w:r w:rsidRPr="00532122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1597CABD" w14:textId="77777777" w:rsidR="007C4F88" w:rsidRDefault="007C4F88" w:rsidP="0005527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32122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B497073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13,517,000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B6BEA0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5FE114C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EEA42A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C0C341E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B38644C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D6CAC20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D140C7D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52FC81D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1CDCEC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F542226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- 13,517,000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9AEF28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79B265F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661BD19E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--</w:t>
            </w:r>
          </w:p>
        </w:tc>
      </w:tr>
      <w:tr w:rsidR="007C4F88" w14:paraId="4307E357" w14:textId="77777777" w:rsidTr="001968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9B3E0E0" w14:textId="77777777" w:rsidR="007C4F88" w:rsidRDefault="007C4F88" w:rsidP="00055276">
            <w:pPr>
              <w:jc w:val="center"/>
              <w:rPr>
                <w:rFonts w:ascii="新細明體" w:hAnsi="新細明體"/>
                <w:sz w:val="20"/>
              </w:rPr>
            </w:pPr>
            <w:r w:rsidRPr="00532122">
              <w:rPr>
                <w:rFonts w:ascii="新細明體" w:hAnsi="新細明體"/>
                <w:noProof/>
                <w:sz w:val="20"/>
              </w:rPr>
              <w:t>15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54C6AEAA" w14:textId="77777777" w:rsidR="007C4F88" w:rsidRDefault="007C4F88" w:rsidP="0005527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32122">
              <w:rPr>
                <w:rFonts w:ascii="標楷體" w:eastAsia="標楷體" w:hAnsi="標楷體" w:hint="eastAsia"/>
                <w:noProof/>
                <w:sz w:val="20"/>
              </w:rPr>
              <w:t>調整公務員工待遇準備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5279FEC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281,323,000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2F1DB7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693CE6B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F62D004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CD2E7B8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2105583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7AD49FF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DFC9973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E979424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1AE7DF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0B3E11BC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- 281,323,000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73B03DB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E0FC8FD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1E9E8959" w14:textId="77777777" w:rsidR="007C4F88" w:rsidRPr="00314D54" w:rsidRDefault="007C4F88" w:rsidP="0005527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32122">
              <w:rPr>
                <w:rFonts w:ascii="新細明體" w:hAnsi="新細明體"/>
                <w:noProof/>
                <w:spacing w:val="-6"/>
                <w:sz w:val="20"/>
              </w:rPr>
              <w:t>--</w:t>
            </w:r>
          </w:p>
        </w:tc>
      </w:tr>
    </w:tbl>
    <w:p w14:paraId="0A61111B" w14:textId="0A4DE92F" w:rsidR="00AE2EA2" w:rsidRDefault="007C4F88">
      <w:pPr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proofErr w:type="gramStart"/>
      <w:r w:rsidR="00196879">
        <w:rPr>
          <w:rFonts w:ascii="標楷體" w:eastAsia="標楷體" w:hAnsi="標楷體" w:hint="eastAsia"/>
          <w:sz w:val="20"/>
        </w:rPr>
        <w:t>1</w:t>
      </w:r>
      <w:r w:rsidR="00196879">
        <w:rPr>
          <w:rFonts w:ascii="標楷體" w:eastAsia="標楷體" w:hAnsi="標楷體"/>
          <w:sz w:val="20"/>
        </w:rPr>
        <w:t>14</w:t>
      </w:r>
      <w:proofErr w:type="gramEnd"/>
      <w:r>
        <w:rPr>
          <w:rFonts w:ascii="標楷體" w:eastAsia="標楷體" w:hAnsi="標楷體" w:hint="eastAsia"/>
          <w:sz w:val="20"/>
        </w:rPr>
        <w:t>年度第二預備金預算數</w:t>
      </w:r>
      <w:r w:rsidR="00196879">
        <w:rPr>
          <w:rFonts w:ascii="標楷體" w:eastAsia="標楷體" w:hAnsi="標楷體" w:hint="eastAsia"/>
          <w:sz w:val="20"/>
        </w:rPr>
        <w:t>5</w:t>
      </w:r>
      <w:r w:rsidR="00196879">
        <w:rPr>
          <w:rFonts w:ascii="標楷體" w:eastAsia="標楷體" w:hAnsi="標楷體"/>
          <w:sz w:val="20"/>
        </w:rPr>
        <w:t>,00</w:t>
      </w:r>
      <w:r>
        <w:rPr>
          <w:rFonts w:ascii="標楷體" w:eastAsia="標楷體" w:hAnsi="標楷體" w:hint="eastAsia"/>
          <w:sz w:val="20"/>
        </w:rPr>
        <w:t>0</w:t>
      </w:r>
      <w:r w:rsidR="00196879">
        <w:rPr>
          <w:rFonts w:ascii="標楷體" w:eastAsia="標楷體" w:hAnsi="標楷體" w:hint="eastAsia"/>
          <w:sz w:val="20"/>
        </w:rPr>
        <w:t>萬元</w:t>
      </w:r>
      <w:r>
        <w:rPr>
          <w:rFonts w:ascii="標楷體" w:eastAsia="標楷體" w:hAnsi="標楷體" w:hint="eastAsia"/>
          <w:sz w:val="20"/>
        </w:rPr>
        <w:t>，經縣政府核准動支</w:t>
      </w:r>
      <w:r w:rsidR="00196879">
        <w:rPr>
          <w:rFonts w:ascii="標楷體" w:eastAsia="標楷體" w:hAnsi="標楷體" w:hint="eastAsia"/>
          <w:sz w:val="20"/>
        </w:rPr>
        <w:t>3</w:t>
      </w:r>
      <w:r w:rsidR="00196879">
        <w:rPr>
          <w:rFonts w:ascii="標楷體" w:eastAsia="標楷體" w:hAnsi="標楷體"/>
          <w:sz w:val="20"/>
        </w:rPr>
        <w:t>,648</w:t>
      </w:r>
      <w:r w:rsidR="00196879">
        <w:rPr>
          <w:rFonts w:ascii="標楷體" w:eastAsia="標楷體" w:hAnsi="標楷體" w:hint="eastAsia"/>
          <w:sz w:val="20"/>
        </w:rPr>
        <w:t>萬餘元</w:t>
      </w:r>
      <w:r>
        <w:rPr>
          <w:rFonts w:ascii="標楷體" w:eastAsia="標楷體" w:hAnsi="標楷體" w:hint="eastAsia"/>
          <w:sz w:val="20"/>
        </w:rPr>
        <w:t>，賸餘1</w:t>
      </w:r>
      <w:r w:rsidR="00196879">
        <w:rPr>
          <w:rFonts w:ascii="標楷體" w:eastAsia="標楷體" w:hAnsi="標楷體"/>
          <w:sz w:val="20"/>
        </w:rPr>
        <w:t>,351</w:t>
      </w:r>
      <w:r>
        <w:rPr>
          <w:rFonts w:ascii="標楷體" w:eastAsia="標楷體" w:hAnsi="標楷體" w:hint="eastAsia"/>
          <w:sz w:val="20"/>
        </w:rPr>
        <w:t>萬</w:t>
      </w:r>
      <w:r w:rsidR="00196879">
        <w:rPr>
          <w:rFonts w:ascii="標楷體" w:eastAsia="標楷體" w:hAnsi="標楷體" w:hint="eastAsia"/>
          <w:sz w:val="20"/>
        </w:rPr>
        <w:t>餘</w:t>
      </w:r>
      <w:r>
        <w:rPr>
          <w:rFonts w:ascii="標楷體" w:eastAsia="標楷體" w:hAnsi="標楷體" w:hint="eastAsia"/>
          <w:sz w:val="20"/>
        </w:rPr>
        <w:t>元。</w:t>
      </w:r>
    </w:p>
    <w:p w14:paraId="48D9FE58" w14:textId="77777777" w:rsidR="003A6AF3" w:rsidRDefault="003A6AF3">
      <w:pPr>
        <w:ind w:right="414"/>
        <w:rPr>
          <w:rFonts w:ascii="標楷體" w:eastAsia="標楷體" w:hAnsi="標楷體"/>
          <w:sz w:val="20"/>
        </w:rPr>
      </w:pPr>
    </w:p>
    <w:sectPr w:rsidR="003A6AF3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400B2" w14:textId="77777777" w:rsidR="007C4F88" w:rsidRDefault="007C4F88">
      <w:r>
        <w:separator/>
      </w:r>
    </w:p>
  </w:endnote>
  <w:endnote w:type="continuationSeparator" w:id="0">
    <w:p w14:paraId="238ADFCE" w14:textId="77777777" w:rsidR="007C4F88" w:rsidRDefault="007C4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-543444702"/>
      <w:docPartObj>
        <w:docPartGallery w:val="Page Numbers (Bottom of Page)"/>
        <w:docPartUnique/>
      </w:docPartObj>
    </w:sdtPr>
    <w:sdtContent>
      <w:p w14:paraId="6B2C5707" w14:textId="6F386B1C" w:rsidR="00715EC4" w:rsidRPr="00715EC4" w:rsidRDefault="00715EC4" w:rsidP="00715EC4">
        <w:pPr>
          <w:pStyle w:val="a4"/>
          <w:jc w:val="center"/>
          <w:rPr>
            <w:rFonts w:ascii="標楷體" w:eastAsia="標楷體" w:hAnsi="標楷體"/>
          </w:rPr>
        </w:pPr>
        <w:r w:rsidRPr="00715EC4">
          <w:rPr>
            <w:rFonts w:ascii="標楷體" w:eastAsia="標楷體" w:hAnsi="標楷體"/>
          </w:rPr>
          <w:t>11-</w:t>
        </w:r>
        <w:r w:rsidRPr="00715EC4">
          <w:rPr>
            <w:rFonts w:ascii="標楷體" w:eastAsia="標楷體" w:hAnsi="標楷體"/>
          </w:rPr>
          <w:fldChar w:fldCharType="begin"/>
        </w:r>
        <w:r w:rsidRPr="00715EC4">
          <w:rPr>
            <w:rFonts w:ascii="標楷體" w:eastAsia="標楷體" w:hAnsi="標楷體"/>
          </w:rPr>
          <w:instrText>PAGE   \* MERGEFORMAT</w:instrText>
        </w:r>
        <w:r w:rsidRPr="00715EC4">
          <w:rPr>
            <w:rFonts w:ascii="標楷體" w:eastAsia="標楷體" w:hAnsi="標楷體"/>
          </w:rPr>
          <w:fldChar w:fldCharType="separate"/>
        </w:r>
        <w:r w:rsidRPr="00715EC4">
          <w:rPr>
            <w:rFonts w:ascii="標楷體" w:eastAsia="標楷體" w:hAnsi="標楷體"/>
            <w:lang w:val="zh-TW"/>
          </w:rPr>
          <w:t>2</w:t>
        </w:r>
        <w:r w:rsidRPr="00715EC4">
          <w:rPr>
            <w:rFonts w:ascii="標楷體" w:eastAsia="標楷體" w:hAnsi="標楷體"/>
          </w:rPr>
          <w:fldChar w:fldCharType="end"/>
        </w:r>
      </w:p>
    </w:sdtContent>
  </w:sdt>
  <w:p w14:paraId="7CA094E3" w14:textId="77777777" w:rsidR="00196879" w:rsidRDefault="0019687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F3F05" w14:textId="77777777" w:rsidR="007C4F88" w:rsidRDefault="007C4F88">
      <w:r>
        <w:separator/>
      </w:r>
    </w:p>
  </w:footnote>
  <w:footnote w:type="continuationSeparator" w:id="0">
    <w:p w14:paraId="4A0A620B" w14:textId="77777777" w:rsidR="007C4F88" w:rsidRDefault="007C4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2E85" w14:textId="23B85BC1" w:rsidR="0019333D" w:rsidRDefault="00196879">
    <w:pPr>
      <w:pStyle w:val="a3"/>
      <w:jc w:val="center"/>
    </w:pPr>
    <w:r w:rsidRPr="0019687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肆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19687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196879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196879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2995D" w14:textId="19D67690" w:rsidR="0019333D" w:rsidRDefault="00196879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196879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r w:rsidRPr="00196879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F88"/>
    <w:rsid w:val="0000640C"/>
    <w:rsid w:val="00126D1C"/>
    <w:rsid w:val="001360D0"/>
    <w:rsid w:val="0019333D"/>
    <w:rsid w:val="00196879"/>
    <w:rsid w:val="001B52B0"/>
    <w:rsid w:val="00277CE3"/>
    <w:rsid w:val="002806A0"/>
    <w:rsid w:val="002B407D"/>
    <w:rsid w:val="00314D54"/>
    <w:rsid w:val="003A6AF3"/>
    <w:rsid w:val="0042792A"/>
    <w:rsid w:val="00542884"/>
    <w:rsid w:val="00715EC4"/>
    <w:rsid w:val="007C4F88"/>
    <w:rsid w:val="007E202A"/>
    <w:rsid w:val="00A82B7C"/>
    <w:rsid w:val="00AE2EA2"/>
    <w:rsid w:val="00D33987"/>
    <w:rsid w:val="00DA741F"/>
    <w:rsid w:val="00E0026A"/>
    <w:rsid w:val="00E55EEF"/>
    <w:rsid w:val="00ED5A22"/>
    <w:rsid w:val="00F14484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937682C"/>
  <w15:chartTrackingRefBased/>
  <w15:docId w15:val="{93F87C21-5591-45DA-97A5-B34A591DF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715EC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mi4Fb1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Umi4Fb1歲出機關別決算審定表主管別</Template>
  <TotalTime>9</TotalTime>
  <Pages>1</Pages>
  <Words>490</Words>
  <Characters>1876</Characters>
  <Application>Microsoft Office Word</Application>
  <DocSecurity>0</DocSecurity>
  <Lines>15</Lines>
  <Paragraphs>4</Paragraphs>
  <ScaleCrop>false</ScaleCrop>
  <Company>N.A.O.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詹佳恆</dc:creator>
  <cp:keywords/>
  <cp:lastModifiedBy>詹佳恆</cp:lastModifiedBy>
  <cp:revision>5</cp:revision>
  <cp:lastPrinted>2026-06-16T02:45:00Z</cp:lastPrinted>
  <dcterms:created xsi:type="dcterms:W3CDTF">2026-06-16T02:44:00Z</dcterms:created>
  <dcterms:modified xsi:type="dcterms:W3CDTF">2026-06-18T07:06:00Z</dcterms:modified>
</cp:coreProperties>
</file>