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2022"/>
        <w:gridCol w:w="1338"/>
        <w:gridCol w:w="1470"/>
        <w:gridCol w:w="1470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 w14:paraId="4C9B90D3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E08A9BA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3FEA3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CAAA8" w14:textId="6371E042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C2785B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238F28C2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070FC56D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03158F23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6D20EF74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48D46BE3" w14:textId="77777777" w:rsidTr="00562394">
        <w:trPr>
          <w:cantSplit/>
          <w:tblHeader/>
        </w:trPr>
        <w:tc>
          <w:tcPr>
            <w:tcW w:w="2382" w:type="dxa"/>
            <w:gridSpan w:val="3"/>
            <w:tcBorders>
              <w:left w:val="nil"/>
            </w:tcBorders>
            <w:vAlign w:val="center"/>
          </w:tcPr>
          <w:p w14:paraId="461B6F5F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338" w:type="dxa"/>
            <w:vMerge w:val="restart"/>
            <w:vAlign w:val="center"/>
          </w:tcPr>
          <w:p w14:paraId="258C61A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80" w:type="dxa"/>
            <w:gridSpan w:val="5"/>
            <w:vAlign w:val="center"/>
          </w:tcPr>
          <w:p w14:paraId="158A60B1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14:paraId="78AC1BCC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7DB35578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63E2E03E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11C189E9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14:paraId="12FC532D" w14:textId="77777777" w:rsidTr="00562394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183BBECE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022" w:type="dxa"/>
            <w:vAlign w:val="center"/>
          </w:tcPr>
          <w:p w14:paraId="4713A86C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338" w:type="dxa"/>
            <w:vMerge/>
            <w:vAlign w:val="center"/>
          </w:tcPr>
          <w:p w14:paraId="58310AEE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6C7D222D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14:paraId="179510C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4CB0B86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329FC7D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14:paraId="36C1B32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4002E6A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14:paraId="4A56E4A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028E30DD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23F53420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10DD7F0E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1C5FF4E2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28424FCE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C2785B" w:rsidRPr="007760EE" w14:paraId="03E8C444" w14:textId="77777777" w:rsidTr="005623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D20B6D8" w14:textId="77777777" w:rsidR="00C2785B" w:rsidRPr="007760EE" w:rsidRDefault="00C2785B" w:rsidP="008D6F9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3B1338DD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760E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6B793932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7,211,889,000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49414DF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4,319,796,466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FF18374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25,351,211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F4CEE2E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2,445,865,289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55A29E9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6,791,012,966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06A941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982C1B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E0EDA4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095A48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4,319,796,466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D974B7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25,351,211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5F745C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2,445,865,289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FFCC34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6,791,012,966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349DE7A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- 420,876,034</w:t>
            </w:r>
          </w:p>
        </w:tc>
      </w:tr>
      <w:tr w:rsidR="00C2785B" w:rsidRPr="007760EE" w14:paraId="2C6657C0" w14:textId="77777777" w:rsidTr="005623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3BE254B" w14:textId="77777777" w:rsidR="00C2785B" w:rsidRPr="007760EE" w:rsidRDefault="00C2785B" w:rsidP="008D6F9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00A977C1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760E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0063E1DC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933,887,000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2DC77FD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575,193,143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EF3D354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23,835,173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AFF043F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165,734,394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452D0B6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764,762,710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1D9833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64E4AD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A575FA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ABA2FA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575,193,143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9842A3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23,835,173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413DB0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165,734,394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E82D94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764,762,710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B2959C9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- 169,124,290</w:t>
            </w:r>
          </w:p>
        </w:tc>
      </w:tr>
      <w:tr w:rsidR="00C2785B" w14:paraId="2F6EE3D2" w14:textId="77777777" w:rsidTr="005623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D413198" w14:textId="77777777" w:rsidR="00C2785B" w:rsidRDefault="00C2785B" w:rsidP="008D6F9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7918940B" w14:textId="77777777" w:rsidR="00C2785B" w:rsidRDefault="00C2785B" w:rsidP="008D6F9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176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3EF465B4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64,963,000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0EE8009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62,552,177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8B2A45A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857C453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2,193,155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A135D65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64,745,332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F2E333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0310F1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ADB93B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A7D171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62,552,177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1AC10E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6D0A3B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2,193,155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2E5299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64,745,332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B239744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- 217,668</w:t>
            </w:r>
          </w:p>
        </w:tc>
      </w:tr>
      <w:tr w:rsidR="00C2785B" w14:paraId="1F2F2D2D" w14:textId="77777777" w:rsidTr="005623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C26BA24" w14:textId="77777777" w:rsidR="00C2785B" w:rsidRDefault="00C2785B" w:rsidP="008D6F9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04BFE287" w14:textId="77777777" w:rsidR="00C2785B" w:rsidRDefault="00C2785B" w:rsidP="008D6F9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176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50621AA7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4,194,000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EA548B1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3,864,827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5E287D8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E821F44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0F65D94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3,864,827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70C37E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08929C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ED62B5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F0934B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3,864,827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4F8068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FDFFA7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459CC1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3,864,827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F9B9851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- 329,173</w:t>
            </w:r>
          </w:p>
        </w:tc>
      </w:tr>
      <w:tr w:rsidR="00C2785B" w14:paraId="3E20F2C7" w14:textId="77777777" w:rsidTr="005623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FE4D157" w14:textId="77777777" w:rsidR="00C2785B" w:rsidRDefault="00C2785B" w:rsidP="008D6F9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383FE713" w14:textId="77777777" w:rsidR="00C2785B" w:rsidRDefault="00C2785B" w:rsidP="008D6F9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176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0690901C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721,631,000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2F52B3B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375,809,084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28864F4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23,835,173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595BB7D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155,761,239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C464B87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555,405,496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CC5ED3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5E83E5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F6A75A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7F2C9E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375,809,084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DF8C3B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23,835,173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137D50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155,761,239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BB43A5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555,405,496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C1F0C20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- 166,225,504</w:t>
            </w:r>
          </w:p>
        </w:tc>
      </w:tr>
      <w:tr w:rsidR="00C2785B" w14:paraId="1BABCCAA" w14:textId="77777777" w:rsidTr="005623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10E9D41" w14:textId="77777777" w:rsidR="00C2785B" w:rsidRDefault="00C2785B" w:rsidP="008D6F9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78B37BBC" w14:textId="77777777" w:rsidR="00C2785B" w:rsidRDefault="00C2785B" w:rsidP="008D6F9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176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189ED32F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140,010,000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0187D87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129,883,115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6947A82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92CBE97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7,780,000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498A03D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137,663,115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4827E4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2F26AD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EB9451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A59642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129,883,115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82299D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831207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7,780,000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574D8B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137,663,115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6468D69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- 2,346,885</w:t>
            </w:r>
          </w:p>
        </w:tc>
      </w:tr>
      <w:tr w:rsidR="00C2785B" w14:paraId="26074C3E" w14:textId="77777777" w:rsidTr="005623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8D74F3B" w14:textId="77777777" w:rsidR="00C2785B" w:rsidRDefault="00C2785B" w:rsidP="008D6F9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67074A1F" w14:textId="77777777" w:rsidR="00C2785B" w:rsidRDefault="00C2785B" w:rsidP="008D6F9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176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1DB3703D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3,089,000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7E599FF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3,083,940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E518A35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92FBA11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701FB76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3,083,940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18BD2D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1E42FD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FC9D02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2018F1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3,083,940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698667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5607BD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73D433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3,083,940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5A069C9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- 5,060</w:t>
            </w:r>
          </w:p>
        </w:tc>
      </w:tr>
      <w:tr w:rsidR="00C2785B" w:rsidRPr="007760EE" w14:paraId="76F39936" w14:textId="77777777" w:rsidTr="005623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104A2B2" w14:textId="77777777" w:rsidR="00C2785B" w:rsidRPr="007760EE" w:rsidRDefault="00C2785B" w:rsidP="008D6F9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29E234AC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760E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660B7231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1,348,404,000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028A09F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1,033,145,156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1A6DB9E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943E66F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312,294,014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CEC0657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1,345,439,170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BC2587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F8716D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244414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54993E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1,033,145,156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87C19C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1B283C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312,294,014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E33FDE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1,345,439,170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515F8B9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- 2,964,830</w:t>
            </w:r>
          </w:p>
        </w:tc>
      </w:tr>
      <w:tr w:rsidR="00C2785B" w14:paraId="066F1F3C" w14:textId="77777777" w:rsidTr="005623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A499BCF" w14:textId="77777777" w:rsidR="00C2785B" w:rsidRDefault="00C2785B" w:rsidP="008D6F9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74EB4351" w14:textId="77777777" w:rsidR="00C2785B" w:rsidRDefault="00C2785B" w:rsidP="008D6F9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176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008262A8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898,184,000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50F6D9F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874,610,659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BED3524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61C9D41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23,250,917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2C98974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897,861,576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AADB85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B42F86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8FE69D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8ECF71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874,610,659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B8FF4C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26F5A8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23,250,917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AAE8D9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897,861,576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CB3BD3A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- 322,424</w:t>
            </w:r>
          </w:p>
        </w:tc>
      </w:tr>
      <w:tr w:rsidR="00C2785B" w14:paraId="114C6EA4" w14:textId="77777777" w:rsidTr="005623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00DE702" w14:textId="77777777" w:rsidR="00C2785B" w:rsidRDefault="00C2785B" w:rsidP="008D6F9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606429FE" w14:textId="77777777" w:rsidR="00C2785B" w:rsidRDefault="00C2785B" w:rsidP="008D6F9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176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7DABCF42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450,220,000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33B1CF3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158,534,497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DD2676D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BD68F93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289,043,097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14EBF1D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447,577,594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0684AB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1C5263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9177A1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A74943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158,534,497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B246DE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55569E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289,043,097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E8A611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447,577,594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C37BCA2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- 2,642,406</w:t>
            </w:r>
          </w:p>
        </w:tc>
      </w:tr>
      <w:tr w:rsidR="00C2785B" w:rsidRPr="007760EE" w14:paraId="315BA799" w14:textId="77777777" w:rsidTr="005623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C3D509C" w14:textId="77777777" w:rsidR="00C2785B" w:rsidRPr="007760EE" w:rsidRDefault="00C2785B" w:rsidP="008D6F9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174A5202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760E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1938C855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3,687,726,000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6A21CC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1,818,186,732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C9F5C70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294,938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8A9F98B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1,641,844,385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BD746ED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3,460,326,055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C8CEA1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AC0334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03C086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FDBE53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1,818,186,732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7B7AB4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294,938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1F0B4F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1,641,844,385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0186DB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3,460,326,055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29F3908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- 227,399,945</w:t>
            </w:r>
          </w:p>
        </w:tc>
      </w:tr>
      <w:tr w:rsidR="00C2785B" w14:paraId="0656E722" w14:textId="77777777" w:rsidTr="005623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4395B33" w14:textId="77777777" w:rsidR="00C2785B" w:rsidRDefault="00C2785B" w:rsidP="008D6F9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476C6A00" w14:textId="77777777" w:rsidR="00C2785B" w:rsidRDefault="00C2785B" w:rsidP="008D6F9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176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252B5DDD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1,843,680,000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BBCB54A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771,349,800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1838EBB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294,938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F077447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962,213,411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C048131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1,733,858,149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DCED86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90F46A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FD4BF8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582B2E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771,349,800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7D657F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294,938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AB6E43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962,213,411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B1D1DD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1,733,858,149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DCCD6BE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- 109,821,851</w:t>
            </w:r>
          </w:p>
        </w:tc>
      </w:tr>
      <w:tr w:rsidR="00C2785B" w14:paraId="6358FB94" w14:textId="77777777" w:rsidTr="005623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EEDA7FE" w14:textId="77777777" w:rsidR="00C2785B" w:rsidRDefault="00C2785B" w:rsidP="008D6F9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0E528E4C" w14:textId="77777777" w:rsidR="00C2785B" w:rsidRDefault="00C2785B" w:rsidP="008D6F9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176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1029B6FB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10,380,000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B5D6598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9,788,617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90F4AB7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AB227CC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FAD845E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9,788,617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BBDA05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A7E3C9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DA5422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DA8C72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9,788,617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4AC110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DD5FE0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B3DEC7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9,788,617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776604C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- 591,383</w:t>
            </w:r>
          </w:p>
        </w:tc>
      </w:tr>
      <w:tr w:rsidR="00C2785B" w14:paraId="5D0D1749" w14:textId="77777777" w:rsidTr="005623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7B850E7" w14:textId="77777777" w:rsidR="00C2785B" w:rsidRDefault="00C2785B" w:rsidP="008D6F9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25049C97" w14:textId="77777777" w:rsidR="00C2785B" w:rsidRDefault="00C2785B" w:rsidP="008D6F9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176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3CF80B32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1,482,253,000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2D25BCD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887,085,203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B188AC3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79012A9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481,515,853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28C399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1,368,601,056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E49521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39F6F1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C3613B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75DA91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887,085,203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4EC71E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398696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481,515,853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ED2DA3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1,368,601,056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AFCBDE0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- 113,651,944</w:t>
            </w:r>
          </w:p>
        </w:tc>
      </w:tr>
      <w:tr w:rsidR="00C2785B" w14:paraId="64CE12D1" w14:textId="77777777" w:rsidTr="005623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A432E59" w14:textId="77777777" w:rsidR="00C2785B" w:rsidRDefault="00C2785B" w:rsidP="008D6F9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5E55FC93" w14:textId="77777777" w:rsidR="00C2785B" w:rsidRDefault="00C2785B" w:rsidP="008D6F9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176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23C770FD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351,413,000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5466EBB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149,963,112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A12C716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D6C77F2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198,115,121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54280C3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348,078,233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52B0CE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557AF7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5B5568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E86466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149,963,112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60935F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024FB7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198,115,121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B92620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348,078,233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CF88332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- 3,334,767</w:t>
            </w:r>
          </w:p>
        </w:tc>
      </w:tr>
      <w:tr w:rsidR="00C2785B" w:rsidRPr="007760EE" w14:paraId="61425881" w14:textId="77777777" w:rsidTr="005623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0B4CD4B" w14:textId="77777777" w:rsidR="00C2785B" w:rsidRPr="007760EE" w:rsidRDefault="00C2785B" w:rsidP="008D6F9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43348944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760E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5182D96F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108,608,000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3DC4819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75,686,192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4C6B994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6CA3C14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17,892,903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76FB8E2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93,579,095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14AC57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24515B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520267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32E415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75,686,192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650273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1BC354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17,892,903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214747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93,579,095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9B85FDC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- 15,028,905</w:t>
            </w:r>
          </w:p>
        </w:tc>
      </w:tr>
      <w:tr w:rsidR="00C2785B" w14:paraId="14AB62A5" w14:textId="77777777" w:rsidTr="005623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94A480C" w14:textId="77777777" w:rsidR="00C2785B" w:rsidRDefault="00C2785B" w:rsidP="008D6F9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41BABF83" w14:textId="77777777" w:rsidR="00C2785B" w:rsidRDefault="00C2785B" w:rsidP="008D6F9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176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3451E58C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35,874,000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4E00759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25,316,018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186B2DA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7884704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5,899,000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219148F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31,215,018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367CF3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646FAA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1C8A20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EBBE66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25,316,018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F4218E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B7F789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5,899,000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A03063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31,215,018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76D3C33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- 4,658,982</w:t>
            </w:r>
          </w:p>
        </w:tc>
      </w:tr>
      <w:tr w:rsidR="00C2785B" w14:paraId="5C6EEA8A" w14:textId="77777777" w:rsidTr="005623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DF41FEC" w14:textId="77777777" w:rsidR="00C2785B" w:rsidRDefault="00C2785B" w:rsidP="008D6F9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69795B40" w14:textId="77777777" w:rsidR="00C2785B" w:rsidRDefault="00C2785B" w:rsidP="008D6F9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176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6FAEA121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12,596,000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9686AFF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6,743,881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5DD83CA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E15BD57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4,754,369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30D8E19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11,498,250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11003F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4315FA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AEEE4A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F857E3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6,743,881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50727D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44E2C6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4,754,369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BCBD12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11,498,250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1AE07D3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- 1,097,750</w:t>
            </w:r>
          </w:p>
        </w:tc>
      </w:tr>
      <w:tr w:rsidR="00C2785B" w14:paraId="3073AA84" w14:textId="77777777" w:rsidTr="005623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6289583" w14:textId="77777777" w:rsidR="00C2785B" w:rsidRDefault="00C2785B" w:rsidP="008D6F9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7DFC9336" w14:textId="77777777" w:rsidR="00C2785B" w:rsidRDefault="00C2785B" w:rsidP="008D6F9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176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5DA8698A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60,138,000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0E5B4C4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43,626,293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75490AE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23F3601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7,239,534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E07B98C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50,865,827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66335D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CD21DF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992C7F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4CDEBA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43,626,293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095034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568B12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7,239,534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220383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50,865,827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1ED877E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- 9,272,173</w:t>
            </w:r>
          </w:p>
        </w:tc>
      </w:tr>
      <w:tr w:rsidR="00C2785B" w:rsidRPr="007760EE" w14:paraId="417A7D5C" w14:textId="77777777" w:rsidTr="005623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0615734" w14:textId="77777777" w:rsidR="00C2785B" w:rsidRPr="007760EE" w:rsidRDefault="00C2785B" w:rsidP="008D6F9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115B4A26" w14:textId="77777777" w:rsidR="00C2785B" w:rsidRPr="00562394" w:rsidRDefault="00C2785B" w:rsidP="008D6F9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6"/>
                <w:sz w:val="20"/>
              </w:rPr>
            </w:pPr>
            <w:r w:rsidRPr="00562394">
              <w:rPr>
                <w:rFonts w:ascii="標楷體" w:eastAsia="標楷體" w:hAnsi="標楷體" w:hint="eastAsia"/>
                <w:b/>
                <w:noProof/>
                <w:spacing w:val="-16"/>
                <w:sz w:val="20"/>
              </w:rPr>
              <w:t>社區發展及環境保護支出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763848A0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824,756,000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8472480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747,780,826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C501E71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8AC83A7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75,617,110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D439D20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823,397,936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EF870C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1CE0EF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EDD0D1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70D144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747,780,826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192638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DC30C0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75,617,110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46F9B5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823,397,936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2E68B4A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- 1,358,064</w:t>
            </w:r>
          </w:p>
        </w:tc>
      </w:tr>
      <w:tr w:rsidR="00C2785B" w14:paraId="77A7AD0A" w14:textId="77777777" w:rsidTr="005623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3280658" w14:textId="77777777" w:rsidR="00C2785B" w:rsidRDefault="00C2785B" w:rsidP="008D6F9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lastRenderedPageBreak/>
              <w:t>17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0188223C" w14:textId="77777777" w:rsidR="00C2785B" w:rsidRDefault="00C2785B" w:rsidP="008D6F9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176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5E95F71E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16,926,000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A3610E4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16,210,985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32DBB6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523A9A4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42FA7DC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16,210,985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476DFF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53CFFE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5EFC98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0D2B55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16,210,985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444D19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4E7D2B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24A03C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16,210,985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023C776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- 715,015</w:t>
            </w:r>
          </w:p>
        </w:tc>
      </w:tr>
      <w:tr w:rsidR="00C2785B" w14:paraId="1DAB3AD3" w14:textId="77777777" w:rsidTr="005623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6A65B28" w14:textId="77777777" w:rsidR="00C2785B" w:rsidRDefault="00C2785B" w:rsidP="008D6F9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670405CA" w14:textId="77777777" w:rsidR="00C2785B" w:rsidRDefault="00C2785B" w:rsidP="008D6F9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176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205F04C1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807,830,000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4628F1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731,569,841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69D94AC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65D4C58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75,617,110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446BF35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807,186,951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223C08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65C855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C36561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1527DC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731,569,841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A6F2CB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BD47B6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75,617,110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74F586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807,186,951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9FBD872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- 643,049</w:t>
            </w:r>
          </w:p>
        </w:tc>
      </w:tr>
      <w:tr w:rsidR="00C2785B" w:rsidRPr="007760EE" w14:paraId="11798D2C" w14:textId="77777777" w:rsidTr="005623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CFC66FA" w14:textId="77777777" w:rsidR="00C2785B" w:rsidRPr="007760EE" w:rsidRDefault="00C2785B" w:rsidP="008D6F9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0A0752C0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760E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55FE3FA1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308,508,000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DBDFF4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69,804,417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F2B4CAA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1,221,100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B28D200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232,482,483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80D2556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303,508,000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5E3E32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84B17F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9A2ADB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6AE59A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69,804,417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F7412E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1,221,100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8C3B56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232,482,483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CCF981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303,508,000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A8CAA99" w14:textId="77777777" w:rsidR="00C2785B" w:rsidRPr="007760EE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60EE">
              <w:rPr>
                <w:rFonts w:ascii="新細明體" w:hAnsi="新細明體"/>
                <w:b/>
                <w:noProof/>
                <w:spacing w:val="-10"/>
                <w:sz w:val="20"/>
              </w:rPr>
              <w:t>- 5,000,000</w:t>
            </w:r>
          </w:p>
        </w:tc>
      </w:tr>
      <w:tr w:rsidR="00C2785B" w14:paraId="63ED4518" w14:textId="77777777" w:rsidTr="005623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F297F70" w14:textId="77777777" w:rsidR="00C2785B" w:rsidRDefault="00C2785B" w:rsidP="008D6F9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760ADD33" w14:textId="77777777" w:rsidR="00C2785B" w:rsidRDefault="00C2785B" w:rsidP="008D6F9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1176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19D4F4ED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308,508,000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9C4E445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69,804,417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175D913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1,221,100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115759D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232,482,483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F4DB4FD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303,508,000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254D83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1B8151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3CDB64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B9526F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69,804,417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9C549F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1,221,100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6751F8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232,482,483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C07AD3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303,508,000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534C16D" w14:textId="77777777" w:rsidR="00C2785B" w:rsidRDefault="00C2785B" w:rsidP="008D6F94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1176A">
              <w:rPr>
                <w:rFonts w:ascii="新細明體" w:hAnsi="新細明體"/>
                <w:noProof/>
                <w:spacing w:val="-10"/>
                <w:sz w:val="20"/>
              </w:rPr>
              <w:t>- 5,000,000</w:t>
            </w:r>
          </w:p>
        </w:tc>
      </w:tr>
    </w:tbl>
    <w:p w14:paraId="717C88B6" w14:textId="0FF446F7" w:rsidR="000E09BC" w:rsidRPr="005A5C82" w:rsidRDefault="000E09BC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</w:p>
    <w:p w14:paraId="519594FF" w14:textId="77777777" w:rsidR="005A5C82" w:rsidRPr="005A5C82" w:rsidRDefault="005A5C82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</w:p>
    <w:sectPr w:rsidR="005A5C82" w:rsidRPr="005A5C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C5263" w14:textId="77777777" w:rsidR="00C2785B" w:rsidRDefault="00C2785B">
      <w:r>
        <w:separator/>
      </w:r>
    </w:p>
  </w:endnote>
  <w:endnote w:type="continuationSeparator" w:id="0">
    <w:p w14:paraId="026ECF02" w14:textId="77777777" w:rsidR="00C2785B" w:rsidRDefault="00C27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7D4A0" w14:textId="77777777" w:rsidR="00DA754F" w:rsidRDefault="00DA754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4A9BE" w14:textId="42CDC349" w:rsidR="00A5163C" w:rsidRPr="00A5163C" w:rsidRDefault="00A5163C" w:rsidP="00A5163C">
    <w:pPr>
      <w:pStyle w:val="a4"/>
      <w:jc w:val="center"/>
      <w:rPr>
        <w:rFonts w:ascii="標楷體" w:eastAsia="標楷體" w:hAnsi="標楷體"/>
      </w:rPr>
    </w:pPr>
    <w:r w:rsidRPr="00A5163C">
      <w:rPr>
        <w:rFonts w:ascii="標楷體" w:eastAsia="標楷體" w:hAnsi="標楷體"/>
      </w:rPr>
      <w:t>10-3-</w:t>
    </w:r>
    <w:sdt>
      <w:sdtPr>
        <w:rPr>
          <w:rFonts w:ascii="標楷體" w:eastAsia="標楷體" w:hAnsi="標楷體"/>
        </w:rPr>
        <w:id w:val="1506481229"/>
        <w:docPartObj>
          <w:docPartGallery w:val="Page Numbers (Bottom of Page)"/>
          <w:docPartUnique/>
        </w:docPartObj>
      </w:sdtPr>
      <w:sdtEndPr/>
      <w:sdtContent>
        <w:r w:rsidRPr="00A5163C">
          <w:rPr>
            <w:rFonts w:ascii="標楷體" w:eastAsia="標楷體" w:hAnsi="標楷體"/>
          </w:rPr>
          <w:fldChar w:fldCharType="begin"/>
        </w:r>
        <w:r w:rsidRPr="00A5163C">
          <w:rPr>
            <w:rFonts w:ascii="標楷體" w:eastAsia="標楷體" w:hAnsi="標楷體"/>
          </w:rPr>
          <w:instrText>PAGE   \* MERGEFORMAT</w:instrText>
        </w:r>
        <w:r w:rsidRPr="00A5163C">
          <w:rPr>
            <w:rFonts w:ascii="標楷體" w:eastAsia="標楷體" w:hAnsi="標楷體"/>
          </w:rPr>
          <w:fldChar w:fldCharType="separate"/>
        </w:r>
        <w:r w:rsidRPr="00A5163C">
          <w:rPr>
            <w:rFonts w:ascii="標楷體" w:eastAsia="標楷體" w:hAnsi="標楷體"/>
            <w:lang w:val="zh-TW"/>
          </w:rPr>
          <w:t>2</w:t>
        </w:r>
        <w:r w:rsidRPr="00A5163C">
          <w:rPr>
            <w:rFonts w:ascii="標楷體" w:eastAsia="標楷體" w:hAnsi="標楷體"/>
          </w:rPr>
          <w:fldChar w:fldCharType="end"/>
        </w:r>
      </w:sdtContent>
    </w:sdt>
  </w:p>
  <w:p w14:paraId="594D1A69" w14:textId="77777777" w:rsidR="00A5163C" w:rsidRDefault="00A5163C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標楷體" w:eastAsia="標楷體" w:hAnsi="標楷體"/>
      </w:rPr>
      <w:id w:val="-670960061"/>
      <w:docPartObj>
        <w:docPartGallery w:val="Page Numbers (Bottom of Page)"/>
        <w:docPartUnique/>
      </w:docPartObj>
    </w:sdtPr>
    <w:sdtEndPr/>
    <w:sdtContent>
      <w:p w14:paraId="2B03A023" w14:textId="2A37BCBF" w:rsidR="00A5163C" w:rsidRPr="00A5163C" w:rsidRDefault="00A5163C" w:rsidP="00A5163C">
        <w:pPr>
          <w:pStyle w:val="a4"/>
          <w:jc w:val="center"/>
          <w:rPr>
            <w:rFonts w:ascii="標楷體" w:eastAsia="標楷體" w:hAnsi="標楷體"/>
          </w:rPr>
        </w:pPr>
        <w:r w:rsidRPr="00A5163C">
          <w:rPr>
            <w:rFonts w:ascii="標楷體" w:eastAsia="標楷體" w:hAnsi="標楷體"/>
          </w:rPr>
          <w:t>10-3-</w:t>
        </w:r>
        <w:r w:rsidRPr="00A5163C">
          <w:rPr>
            <w:rFonts w:ascii="標楷體" w:eastAsia="標楷體" w:hAnsi="標楷體"/>
          </w:rPr>
          <w:fldChar w:fldCharType="begin"/>
        </w:r>
        <w:r w:rsidRPr="00A5163C">
          <w:rPr>
            <w:rFonts w:ascii="標楷體" w:eastAsia="標楷體" w:hAnsi="標楷體"/>
          </w:rPr>
          <w:instrText>PAGE   \* MERGEFORMAT</w:instrText>
        </w:r>
        <w:r w:rsidRPr="00A5163C">
          <w:rPr>
            <w:rFonts w:ascii="標楷體" w:eastAsia="標楷體" w:hAnsi="標楷體"/>
          </w:rPr>
          <w:fldChar w:fldCharType="separate"/>
        </w:r>
        <w:r w:rsidRPr="00A5163C">
          <w:rPr>
            <w:rFonts w:ascii="標楷體" w:eastAsia="標楷體" w:hAnsi="標楷體"/>
            <w:lang w:val="zh-TW"/>
          </w:rPr>
          <w:t>2</w:t>
        </w:r>
        <w:r w:rsidRPr="00A5163C">
          <w:rPr>
            <w:rFonts w:ascii="標楷體" w:eastAsia="標楷體" w:hAnsi="標楷體"/>
          </w:rPr>
          <w:fldChar w:fldCharType="end"/>
        </w:r>
      </w:p>
    </w:sdtContent>
  </w:sdt>
  <w:p w14:paraId="533A7996" w14:textId="77777777" w:rsidR="0030105A" w:rsidRDefault="0030105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1C8C9" w14:textId="77777777" w:rsidR="00C2785B" w:rsidRDefault="00C2785B">
      <w:r>
        <w:separator/>
      </w:r>
    </w:p>
  </w:footnote>
  <w:footnote w:type="continuationSeparator" w:id="0">
    <w:p w14:paraId="4DBFEBDE" w14:textId="77777777" w:rsidR="00C2785B" w:rsidRDefault="00C27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2DFC3" w14:textId="77777777" w:rsidR="00DA754F" w:rsidRDefault="00DA754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60FE9" w14:textId="1B2C8CC6" w:rsidR="00975682" w:rsidRDefault="0030105A">
    <w:pPr>
      <w:pStyle w:val="a3"/>
      <w:jc w:val="center"/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30105A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30105A">
      <w:rPr>
        <w:rFonts w:ascii="標楷體" w:eastAsia="標楷體" w:hAnsi="標楷體" w:hint="eastAsia"/>
        <w:b/>
        <w:spacing w:val="60"/>
        <w:sz w:val="32"/>
        <w:szCs w:val="32"/>
        <w:u w:val="single"/>
      </w:rPr>
      <w:t>宜蘭縣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30105A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="00DA754F" w:rsidRPr="00DA754F">
      <w:rPr>
        <w:rFonts w:ascii="標楷體" w:eastAsia="標楷體" w:hint="eastAsia"/>
        <w:bCs/>
        <w:spacing w:val="60"/>
        <w:sz w:val="24"/>
        <w:szCs w:val="24"/>
      </w:rPr>
      <w:t>(續</w:t>
    </w:r>
    <w:r w:rsidR="00DA754F" w:rsidRPr="00DA754F">
      <w:rPr>
        <w:rFonts w:ascii="標楷體" w:eastAsia="標楷體"/>
        <w:bCs/>
        <w:spacing w:val="60"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7D29C" w14:textId="03EC6DCB" w:rsidR="00975682" w:rsidRDefault="0030105A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30105A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Pr="0030105A">
      <w:rPr>
        <w:rFonts w:ascii="標楷體" w:eastAsia="標楷體" w:hAnsi="標楷體" w:hint="eastAsia"/>
        <w:b/>
        <w:spacing w:val="60"/>
        <w:sz w:val="32"/>
        <w:u w:val="single"/>
      </w:rPr>
      <w:t>宜蘭縣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Pr="0030105A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85B"/>
    <w:rsid w:val="000E09BC"/>
    <w:rsid w:val="00187730"/>
    <w:rsid w:val="002B20C7"/>
    <w:rsid w:val="0030105A"/>
    <w:rsid w:val="004B41BD"/>
    <w:rsid w:val="00562394"/>
    <w:rsid w:val="005A5C82"/>
    <w:rsid w:val="006A11BB"/>
    <w:rsid w:val="00725752"/>
    <w:rsid w:val="00975682"/>
    <w:rsid w:val="00A5163C"/>
    <w:rsid w:val="00B26D79"/>
    <w:rsid w:val="00C2785B"/>
    <w:rsid w:val="00CB7FF9"/>
    <w:rsid w:val="00CF71B6"/>
    <w:rsid w:val="00DA754F"/>
    <w:rsid w:val="00E0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CC0982B"/>
  <w15:chartTrackingRefBased/>
  <w15:docId w15:val="{397FF0D9-38CF-4ED8-BAC7-F01318DAA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A5163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nTs1EO9TDs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nTs1EO9TDs歲出政事別總表.dot</Template>
  <TotalTime>6</TotalTime>
  <Pages>2</Pages>
  <Words>554</Words>
  <Characters>2307</Characters>
  <Application>Microsoft Office Word</Application>
  <DocSecurity>0</DocSecurity>
  <Lines>19</Lines>
  <Paragraphs>5</Paragraphs>
  <ScaleCrop>false</ScaleCrop>
  <Company>N.A.O.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詹佳恆</dc:creator>
  <cp:keywords/>
  <cp:lastModifiedBy>詹佳恆</cp:lastModifiedBy>
  <cp:revision>5</cp:revision>
  <dcterms:created xsi:type="dcterms:W3CDTF">2026-06-16T02:18:00Z</dcterms:created>
  <dcterms:modified xsi:type="dcterms:W3CDTF">2026-07-06T00:51:00Z</dcterms:modified>
</cp:coreProperties>
</file>