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45"/>
        <w:gridCol w:w="1515"/>
        <w:gridCol w:w="480"/>
      </w:tblGrid>
      <w:tr w:rsidR="0033339B" w14:paraId="6924F3D3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77F57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CF3A3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958C" w14:textId="7BE1F0BF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C70A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0886E29D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49AAC8EF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7EB4627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57EF0B07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2256EA6E" w14:textId="77777777" w:rsidTr="00D55209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39B0570F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3D08B2D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11C2AF04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74C0E10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25" w:type="dxa"/>
            <w:gridSpan w:val="2"/>
            <w:vAlign w:val="center"/>
          </w:tcPr>
          <w:p w14:paraId="26869D32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2"/>
            <w:tcBorders>
              <w:right w:val="nil"/>
            </w:tcBorders>
            <w:vAlign w:val="center"/>
          </w:tcPr>
          <w:p w14:paraId="1549492E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37891E29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73C297D1" w14:textId="77777777" w:rsidTr="00D55209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7B6C4823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418602D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362E62C2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2C8F801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8320DD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53497A8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4EF225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2505BA3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67C518C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0F53A95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1794207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28AD142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12EAB6C5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5172698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45" w:type="dxa"/>
            <w:vAlign w:val="center"/>
          </w:tcPr>
          <w:p w14:paraId="2D4812BA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15" w:type="dxa"/>
            <w:vAlign w:val="center"/>
          </w:tcPr>
          <w:p w14:paraId="41032E81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321BE8E6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7C70A8" w:rsidRPr="00A355DB" w14:paraId="3C34A06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388F5FF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51FF44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CBAC66A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5AD44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33,374,589,000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8FA1A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28,029,938,335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398465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65,895,642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98F2C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3,005,241,113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A69F3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31,101,075,090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36386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28,018,890,672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1D945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76,943,305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D0A2C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2,992,785,960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025A1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31,088,619,937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2478A2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8C244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- 2,285,969,063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457B7E5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- 6.85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4367D6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7658AD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- 0.04</w:t>
            </w:r>
          </w:p>
        </w:tc>
      </w:tr>
      <w:tr w:rsidR="007C70A8" w:rsidRPr="00A355DB" w14:paraId="07F0B17C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9FAEBDB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A37193C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CFE31E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48EB5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5,607,670,000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7827D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4,963,320,782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C9C48E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28,837,951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A5A6C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199,663,295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FCDB1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5,191,822,028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6CF7C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4,963,320,782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AC75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28,837,951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6E2EF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199,663,295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0CBC2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5,191,822,028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19C1F3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66F132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- 415,847,972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140186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- 7.42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2F51065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82B89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2E537EC1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7D584BD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5522453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483994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D5A9C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441,864,000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DFD87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418,533,771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7F3F1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A43F9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3,125,079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28E68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421,658,850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201B4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418,533,771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C2B3D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7A9C3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3,125,079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C7EB0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421,658,850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8F7D7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CD6B5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- 20,205,150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F9ACCA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- 4.57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0AB094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C8FA90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40320C3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432817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09D736B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61AAC3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E0BAF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271,489,000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71F53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ADA1F1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E6BD6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FCAD0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86972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6149B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560B8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054BA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252,730,845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533368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C0C1F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- 18,758,155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5DE45D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- 6.91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B2B62B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A77C79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6475124C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B0C1BBC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90CF23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677BBC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02A54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2,346,723,000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8A6CC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1,903,095,981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7CEB8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28,837,951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64B24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188,758,216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18EB0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2,120,692,148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FDF23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1,903,095,981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307E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28,837,951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93A29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188,758,216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D0EA4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2,120,692,148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B939F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6.82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F219E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- 226,030,852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5D8132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- 9.63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63720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B1AF6A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096F3465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A4BDF33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BBE8F74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922C94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C528F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2,293,386,000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C2827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2,140,043,848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13380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58BAC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7,780,000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036A5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2,147,823,848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1489D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2,140,043,848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F7DF7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445EC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7,780,000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F3BE0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2,147,823,848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CDB09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6.91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FC647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- 145,562,152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A76B1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- 6.35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5C367B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46E604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0E6EFDE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A39C290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4E9C6C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77CCB63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9938D2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254,208,000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9AD22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248,916,337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A7C285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2437E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811F1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248,916,337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917E9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248,916,337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B2D95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816E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A355E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248,916,337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123BC1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F470B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- 5,291,663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695D21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- 2.08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CA95E2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88DAE9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75444692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30FE2E8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80C383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DD93B47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C3DF9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11,325,870,000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65AB0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10,779,391,092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15EF91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86E77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329,051,585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6B4AC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11,108,442,677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1F854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10,779,391,092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48293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610C14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329,051,585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19157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11,108,442,677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5A150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E6A03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- 217,427,323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29D278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- 1.92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203810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B79A88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5002BF6E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75439F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4073FF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AEF17A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72A81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10,082,092,000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A855B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9,862,176,980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ED775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083C5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23,250,917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FFB9A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9,885,427,897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81687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9,862,176,980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92B88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BD546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23,250,917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5BD2F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9,885,427,897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B8A4D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31.80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97DF6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- 196,664,103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619D4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- 1.95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2DC5FA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B4D4FF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0D24A362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476B7FB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97CC392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677209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8E8D6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1,243,778,000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D2680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917,214,112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AECB6D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2E629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305,800,668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882B1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1,223,014,780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E9159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917,214,112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ED7F8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42DAE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305,800,668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D5915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1,223,014,780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36596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3.93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109C3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- 20,763,220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7467F2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- 1.67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6885DB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8804D5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0AF4164A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19C9BBA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0F0019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A83642C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A6C27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5,819,146,000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7EB4C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3,369,256,733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4EA31F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2,986,960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8CFF9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1,997,797,374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3553B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5,370,041,067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D8640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3,369,256,733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811E6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2,986,960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783D6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1,997,797,374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D9103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5,370,041,067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4F8F0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17.27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2EEE3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- 449,104,933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275725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- 7.72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EAF926D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09122E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014F7B94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107D4CC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47B6DA0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2972F4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2C070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2,824,410,000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178D3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1,608,989,903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591246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1,717,961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DC6A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1,020,734,749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2AC29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2,631,442,613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78177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1,608,989,903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28E65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1,717,961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191AE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1,020,734,749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29E97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2,631,442,613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EE09A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8.46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F5A8A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- 192,967,387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9531B9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- 6.83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455D69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C16C9F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099A60AE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14484A0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A0E03F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C781F7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D1B99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287,432,000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C9E66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239,093,362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E9872E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1,268,999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7DDDD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11,773,243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B36E1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252,135,604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93806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239,093,362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B11E7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1,268,999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EBC16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11,773,243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669EE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252,135,604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E9BBC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D5E1A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- 35,296,396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33E1F5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- 12.28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44AFB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314A21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4CF184CF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27BB94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7F5F89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80F1F3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CEC65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2,093,476,000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9B503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1,145,657,779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560532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63A3F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733,852,661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96F50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1,879,510,440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43F35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1,145,657,779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DA9DC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E4BBD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733,852,661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06BC9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1,879,510,440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B7E2F9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F4B74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- 213,965,560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1280F8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- 10.22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8E9C8F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BCEF09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20EF7FF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880E804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451D418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42731C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46E39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613,828,000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952F2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375,515,689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23FDB1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C3EF7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231,436,721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C6B5B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606,952,410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35451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375,515,689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A8F5A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E5B1A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231,436,721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DD62B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606,952,410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208A1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1.95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5DF05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- 6,875,590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8D91F1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- 1.12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C8B13D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8434E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0E39B45C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F0D7AC8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32BFFC7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A006D2E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69492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5,568,058,000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28A6B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4,906,209,550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190F8B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10,164,830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A2B23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140,812,943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9CB09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5,057,187,323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306AC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4,895,161,887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7E064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21,212,493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C48AE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128,357,790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12362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5,044,732,170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4B38B6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F781C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- 523,325,830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039775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- 9.40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7A44795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45AE61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- 0.25</w:t>
            </w:r>
          </w:p>
        </w:tc>
      </w:tr>
      <w:tr w:rsidR="007C70A8" w14:paraId="4967D861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6C8E325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BEE558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71582D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50B64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145,889,000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6C917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138,889,436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71632E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AB2BD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BCECB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138,889,436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D1B84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138,889,436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97D53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DC3D4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27CED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138,889,436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38011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8E1B6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- 6,999,564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2BF298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- 4.80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AA8B5F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55AD9F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6E500AA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FE4D54F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D809E4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007A00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55036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186,524,000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6F6E9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171,384,328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9F356B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456,498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52E14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9A4EF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171,840,826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D44D9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171,384,328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B0ACD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456,498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E35C9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6303C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171,840,826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9613F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879BD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- 14,683,174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172E6D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- 7.87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0EAE7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E487F7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7DD47CD9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FB632B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BC556CC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9FBDA8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3B9EE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2,588,371,000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4D2CE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2,372,473,890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CC0CAA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8,735,641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2C152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23,598,334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337B5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2,404,807,865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10799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2,372,473,890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15C21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8,735,641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C4C31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23,598,334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7CA95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2,404,807,865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7A191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7.74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2286E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- 183,563,135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59E91E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- 7.09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F4F3A8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D854C7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3936DEE7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BC6936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C12D3E0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572E50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98894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146,124,000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D851C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125,325,521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3C6DE7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972,691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526A6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4,754,369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C7E69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131,052,581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E57F5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125,325,521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53736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972,691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7E990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4,754,369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C2336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131,052,581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D3AF2A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7BAA6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- 15,071,419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846664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- 10.31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FCD7DB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95DA95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6557B0CA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9120B67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4C2CD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60CCFB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A49EB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2,501,150,000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698AA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2,098,136,375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F9F18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B3AA5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112,460,240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9AFE2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2,210,596,615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153EF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2,087,088,712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1D5BE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11,047,663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5C76F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100,005,087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4D338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2,198,141,462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6BEB2A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7.07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D8D77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- 303,008,538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5CE8A1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- 12.11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F9414A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- 12,455,153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E9406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- 0.56</w:t>
            </w:r>
          </w:p>
        </w:tc>
      </w:tr>
      <w:tr w:rsidR="007C70A8" w:rsidRPr="00A355DB" w14:paraId="26345197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0261045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4B0D91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D546018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F772A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1,543,823,000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5525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1,384,327,554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964DB3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22,684,801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3B1112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105,433,433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0AA094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1,512,445,788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BF1AB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1,384,327,554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70CD3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22,684,801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7DEF6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105,433,433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5536C0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1,512,445,788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2224DC6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4.86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0E7F9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- 31,377,212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C41BBD1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- 2.03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CF135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3260FA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43B2294D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02ADD5B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77ABB2F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6BCCB8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99961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483,671,000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1FFC1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434,414,990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171BB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22,684,801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8EB35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4,148,525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81E5B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461,248,316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55AB2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434,414,990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9356D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22,684,801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789E4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4,148,525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5CC79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461,248,316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627FE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1.48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D12DF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- 22,422,684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DDD11E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- 4.64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505AFF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63BEAF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2A8EF824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4E73675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20E4EB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FAF0F9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FB65F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1,060,152,000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84531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949,912,564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475157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C63EC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101,284,908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63B82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1,051,197,472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9D8CA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949,912,564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2A01F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9A410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101,284,908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BCF99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1,051,197,472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BFE61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3.38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EB61F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- 8,954,528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1A177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- 0.84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C044A03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B983DF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1FE321C6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9D23FC4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1E50F02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B7D7A2B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C4B78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2,141,767,000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C1DC9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8391E5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4DEF5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E46AA5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DC2E0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DFC16D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0C537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EB6A3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2,094,111,584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56228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77ACD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- 47,655,416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12EDAF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- 2.23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D9349A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67CE17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332BA4AA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7936698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D3C1D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C123AA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81E53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2,141,767,000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4301C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5A8839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CC1BB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4FC24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DDCBC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2,094,111,584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DE856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B0958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658FC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2,094,111,584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54A559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6.74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C2121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- 47,655,416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33DCC5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- 2.23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4D4C50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1966EF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598AB6B7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C58EABF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A3264D2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A52B86A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79721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400,248,000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1B471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316,020,286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983B3B8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927CAD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C5C2B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316,020,286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CC372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316,020,286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6CCE5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351DD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6EEC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316,020,286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C396DF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7FBA8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- 84,227,714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C23E53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- 21.04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1D922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17D935A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2C13A33F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9906E3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E0DE63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C074D2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4E9C0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400,248,000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C5204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316,020,286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674D66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52229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06717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316,020,286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AF3D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316,020,286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AA29C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114527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96DA2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316,020,286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D3C2D7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A7F3A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- 84,227,714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E3B694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- 21.04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843465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7EEB7F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:rsidRPr="00A355DB" w14:paraId="1674D647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086A63AF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7EE219" w14:textId="77777777" w:rsidR="007C70A8" w:rsidRPr="00A355DB" w:rsidRDefault="007C70A8" w:rsidP="003A44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2B4DBC2" w14:textId="77777777" w:rsidR="007C70A8" w:rsidRPr="00A355DB" w:rsidRDefault="007C70A8" w:rsidP="003A44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355DB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5F72ED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968,007,000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C8B294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217,300,754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D77D8B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1,221,100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C1D58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232,482,483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A395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451,004,337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E7BF5C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217,300,754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A5222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1,221,100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1B59F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232,482,483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57ADA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451,004,337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FAEA83B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78A5DE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- 517,002,663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1800599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- 53.41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639127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1C46573" w14:textId="77777777" w:rsidR="007C70A8" w:rsidRPr="00A355DB" w:rsidRDefault="007C70A8" w:rsidP="003A44E0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355D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C70A8" w14:paraId="61F08736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B4D320B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B859813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280710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A3DBE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375C9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0E817D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E7B78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7770E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33521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E1261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7EB26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8F94F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52259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77E5BF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4B5A18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702D3B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2820B1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2D292668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380073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1A2D38E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9AB5FF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44AF1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945,490,000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FDA25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208,300,754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E4A3BD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1,221,100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E6D5E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232,482,483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A9430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442,004,337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7C64C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208,300,754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328BA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1,221,100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248310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232,482,483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C4C28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442,004,337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967C91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1.42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9AC14A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- 503,485,663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4F5FB5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- 53.25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BB9039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3CA90FE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C70A8" w14:paraId="50DFEA8B" w14:textId="77777777" w:rsidTr="00D552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EB33E39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66CD66" w14:textId="77777777" w:rsidR="007C70A8" w:rsidRDefault="007C70A8" w:rsidP="003A44E0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E2A0D7" w14:textId="77777777" w:rsidR="007C70A8" w:rsidRDefault="007C70A8" w:rsidP="003A44E0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91F7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41295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13,517,000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DB517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ED0DC7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A63E28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AB73A6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808F7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0C4169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36450B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03800D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545062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9C9B64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- 13,517,000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702125C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58734C1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FFA815" w14:textId="77777777" w:rsidR="007C70A8" w:rsidRPr="00F32BE8" w:rsidRDefault="007C70A8" w:rsidP="003A44E0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691F7C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596A915A" w14:textId="332EBC2A" w:rsidR="00ED38BF" w:rsidRDefault="007C70A8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4A6A01">
        <w:rPr>
          <w:rFonts w:ascii="標楷體" w:eastAsia="標楷體" w:hAnsi="標楷體" w:hint="eastAsia"/>
          <w:sz w:val="20"/>
        </w:rPr>
        <w:t>1</w:t>
      </w:r>
      <w:r w:rsidR="004A6A01">
        <w:rPr>
          <w:rFonts w:ascii="標楷體" w:eastAsia="標楷體" w:hAnsi="標楷體"/>
          <w:sz w:val="20"/>
        </w:rPr>
        <w:t>14</w:t>
      </w:r>
      <w:proofErr w:type="gramEnd"/>
      <w:r>
        <w:rPr>
          <w:rFonts w:ascii="標楷體" w:eastAsia="標楷體" w:hAnsi="標楷體"/>
          <w:sz w:val="20"/>
        </w:rPr>
        <w:t>年度第二預備金預算數</w:t>
      </w:r>
      <w:r w:rsidR="004A6A01">
        <w:rPr>
          <w:rFonts w:ascii="標楷體" w:eastAsia="標楷體" w:hAnsi="標楷體" w:hint="eastAsia"/>
          <w:sz w:val="20"/>
        </w:rPr>
        <w:t>5</w:t>
      </w:r>
      <w:r w:rsidR="004A6A01">
        <w:rPr>
          <w:rFonts w:ascii="標楷體" w:eastAsia="標楷體" w:hAnsi="標楷體"/>
          <w:sz w:val="20"/>
        </w:rPr>
        <w:t>,000</w:t>
      </w:r>
      <w:r w:rsidR="004A6A01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，經縣政府核准動支</w:t>
      </w:r>
      <w:r w:rsidR="009B3E0C">
        <w:rPr>
          <w:rFonts w:ascii="標楷體" w:eastAsia="標楷體" w:hAnsi="標楷體"/>
          <w:sz w:val="20"/>
        </w:rPr>
        <w:t>3,648</w:t>
      </w:r>
      <w:r w:rsidR="009B3E0C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/>
          <w:sz w:val="20"/>
        </w:rPr>
        <w:t>，賸餘1</w:t>
      </w:r>
      <w:r w:rsidR="009B3E0C">
        <w:rPr>
          <w:rFonts w:ascii="標楷體" w:eastAsia="標楷體" w:hAnsi="標楷體"/>
          <w:sz w:val="20"/>
        </w:rPr>
        <w:t>,351</w:t>
      </w:r>
      <w:r>
        <w:rPr>
          <w:rFonts w:ascii="標楷體" w:eastAsia="標楷體" w:hAnsi="標楷體"/>
          <w:sz w:val="20"/>
        </w:rPr>
        <w:t>萬</w:t>
      </w:r>
      <w:r w:rsidR="009B3E0C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/>
          <w:sz w:val="20"/>
        </w:rPr>
        <w:t>元。</w:t>
      </w:r>
    </w:p>
    <w:sectPr w:rsidR="00ED38B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351E" w14:textId="77777777" w:rsidR="007C70A8" w:rsidRDefault="007C70A8">
      <w:r>
        <w:separator/>
      </w:r>
    </w:p>
  </w:endnote>
  <w:endnote w:type="continuationSeparator" w:id="0">
    <w:p w14:paraId="175D18A2" w14:textId="77777777" w:rsidR="007C70A8" w:rsidRDefault="007C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08DA" w14:textId="5D692D3F" w:rsidR="009E3257" w:rsidRPr="009E3257" w:rsidRDefault="009E3257" w:rsidP="009E3257">
    <w:pPr>
      <w:pStyle w:val="a4"/>
      <w:jc w:val="center"/>
      <w:rPr>
        <w:rFonts w:ascii="標楷體" w:eastAsia="標楷體" w:hAnsi="標楷體"/>
      </w:rPr>
    </w:pPr>
    <w:r w:rsidRPr="009E3257">
      <w:rPr>
        <w:rFonts w:ascii="標楷體" w:eastAsia="標楷體" w:hAnsi="標楷體"/>
      </w:rPr>
      <w:t>10-1-1</w:t>
    </w:r>
  </w:p>
  <w:p w14:paraId="45C95097" w14:textId="77777777" w:rsidR="009E3257" w:rsidRDefault="009E325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16F0" w14:textId="77777777" w:rsidR="007C70A8" w:rsidRDefault="007C70A8">
      <w:r>
        <w:separator/>
      </w:r>
    </w:p>
  </w:footnote>
  <w:footnote w:type="continuationSeparator" w:id="0">
    <w:p w14:paraId="61369A1F" w14:textId="77777777" w:rsidR="007C70A8" w:rsidRDefault="007C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1338" w14:textId="31120B56" w:rsidR="0033339B" w:rsidRDefault="00D55209">
    <w:pPr>
      <w:pStyle w:val="a3"/>
      <w:jc w:val="center"/>
    </w:pPr>
    <w:r w:rsidRPr="00D5520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5520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55209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55209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B6C0" w14:textId="0074D925" w:rsidR="004A4845" w:rsidRDefault="004A4845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拾、歲出政事別</w:t>
    </w:r>
  </w:p>
  <w:p w14:paraId="71F9D5B1" w14:textId="741CD04B" w:rsidR="0033339B" w:rsidRDefault="00D5520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D5520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Pr="00D55209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0A8"/>
    <w:rsid w:val="00012B65"/>
    <w:rsid w:val="000C5542"/>
    <w:rsid w:val="000F7EBC"/>
    <w:rsid w:val="001D045E"/>
    <w:rsid w:val="0033339B"/>
    <w:rsid w:val="004A4845"/>
    <w:rsid w:val="004A6A01"/>
    <w:rsid w:val="00586E92"/>
    <w:rsid w:val="005A0053"/>
    <w:rsid w:val="005C229D"/>
    <w:rsid w:val="00671557"/>
    <w:rsid w:val="007A5795"/>
    <w:rsid w:val="007C5530"/>
    <w:rsid w:val="007C70A8"/>
    <w:rsid w:val="009B3E0C"/>
    <w:rsid w:val="009E3257"/>
    <w:rsid w:val="00A70E4D"/>
    <w:rsid w:val="00B10685"/>
    <w:rsid w:val="00B72CD3"/>
    <w:rsid w:val="00C84213"/>
    <w:rsid w:val="00D3677E"/>
    <w:rsid w:val="00D55209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F282A47"/>
  <w15:chartTrackingRefBased/>
  <w15:docId w15:val="{3E58906F-34D3-4C75-8583-AE05C81C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9E325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224k44eFkfbutx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224k44eFkfbutx歲出政事別決算審定表</Template>
  <TotalTime>10</TotalTime>
  <Pages>1</Pages>
  <Words>851</Words>
  <Characters>3614</Characters>
  <Application>Microsoft Office Word</Application>
  <DocSecurity>0</DocSecurity>
  <Lines>30</Lines>
  <Paragraphs>8</Paragraphs>
  <ScaleCrop>false</ScaleCrop>
  <Company>N.A.O.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5</cp:revision>
  <dcterms:created xsi:type="dcterms:W3CDTF">2026-06-15T05:56:00Z</dcterms:created>
  <dcterms:modified xsi:type="dcterms:W3CDTF">2026-06-18T06:59:00Z</dcterms:modified>
</cp:coreProperties>
</file>