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2184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9"/>
        <w:gridCol w:w="57"/>
        <w:gridCol w:w="241"/>
        <w:gridCol w:w="2279"/>
        <w:gridCol w:w="1560"/>
        <w:gridCol w:w="1410"/>
        <w:gridCol w:w="1414"/>
        <w:gridCol w:w="1410"/>
        <w:gridCol w:w="1410"/>
        <w:gridCol w:w="1400"/>
        <w:gridCol w:w="1400"/>
        <w:gridCol w:w="1400"/>
        <w:gridCol w:w="1380"/>
        <w:gridCol w:w="1380"/>
        <w:gridCol w:w="1380"/>
        <w:gridCol w:w="1380"/>
        <w:gridCol w:w="2040"/>
      </w:tblGrid>
      <w:tr w:rsidR="00A82CB1" w14:paraId="76FF374F" w14:textId="77777777" w:rsidTr="00B014AF">
        <w:trPr>
          <w:cantSplit/>
          <w:trHeight w:val="270"/>
          <w:tblHeader/>
        </w:trPr>
        <w:tc>
          <w:tcPr>
            <w:tcW w:w="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9D8F41" w14:textId="77777777" w:rsidR="00A82CB1" w:rsidRDefault="00A82CB1">
            <w:pPr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6902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8DA7AE" w14:textId="77777777" w:rsidR="00A82CB1" w:rsidRDefault="00A82CB1">
            <w:pPr>
              <w:ind w:left="-42" w:right="8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580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666360" w14:textId="369F03BF" w:rsidR="00A82CB1" w:rsidRDefault="00A82CB1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</w:t>
            </w:r>
            <w:r w:rsidR="00B014AF">
              <w:rPr>
                <w:rFonts w:ascii="標楷體" w:eastAsia="標楷體" w:hAnsi="標楷體" w:hint="eastAsia"/>
                <w:sz w:val="20"/>
              </w:rPr>
              <w:t>元</w:t>
            </w:r>
          </w:p>
        </w:tc>
      </w:tr>
      <w:tr w:rsidR="00A82CB1" w14:paraId="09915D99" w14:textId="77777777" w:rsidTr="00B014AF">
        <w:trPr>
          <w:cantSplit/>
          <w:trHeight w:val="270"/>
          <w:tblHeader/>
        </w:trPr>
        <w:tc>
          <w:tcPr>
            <w:tcW w:w="358" w:type="dxa"/>
            <w:gridSpan w:val="2"/>
            <w:tcBorders>
              <w:top w:val="nil"/>
              <w:left w:val="nil"/>
              <w:right w:val="nil"/>
            </w:tcBorders>
          </w:tcPr>
          <w:p w14:paraId="37F9BEF2" w14:textId="77777777" w:rsidR="00A82CB1" w:rsidRDefault="00A82CB1">
            <w:pPr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6902" w:type="dxa"/>
            <w:gridSpan w:val="5"/>
            <w:vMerge/>
            <w:tcBorders>
              <w:top w:val="nil"/>
              <w:left w:val="nil"/>
              <w:right w:val="nil"/>
            </w:tcBorders>
          </w:tcPr>
          <w:p w14:paraId="031F1D77" w14:textId="77777777" w:rsidR="00A82CB1" w:rsidRDefault="00A82CB1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580" w:type="dxa"/>
            <w:gridSpan w:val="10"/>
            <w:vMerge/>
            <w:tcBorders>
              <w:top w:val="nil"/>
              <w:left w:val="nil"/>
              <w:right w:val="nil"/>
            </w:tcBorders>
          </w:tcPr>
          <w:p w14:paraId="5BB9FFA6" w14:textId="77777777" w:rsidR="00A82CB1" w:rsidRDefault="00A82CB1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A82CB1" w14:paraId="5DA80999" w14:textId="77777777" w:rsidTr="00B014AF">
        <w:trPr>
          <w:cantSplit/>
          <w:tblHeader/>
        </w:trPr>
        <w:tc>
          <w:tcPr>
            <w:tcW w:w="2876" w:type="dxa"/>
            <w:gridSpan w:val="4"/>
            <w:tcBorders>
              <w:left w:val="nil"/>
            </w:tcBorders>
            <w:vAlign w:val="center"/>
          </w:tcPr>
          <w:p w14:paraId="28C07C58" w14:textId="77777777" w:rsidR="00A82CB1" w:rsidRDefault="00A82CB1">
            <w:pPr>
              <w:ind w:left="360" w:right="2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科目</w:t>
            </w:r>
          </w:p>
        </w:tc>
        <w:tc>
          <w:tcPr>
            <w:tcW w:w="1560" w:type="dxa"/>
            <w:vMerge w:val="restart"/>
            <w:vAlign w:val="center"/>
          </w:tcPr>
          <w:p w14:paraId="7B6EF390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預算數</w:t>
            </w:r>
          </w:p>
        </w:tc>
        <w:tc>
          <w:tcPr>
            <w:tcW w:w="5644" w:type="dxa"/>
            <w:gridSpan w:val="4"/>
            <w:vAlign w:val="center"/>
          </w:tcPr>
          <w:p w14:paraId="6A82D2F9" w14:textId="77777777" w:rsidR="00A82CB1" w:rsidRDefault="00A82CB1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決算數</w:t>
            </w:r>
          </w:p>
        </w:tc>
        <w:tc>
          <w:tcPr>
            <w:tcW w:w="4200" w:type="dxa"/>
            <w:gridSpan w:val="3"/>
            <w:vAlign w:val="center"/>
          </w:tcPr>
          <w:p w14:paraId="37E47772" w14:textId="77777777" w:rsidR="00A82CB1" w:rsidRDefault="00A82CB1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修正數</w:t>
            </w:r>
          </w:p>
        </w:tc>
        <w:tc>
          <w:tcPr>
            <w:tcW w:w="5520" w:type="dxa"/>
            <w:gridSpan w:val="4"/>
            <w:vAlign w:val="center"/>
          </w:tcPr>
          <w:p w14:paraId="52C713D9" w14:textId="77777777" w:rsidR="00A82CB1" w:rsidRDefault="00A82CB1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</w:t>
            </w:r>
          </w:p>
        </w:tc>
        <w:tc>
          <w:tcPr>
            <w:tcW w:w="2040" w:type="dxa"/>
            <w:vMerge w:val="restart"/>
            <w:tcBorders>
              <w:right w:val="nil"/>
            </w:tcBorders>
            <w:vAlign w:val="center"/>
          </w:tcPr>
          <w:p w14:paraId="3A5157F4" w14:textId="77777777" w:rsidR="00A82CB1" w:rsidRDefault="00A82CB1">
            <w:pPr>
              <w:ind w:left="42" w:right="43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決算審定數與預算數</w:t>
            </w:r>
            <w:r>
              <w:rPr>
                <w:rFonts w:eastAsia="標楷體"/>
                <w:sz w:val="20"/>
              </w:rPr>
              <w:br/>
            </w:r>
            <w:r>
              <w:rPr>
                <w:rFonts w:eastAsia="標楷體" w:hint="eastAsia"/>
                <w:sz w:val="20"/>
              </w:rPr>
              <w:t>比較增減</w:t>
            </w:r>
          </w:p>
        </w:tc>
      </w:tr>
      <w:tr w:rsidR="00A82CB1" w14:paraId="11D046E6" w14:textId="77777777" w:rsidTr="00B014AF">
        <w:trPr>
          <w:cantSplit/>
          <w:tblHeader/>
        </w:trPr>
        <w:tc>
          <w:tcPr>
            <w:tcW w:w="299" w:type="dxa"/>
            <w:tcBorders>
              <w:left w:val="nil"/>
            </w:tcBorders>
            <w:vAlign w:val="center"/>
          </w:tcPr>
          <w:p w14:paraId="12852A3F" w14:textId="77777777" w:rsidR="00A82CB1" w:rsidRDefault="00A82CB1">
            <w:pPr>
              <w:ind w:right="414"/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款</w:t>
            </w:r>
          </w:p>
        </w:tc>
        <w:tc>
          <w:tcPr>
            <w:tcW w:w="298" w:type="dxa"/>
            <w:gridSpan w:val="2"/>
            <w:vAlign w:val="center"/>
          </w:tcPr>
          <w:p w14:paraId="19B26970" w14:textId="77777777" w:rsidR="00A82CB1" w:rsidRDefault="00A82CB1">
            <w:pPr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項</w:t>
            </w:r>
          </w:p>
        </w:tc>
        <w:tc>
          <w:tcPr>
            <w:tcW w:w="2279" w:type="dxa"/>
            <w:vAlign w:val="center"/>
          </w:tcPr>
          <w:p w14:paraId="6C83AA27" w14:textId="77777777" w:rsidR="00A82CB1" w:rsidRDefault="00A82CB1">
            <w:pPr>
              <w:ind w:left="214" w:right="280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名稱</w:t>
            </w:r>
          </w:p>
        </w:tc>
        <w:tc>
          <w:tcPr>
            <w:tcW w:w="1560" w:type="dxa"/>
            <w:vMerge/>
            <w:vAlign w:val="center"/>
          </w:tcPr>
          <w:p w14:paraId="12238A6A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</w:p>
        </w:tc>
        <w:tc>
          <w:tcPr>
            <w:tcW w:w="1410" w:type="dxa"/>
            <w:vAlign w:val="center"/>
          </w:tcPr>
          <w:p w14:paraId="7881BBE0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414" w:type="dxa"/>
            <w:vAlign w:val="center"/>
          </w:tcPr>
          <w:p w14:paraId="2411897F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proofErr w:type="gramStart"/>
            <w:r>
              <w:rPr>
                <w:rFonts w:eastAsia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410" w:type="dxa"/>
            <w:vAlign w:val="center"/>
          </w:tcPr>
          <w:p w14:paraId="4FD49032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410" w:type="dxa"/>
            <w:vAlign w:val="center"/>
          </w:tcPr>
          <w:p w14:paraId="28ACBDCF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1400" w:type="dxa"/>
            <w:vAlign w:val="center"/>
          </w:tcPr>
          <w:p w14:paraId="05FA7A68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400" w:type="dxa"/>
            <w:vAlign w:val="center"/>
          </w:tcPr>
          <w:p w14:paraId="753690D7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proofErr w:type="gramStart"/>
            <w:r>
              <w:rPr>
                <w:rFonts w:eastAsia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400" w:type="dxa"/>
            <w:vAlign w:val="center"/>
          </w:tcPr>
          <w:p w14:paraId="495F76A0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380" w:type="dxa"/>
            <w:vAlign w:val="center"/>
          </w:tcPr>
          <w:p w14:paraId="6E56AEF7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380" w:type="dxa"/>
            <w:vAlign w:val="center"/>
          </w:tcPr>
          <w:p w14:paraId="0E832794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proofErr w:type="gramStart"/>
            <w:r>
              <w:rPr>
                <w:rFonts w:eastAsia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380" w:type="dxa"/>
            <w:vAlign w:val="center"/>
          </w:tcPr>
          <w:p w14:paraId="58921754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380" w:type="dxa"/>
            <w:vAlign w:val="center"/>
          </w:tcPr>
          <w:p w14:paraId="7795E50D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2040" w:type="dxa"/>
            <w:vMerge/>
            <w:tcBorders>
              <w:right w:val="nil"/>
            </w:tcBorders>
            <w:vAlign w:val="center"/>
          </w:tcPr>
          <w:p w14:paraId="4C81275F" w14:textId="77777777" w:rsidR="00A82CB1" w:rsidRDefault="00A82CB1">
            <w:pPr>
              <w:ind w:right="14"/>
              <w:jc w:val="center"/>
              <w:rPr>
                <w:rFonts w:eastAsia="標楷體"/>
                <w:sz w:val="20"/>
              </w:rPr>
            </w:pPr>
          </w:p>
        </w:tc>
      </w:tr>
      <w:tr w:rsidR="00B014AF" w:rsidRPr="00F35F54" w14:paraId="1DFC2AF0" w14:textId="77777777" w:rsidTr="002D1EA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300" w:type="dxa"/>
            <w:shd w:val="clear" w:color="auto" w:fill="auto"/>
            <w:vAlign w:val="center"/>
          </w:tcPr>
          <w:p w14:paraId="1859DD8F" w14:textId="77777777" w:rsidR="00B014AF" w:rsidRPr="00F35F54" w:rsidRDefault="00B014AF" w:rsidP="002D1EA3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300" w:type="dxa"/>
            <w:gridSpan w:val="2"/>
            <w:shd w:val="clear" w:color="auto" w:fill="auto"/>
            <w:vAlign w:val="center"/>
          </w:tcPr>
          <w:p w14:paraId="4A95731E" w14:textId="77777777" w:rsidR="00B014AF" w:rsidRPr="00F35F54" w:rsidRDefault="00B014AF" w:rsidP="002D1EA3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280" w:type="dxa"/>
            <w:shd w:val="clear" w:color="auto" w:fill="auto"/>
            <w:vAlign w:val="center"/>
          </w:tcPr>
          <w:p w14:paraId="626E1A44" w14:textId="77777777" w:rsidR="00B014AF" w:rsidRPr="00F35F54" w:rsidRDefault="00B014AF" w:rsidP="002D1EA3">
            <w:pPr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F35F54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資本門合計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4F290C6" w14:textId="77777777" w:rsidR="00B014AF" w:rsidRPr="00F35F54" w:rsidRDefault="00B014AF" w:rsidP="002D1EA3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F35F54">
              <w:rPr>
                <w:rFonts w:ascii="新細明體" w:hAnsi="新細明體"/>
                <w:b/>
                <w:noProof/>
                <w:spacing w:val="-6"/>
                <w:sz w:val="20"/>
              </w:rPr>
              <w:t>16,210,000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8A8CF40" w14:textId="77777777" w:rsidR="00B014AF" w:rsidRPr="00F35F54" w:rsidRDefault="00B014AF" w:rsidP="002D1EA3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F35F54">
              <w:rPr>
                <w:rFonts w:ascii="新細明體" w:hAnsi="新細明體"/>
                <w:b/>
                <w:noProof/>
                <w:spacing w:val="-6"/>
                <w:sz w:val="20"/>
              </w:rPr>
              <w:t>20,933,603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F23A37D" w14:textId="77777777" w:rsidR="00B014AF" w:rsidRPr="00F35F54" w:rsidRDefault="00B014AF" w:rsidP="002D1EA3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F35F54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543D90F" w14:textId="77777777" w:rsidR="00B014AF" w:rsidRPr="00F35F54" w:rsidRDefault="00B014AF" w:rsidP="002D1EA3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F35F54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6EB0ECF" w14:textId="77777777" w:rsidR="00B014AF" w:rsidRPr="00F35F54" w:rsidRDefault="00B014AF" w:rsidP="002D1EA3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F35F54">
              <w:rPr>
                <w:rFonts w:ascii="新細明體" w:hAnsi="新細明體"/>
                <w:b/>
                <w:noProof/>
                <w:spacing w:val="-6"/>
                <w:sz w:val="20"/>
              </w:rPr>
              <w:t>20,933,603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42A3E681" w14:textId="77777777" w:rsidR="00B014AF" w:rsidRPr="00F35F54" w:rsidRDefault="00B014AF" w:rsidP="002D1EA3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F35F54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24CEAB65" w14:textId="77777777" w:rsidR="00B014AF" w:rsidRPr="00F35F54" w:rsidRDefault="00B014AF" w:rsidP="002D1EA3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F35F54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279214F0" w14:textId="77777777" w:rsidR="00B014AF" w:rsidRPr="00F35F54" w:rsidRDefault="00B014AF" w:rsidP="002D1EA3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F35F54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A3A0D76" w14:textId="77777777" w:rsidR="00B014AF" w:rsidRPr="00F35F54" w:rsidRDefault="00B014AF" w:rsidP="002D1EA3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F35F54">
              <w:rPr>
                <w:rFonts w:ascii="新細明體" w:hAnsi="新細明體"/>
                <w:b/>
                <w:noProof/>
                <w:spacing w:val="-6"/>
                <w:sz w:val="20"/>
              </w:rPr>
              <w:t>20,933,603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0232C48" w14:textId="77777777" w:rsidR="00B014AF" w:rsidRPr="00F35F54" w:rsidRDefault="00B014AF" w:rsidP="002D1EA3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F35F54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3066736A" w14:textId="77777777" w:rsidR="00B014AF" w:rsidRPr="00F35F54" w:rsidRDefault="00B014AF" w:rsidP="002D1EA3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F35F54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65667841" w14:textId="77777777" w:rsidR="00B014AF" w:rsidRPr="00F35F54" w:rsidRDefault="00B014AF" w:rsidP="002D1EA3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F35F54">
              <w:rPr>
                <w:rFonts w:ascii="新細明體" w:hAnsi="新細明體"/>
                <w:b/>
                <w:noProof/>
                <w:spacing w:val="-6"/>
                <w:sz w:val="20"/>
              </w:rPr>
              <w:t>20,933,603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27205225" w14:textId="77777777" w:rsidR="00B014AF" w:rsidRPr="00F35F54" w:rsidRDefault="00B014AF" w:rsidP="002D1EA3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F35F54">
              <w:rPr>
                <w:rFonts w:ascii="新細明體" w:hAnsi="新細明體"/>
                <w:b/>
                <w:noProof/>
                <w:spacing w:val="-6"/>
                <w:sz w:val="20"/>
              </w:rPr>
              <w:t>4,723,603</w:t>
            </w:r>
          </w:p>
        </w:tc>
      </w:tr>
      <w:tr w:rsidR="00B014AF" w:rsidRPr="00F35F54" w14:paraId="107AD589" w14:textId="77777777" w:rsidTr="002D1EA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300" w:type="dxa"/>
            <w:shd w:val="clear" w:color="auto" w:fill="auto"/>
            <w:vAlign w:val="center"/>
          </w:tcPr>
          <w:p w14:paraId="6E07F654" w14:textId="77777777" w:rsidR="00B014AF" w:rsidRPr="00F35F54" w:rsidRDefault="00B014AF" w:rsidP="002D1EA3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  <w:r w:rsidRPr="00F35F54">
              <w:rPr>
                <w:rFonts w:ascii="新細明體" w:hAnsi="新細明體"/>
                <w:b/>
                <w:noProof/>
                <w:spacing w:val="-12"/>
                <w:sz w:val="20"/>
              </w:rPr>
              <w:t>1</w:t>
            </w:r>
          </w:p>
        </w:tc>
        <w:tc>
          <w:tcPr>
            <w:tcW w:w="300" w:type="dxa"/>
            <w:gridSpan w:val="2"/>
            <w:shd w:val="clear" w:color="auto" w:fill="auto"/>
            <w:vAlign w:val="center"/>
          </w:tcPr>
          <w:p w14:paraId="4281D6BF" w14:textId="77777777" w:rsidR="00B014AF" w:rsidRPr="00F35F54" w:rsidRDefault="00B014AF" w:rsidP="002D1EA3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280" w:type="dxa"/>
            <w:shd w:val="clear" w:color="auto" w:fill="auto"/>
            <w:vAlign w:val="center"/>
          </w:tcPr>
          <w:p w14:paraId="0A183C53" w14:textId="77777777" w:rsidR="00B014AF" w:rsidRPr="00F35F54" w:rsidRDefault="00B014AF" w:rsidP="002D1EA3">
            <w:pPr>
              <w:ind w:leftChars="100" w:left="240"/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F35F54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財產收入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ECEF4F2" w14:textId="77777777" w:rsidR="00B014AF" w:rsidRPr="00F35F54" w:rsidRDefault="00B014AF" w:rsidP="002D1EA3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F35F54">
              <w:rPr>
                <w:rFonts w:ascii="新細明體" w:hAnsi="新細明體"/>
                <w:b/>
                <w:noProof/>
                <w:spacing w:val="-6"/>
                <w:sz w:val="20"/>
              </w:rPr>
              <w:t>16,210,000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497DBFA" w14:textId="77777777" w:rsidR="00B014AF" w:rsidRPr="00F35F54" w:rsidRDefault="00B014AF" w:rsidP="002D1EA3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F35F54">
              <w:rPr>
                <w:rFonts w:ascii="新細明體" w:hAnsi="新細明體"/>
                <w:b/>
                <w:noProof/>
                <w:spacing w:val="-6"/>
                <w:sz w:val="20"/>
              </w:rPr>
              <w:t>20,933,603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0DEED86" w14:textId="77777777" w:rsidR="00B014AF" w:rsidRPr="00F35F54" w:rsidRDefault="00B014AF" w:rsidP="002D1EA3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F35F54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34AF024" w14:textId="77777777" w:rsidR="00B014AF" w:rsidRPr="00F35F54" w:rsidRDefault="00B014AF" w:rsidP="002D1EA3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F35F54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CEB7356" w14:textId="77777777" w:rsidR="00B014AF" w:rsidRPr="00F35F54" w:rsidRDefault="00B014AF" w:rsidP="002D1EA3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F35F54">
              <w:rPr>
                <w:rFonts w:ascii="新細明體" w:hAnsi="新細明體"/>
                <w:b/>
                <w:noProof/>
                <w:spacing w:val="-6"/>
                <w:sz w:val="20"/>
              </w:rPr>
              <w:t>20,933,603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6FB49769" w14:textId="77777777" w:rsidR="00B014AF" w:rsidRPr="00F35F54" w:rsidRDefault="00B014AF" w:rsidP="002D1EA3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F35F54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7E218A02" w14:textId="77777777" w:rsidR="00B014AF" w:rsidRPr="00F35F54" w:rsidRDefault="00B014AF" w:rsidP="002D1EA3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F35F54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67B85A19" w14:textId="77777777" w:rsidR="00B014AF" w:rsidRPr="00F35F54" w:rsidRDefault="00B014AF" w:rsidP="002D1EA3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F35F54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665562A" w14:textId="77777777" w:rsidR="00B014AF" w:rsidRPr="00F35F54" w:rsidRDefault="00B014AF" w:rsidP="002D1EA3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F35F54">
              <w:rPr>
                <w:rFonts w:ascii="新細明體" w:hAnsi="新細明體"/>
                <w:b/>
                <w:noProof/>
                <w:spacing w:val="-6"/>
                <w:sz w:val="20"/>
              </w:rPr>
              <w:t>20,933,603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8A73E03" w14:textId="77777777" w:rsidR="00B014AF" w:rsidRPr="00F35F54" w:rsidRDefault="00B014AF" w:rsidP="002D1EA3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F35F54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6302A7C5" w14:textId="77777777" w:rsidR="00B014AF" w:rsidRPr="00F35F54" w:rsidRDefault="00B014AF" w:rsidP="002D1EA3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F35F54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77EB109F" w14:textId="77777777" w:rsidR="00B014AF" w:rsidRPr="00F35F54" w:rsidRDefault="00B014AF" w:rsidP="002D1EA3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F35F54">
              <w:rPr>
                <w:rFonts w:ascii="新細明體" w:hAnsi="新細明體"/>
                <w:b/>
                <w:noProof/>
                <w:spacing w:val="-6"/>
                <w:sz w:val="20"/>
              </w:rPr>
              <w:t>20,933,603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0FE99EB9" w14:textId="77777777" w:rsidR="00B014AF" w:rsidRPr="00F35F54" w:rsidRDefault="00B014AF" w:rsidP="002D1EA3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F35F54">
              <w:rPr>
                <w:rFonts w:ascii="新細明體" w:hAnsi="新細明體"/>
                <w:b/>
                <w:noProof/>
                <w:spacing w:val="-6"/>
                <w:sz w:val="20"/>
              </w:rPr>
              <w:t>4,723,603</w:t>
            </w:r>
          </w:p>
        </w:tc>
      </w:tr>
      <w:tr w:rsidR="00B014AF" w14:paraId="15D75BA0" w14:textId="77777777" w:rsidTr="002D1EA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300" w:type="dxa"/>
            <w:shd w:val="clear" w:color="auto" w:fill="auto"/>
            <w:vAlign w:val="center"/>
          </w:tcPr>
          <w:p w14:paraId="535E9055" w14:textId="77777777" w:rsidR="00B014AF" w:rsidRDefault="00B014AF" w:rsidP="002D1EA3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300" w:type="dxa"/>
            <w:gridSpan w:val="2"/>
            <w:shd w:val="clear" w:color="auto" w:fill="auto"/>
            <w:vAlign w:val="center"/>
          </w:tcPr>
          <w:p w14:paraId="6DD3E31E" w14:textId="77777777" w:rsidR="00B014AF" w:rsidRDefault="00B014AF" w:rsidP="002D1EA3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A568D9">
              <w:rPr>
                <w:rFonts w:ascii="新細明體" w:hAnsi="新細明體"/>
                <w:noProof/>
                <w:spacing w:val="-12"/>
                <w:sz w:val="20"/>
              </w:rPr>
              <w:t>1</w:t>
            </w:r>
          </w:p>
        </w:tc>
        <w:tc>
          <w:tcPr>
            <w:tcW w:w="2280" w:type="dxa"/>
            <w:shd w:val="clear" w:color="auto" w:fill="auto"/>
            <w:vAlign w:val="center"/>
          </w:tcPr>
          <w:p w14:paraId="74BCF8B8" w14:textId="77777777" w:rsidR="00B014AF" w:rsidRDefault="00B014AF" w:rsidP="002D1EA3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A568D9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財產售價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09EB0BE" w14:textId="77777777" w:rsidR="00B014AF" w:rsidRPr="00DF667B" w:rsidRDefault="00B014AF" w:rsidP="002D1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568D9">
              <w:rPr>
                <w:rFonts w:ascii="新細明體" w:hAnsi="新細明體"/>
                <w:noProof/>
                <w:spacing w:val="-6"/>
                <w:sz w:val="20"/>
              </w:rPr>
              <w:t>16,210,000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2EF3347" w14:textId="77777777" w:rsidR="00B014AF" w:rsidRPr="00DF667B" w:rsidRDefault="00B014AF" w:rsidP="002D1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568D9">
              <w:rPr>
                <w:rFonts w:ascii="新細明體" w:hAnsi="新細明體"/>
                <w:noProof/>
                <w:spacing w:val="-6"/>
                <w:sz w:val="20"/>
              </w:rPr>
              <w:t>20,933,603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D8F04DC" w14:textId="77777777" w:rsidR="00B014AF" w:rsidRPr="00DF667B" w:rsidRDefault="00B014AF" w:rsidP="002D1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568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2BA2C23" w14:textId="77777777" w:rsidR="00B014AF" w:rsidRPr="00DF667B" w:rsidRDefault="00B014AF" w:rsidP="002D1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568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B3C07BF" w14:textId="77777777" w:rsidR="00B014AF" w:rsidRPr="00DF667B" w:rsidRDefault="00B014AF" w:rsidP="002D1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568D9">
              <w:rPr>
                <w:rFonts w:ascii="新細明體" w:hAnsi="新細明體"/>
                <w:noProof/>
                <w:spacing w:val="-6"/>
                <w:sz w:val="20"/>
              </w:rPr>
              <w:t>20,933,603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1901D360" w14:textId="77777777" w:rsidR="00B014AF" w:rsidRPr="00DF667B" w:rsidRDefault="00B014AF" w:rsidP="002D1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568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7616CB0F" w14:textId="77777777" w:rsidR="00B014AF" w:rsidRPr="00DF667B" w:rsidRDefault="00B014AF" w:rsidP="002D1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568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6378FFB3" w14:textId="77777777" w:rsidR="00B014AF" w:rsidRPr="00DF667B" w:rsidRDefault="00B014AF" w:rsidP="002D1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568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33F65C9B" w14:textId="77777777" w:rsidR="00B014AF" w:rsidRPr="00DF667B" w:rsidRDefault="00B014AF" w:rsidP="002D1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568D9">
              <w:rPr>
                <w:rFonts w:ascii="新細明體" w:hAnsi="新細明體"/>
                <w:noProof/>
                <w:spacing w:val="-6"/>
                <w:sz w:val="20"/>
              </w:rPr>
              <w:t>20,933,603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0D4B7357" w14:textId="77777777" w:rsidR="00B014AF" w:rsidRPr="00DF667B" w:rsidRDefault="00B014AF" w:rsidP="002D1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568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2947998" w14:textId="77777777" w:rsidR="00B014AF" w:rsidRPr="00DF667B" w:rsidRDefault="00B014AF" w:rsidP="002D1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568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35097D68" w14:textId="77777777" w:rsidR="00B014AF" w:rsidRPr="00DF667B" w:rsidRDefault="00B014AF" w:rsidP="002D1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568D9">
              <w:rPr>
                <w:rFonts w:ascii="新細明體" w:hAnsi="新細明體"/>
                <w:noProof/>
                <w:spacing w:val="-6"/>
                <w:sz w:val="20"/>
              </w:rPr>
              <w:t>20,933,603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481CD9AB" w14:textId="77777777" w:rsidR="00B014AF" w:rsidRPr="00DF667B" w:rsidRDefault="00B014AF" w:rsidP="002D1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568D9">
              <w:rPr>
                <w:rFonts w:ascii="新細明體" w:hAnsi="新細明體"/>
                <w:noProof/>
                <w:spacing w:val="-6"/>
                <w:sz w:val="20"/>
              </w:rPr>
              <w:t>4,723,603</w:t>
            </w:r>
          </w:p>
        </w:tc>
      </w:tr>
    </w:tbl>
    <w:p w14:paraId="0ABFDD07" w14:textId="77777777" w:rsidR="003C15BB" w:rsidRDefault="003C15BB">
      <w:pPr>
        <w:ind w:right="414"/>
        <w:rPr>
          <w:rFonts w:eastAsia="標楷體"/>
          <w:sz w:val="22"/>
        </w:rPr>
      </w:pPr>
    </w:p>
    <w:sectPr w:rsidR="003C15B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23814" w:h="16840" w:orient="landscape" w:code="8"/>
      <w:pgMar w:top="1418" w:right="851" w:bottom="1418" w:left="851" w:header="851" w:footer="992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9A7F2C" w14:textId="77777777" w:rsidR="00B014AF" w:rsidRDefault="00B014AF">
      <w:r>
        <w:separator/>
      </w:r>
    </w:p>
  </w:endnote>
  <w:endnote w:type="continuationSeparator" w:id="0">
    <w:p w14:paraId="3D194B16" w14:textId="77777777" w:rsidR="00B014AF" w:rsidRDefault="00B014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EC0BFA" w14:textId="77777777" w:rsidR="001B037A" w:rsidRDefault="001B037A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11AB77" w14:textId="77777777" w:rsidR="001B037A" w:rsidRDefault="001B037A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9A6BF1" w14:textId="35584E84" w:rsidR="00F006BB" w:rsidRPr="00F006BB" w:rsidRDefault="00F006BB" w:rsidP="00F006BB">
    <w:pPr>
      <w:pStyle w:val="a4"/>
      <w:jc w:val="center"/>
      <w:rPr>
        <w:rFonts w:ascii="標楷體" w:eastAsia="標楷體" w:hAnsi="標楷體"/>
      </w:rPr>
    </w:pPr>
    <w:r w:rsidRPr="00F006BB">
      <w:rPr>
        <w:rFonts w:ascii="標楷體" w:eastAsia="標楷體" w:hAnsi="標楷體" w:hint="eastAsia"/>
      </w:rPr>
      <w:t>9-3-1</w:t>
    </w:r>
  </w:p>
  <w:p w14:paraId="37E2D37D" w14:textId="77777777" w:rsidR="001B037A" w:rsidRDefault="001B037A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8F0D36" w14:textId="77777777" w:rsidR="00B014AF" w:rsidRDefault="00B014AF">
      <w:r>
        <w:separator/>
      </w:r>
    </w:p>
  </w:footnote>
  <w:footnote w:type="continuationSeparator" w:id="0">
    <w:p w14:paraId="77ED7CD3" w14:textId="77777777" w:rsidR="00B014AF" w:rsidRDefault="00B014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0E002" w14:textId="77777777" w:rsidR="001B037A" w:rsidRDefault="001B037A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27D808" w14:textId="01ACB622" w:rsidR="00A82CB1" w:rsidRDefault="001B037A">
    <w:pPr>
      <w:pStyle w:val="a3"/>
      <w:jc w:val="center"/>
    </w:pPr>
    <w:r w:rsidRPr="001B037A">
      <w:rPr>
        <w:rFonts w:ascii="標楷體" w:eastAsia="標楷體" w:hAnsi="標楷體" w:hint="eastAsia"/>
        <w:b/>
        <w:spacing w:val="60"/>
        <w:sz w:val="32"/>
        <w:szCs w:val="32"/>
        <w:u w:val="single"/>
      </w:rPr>
      <w:t>參</w:t>
    </w:r>
    <w:r w:rsidR="00A82CB1" w:rsidRPr="003C15BB">
      <w:rPr>
        <w:rFonts w:ascii="標楷體" w:eastAsia="標楷體"/>
        <w:b/>
        <w:spacing w:val="60"/>
        <w:sz w:val="32"/>
        <w:szCs w:val="32"/>
        <w:u w:val="single"/>
      </w:rPr>
      <w:t>、</w:t>
    </w:r>
    <w:r w:rsidR="00A82CB1" w:rsidRPr="003C15BB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proofErr w:type="gramStart"/>
    <w:r w:rsidRPr="001B037A">
      <w:rPr>
        <w:rFonts w:ascii="標楷體" w:eastAsia="標楷體" w:hAnsi="標楷體" w:hint="eastAsia"/>
        <w:b/>
        <w:spacing w:val="60"/>
        <w:sz w:val="32"/>
        <w:szCs w:val="32"/>
        <w:u w:val="single"/>
      </w:rPr>
      <w:t>114</w:t>
    </w:r>
    <w:proofErr w:type="gramEnd"/>
    <w:r w:rsidR="00A82CB1" w:rsidRPr="003C15BB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Pr="001B037A">
      <w:rPr>
        <w:rFonts w:ascii="標楷體" w:eastAsia="標楷體" w:hAnsi="標楷體" w:hint="eastAsia"/>
        <w:b/>
        <w:spacing w:val="60"/>
        <w:sz w:val="32"/>
        <w:szCs w:val="32"/>
        <w:u w:val="single"/>
      </w:rPr>
      <w:t>宜蘭縣</w:t>
    </w:r>
    <w:r w:rsidR="00A82CB1" w:rsidRPr="003C15BB">
      <w:rPr>
        <w:rFonts w:ascii="標楷體" w:eastAsia="標楷體" w:hint="eastAsia"/>
        <w:b/>
        <w:spacing w:val="60"/>
        <w:sz w:val="32"/>
        <w:szCs w:val="32"/>
        <w:u w:val="single"/>
      </w:rPr>
      <w:t>總決算歲入來源別</w:t>
    </w:r>
    <w:r w:rsidRPr="001B037A">
      <w:rPr>
        <w:rFonts w:ascii="標楷體" w:eastAsia="標楷體" w:hAnsi="標楷體" w:hint="eastAsia"/>
        <w:b/>
        <w:spacing w:val="60"/>
        <w:sz w:val="32"/>
        <w:szCs w:val="32"/>
        <w:u w:val="single"/>
      </w:rPr>
      <w:t>資本門</w:t>
    </w:r>
    <w:r w:rsidR="00A82CB1" w:rsidRPr="003C15BB">
      <w:rPr>
        <w:rFonts w:ascii="標楷體" w:eastAsia="標楷體" w:hint="eastAsia"/>
        <w:b/>
        <w:spacing w:val="60"/>
        <w:sz w:val="32"/>
        <w:szCs w:val="32"/>
        <w:u w:val="single"/>
      </w:rPr>
      <w:t>決算審定數總表</w:t>
    </w:r>
    <w:r w:rsidRPr="001B037A">
      <w:rPr>
        <w:rFonts w:ascii="標楷體" w:eastAsia="標楷體" w:hAnsi="標楷體"/>
        <w:bCs/>
        <w:spacing w:val="60"/>
        <w:sz w:val="32"/>
      </w:rPr>
      <w:t>(續)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5B0E2" w14:textId="66225C3C" w:rsidR="00A82CB1" w:rsidRDefault="001B037A">
    <w:pPr>
      <w:pStyle w:val="a3"/>
      <w:jc w:val="center"/>
      <w:rPr>
        <w:b/>
        <w:sz w:val="32"/>
      </w:rPr>
    </w:pPr>
    <w:r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三</w:t>
    </w:r>
    <w:r w:rsidR="003C15BB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A82CB1">
      <w:rPr>
        <w:rFonts w:ascii="標楷體" w:eastAsia="標楷體" w:hint="eastAsia"/>
        <w:b/>
        <w:spacing w:val="60"/>
        <w:sz w:val="32"/>
        <w:u w:val="single"/>
      </w:rPr>
      <w:t>中華民國</w:t>
    </w:r>
    <w:proofErr w:type="gramStart"/>
    <w:r w:rsidRPr="001B037A">
      <w:rPr>
        <w:rFonts w:ascii="標楷體" w:eastAsia="標楷體" w:hAnsi="標楷體" w:hint="eastAsia"/>
        <w:b/>
        <w:spacing w:val="60"/>
        <w:sz w:val="32"/>
        <w:u w:val="single"/>
      </w:rPr>
      <w:t>114</w:t>
    </w:r>
    <w:proofErr w:type="gramEnd"/>
    <w:r w:rsidR="00A82CB1">
      <w:rPr>
        <w:rFonts w:ascii="標楷體" w:eastAsia="標楷體" w:hint="eastAsia"/>
        <w:b/>
        <w:spacing w:val="60"/>
        <w:sz w:val="32"/>
        <w:u w:val="single"/>
      </w:rPr>
      <w:t>年度</w:t>
    </w:r>
    <w:r w:rsidRPr="001B037A">
      <w:rPr>
        <w:rFonts w:ascii="標楷體" w:eastAsia="標楷體" w:hAnsi="標楷體" w:hint="eastAsia"/>
        <w:b/>
        <w:spacing w:val="60"/>
        <w:sz w:val="32"/>
        <w:u w:val="single"/>
      </w:rPr>
      <w:t>宜蘭縣</w:t>
    </w:r>
    <w:r w:rsidR="00A82CB1">
      <w:rPr>
        <w:rFonts w:ascii="標楷體" w:eastAsia="標楷體" w:hint="eastAsia"/>
        <w:b/>
        <w:spacing w:val="60"/>
        <w:sz w:val="32"/>
        <w:u w:val="single"/>
      </w:rPr>
      <w:t>總決算歲入來源別</w:t>
    </w:r>
    <w:r w:rsidRPr="001B037A">
      <w:rPr>
        <w:rFonts w:ascii="標楷體" w:eastAsia="標楷體" w:hAnsi="標楷體" w:hint="eastAsia"/>
        <w:b/>
        <w:spacing w:val="60"/>
        <w:sz w:val="32"/>
        <w:u w:val="single"/>
      </w:rPr>
      <w:t>資本門</w:t>
    </w:r>
    <w:r w:rsidR="00A82CB1">
      <w:rPr>
        <w:rFonts w:ascii="標楷體" w:eastAsia="標楷體" w:hint="eastAsia"/>
        <w:b/>
        <w:spacing w:val="60"/>
        <w:sz w:val="32"/>
        <w:u w:val="single"/>
      </w:rPr>
      <w:t>決算審定數總表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14AF"/>
    <w:rsid w:val="000E0216"/>
    <w:rsid w:val="00183F3F"/>
    <w:rsid w:val="001B037A"/>
    <w:rsid w:val="003C15BB"/>
    <w:rsid w:val="009C47CC"/>
    <w:rsid w:val="00A82CB1"/>
    <w:rsid w:val="00B014AF"/>
    <w:rsid w:val="00CB0F10"/>
    <w:rsid w:val="00DF667B"/>
    <w:rsid w:val="00F00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1DF28B67"/>
  <w15:chartTrackingRefBased/>
  <w15:docId w15:val="{0B5356B8-1546-4200-934D-842BDB5C97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尾 字元"/>
    <w:basedOn w:val="a0"/>
    <w:link w:val="a4"/>
    <w:uiPriority w:val="99"/>
    <w:rsid w:val="00F006BB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706ou&#27506;&#20837;&#20358;&#28304;&#21029;&#32317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706ou歲入來源別總表</Template>
  <TotalTime>1</TotalTime>
  <Pages>1</Pages>
  <Words>125</Words>
  <Characters>244</Characters>
  <Application>Microsoft Office Word</Application>
  <DocSecurity>0</DocSecurity>
  <Lines>2</Lines>
  <Paragraphs>1</Paragraphs>
  <ScaleCrop>false</ScaleCrop>
  <Company>N.A.O.</Company>
  <LinksUpToDate>false</LinksUpToDate>
  <CharactersWithSpaces>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詹佳恆</dc:creator>
  <cp:keywords/>
  <cp:lastModifiedBy>詹佳恆</cp:lastModifiedBy>
  <cp:revision>3</cp:revision>
  <dcterms:created xsi:type="dcterms:W3CDTF">2026-06-15T03:22:00Z</dcterms:created>
  <dcterms:modified xsi:type="dcterms:W3CDTF">2026-06-18T01:15:00Z</dcterms:modified>
</cp:coreProperties>
</file>