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0773FDE7" w14:textId="77777777" w:rsidTr="00E17726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71515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09395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A8383" w14:textId="2CB10C2D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E17726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261B1966" w14:textId="77777777" w:rsidTr="00E17726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14:paraId="07E03B12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4046E533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7AD3B030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29E3FE79" w14:textId="77777777" w:rsidTr="00E17726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78AA308C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34156A8A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34A4F764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37B38734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7D56A17D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7F7E432C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21282DF0" w14:textId="77777777" w:rsidTr="00E17726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2AA63BCE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46510B21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2E24BACB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521ED45D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03C5CCBB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564BC659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340528D0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44FB7D4B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7F0275E4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1C71AF4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505D1B2B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1EE81033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47C2244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7DF5C67F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58CD0420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4C24218E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E17726" w:rsidRPr="006F2B31" w14:paraId="43E6A39A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37B0C519" w14:textId="77777777" w:rsidR="00E17726" w:rsidRPr="006F2B31" w:rsidRDefault="00E17726" w:rsidP="00490ED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3860EF3" w14:textId="77777777" w:rsidR="00E17726" w:rsidRPr="006F2B31" w:rsidRDefault="00E17726" w:rsidP="00490ED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18F842F7" w14:textId="77777777" w:rsidR="00E17726" w:rsidRPr="006F2B31" w:rsidRDefault="00E17726" w:rsidP="00490EDA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F2B3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2DCA89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33,471,609,000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2BFA438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30,866,583,320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0B9F89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1,414,427,543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F3FE2D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86ABFAE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32,281,010,863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24861C6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DDBA5C5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- 12,455,153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E736349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BB4D6F0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30,866,583,320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3A692EC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1,401,972,390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85F4A7D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AB986B0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32,268,555,710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A70C948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- 1,203,053,290</w:t>
            </w:r>
          </w:p>
        </w:tc>
      </w:tr>
      <w:tr w:rsidR="00E17726" w:rsidRPr="006F2B31" w14:paraId="6527342E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021F19A0" w14:textId="77777777" w:rsidR="00E17726" w:rsidRPr="006F2B31" w:rsidRDefault="00E17726" w:rsidP="00490ED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7E26B7F5" w14:textId="77777777" w:rsidR="00E17726" w:rsidRPr="006F2B31" w:rsidRDefault="00E17726" w:rsidP="00490ED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2E6C31FC" w14:textId="77777777" w:rsidR="00E17726" w:rsidRPr="006F2B31" w:rsidRDefault="00E17726" w:rsidP="00490EDA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F2B3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C66465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11,980,825,000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10633FB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11,196,155,186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05145A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207,448,195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EA9750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1BBB102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11,403,603,381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8823E25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796CF8F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FA581AE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B6CDD29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11,196,155,186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A6D256B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207,448,195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8414434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AE2398F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11,403,603,381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3C70567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- 577,221,619</w:t>
            </w:r>
          </w:p>
        </w:tc>
      </w:tr>
      <w:tr w:rsidR="00E17726" w14:paraId="64045723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2C09BAE7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C5402DE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DFEB50D" w14:textId="77777777" w:rsidR="00E17726" w:rsidRDefault="00E17726" w:rsidP="00490ED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D29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746240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144,391,000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EEA29BC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126,978,653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4FEE22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9,981,534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D6F6A36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64A8DFC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136,960,187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535B365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8300208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4CACCAB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31A74D8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126,978,653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9014933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9,981,534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1621559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AD9DFDB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136,960,187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36DBD4F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- 7,430,813</w:t>
            </w:r>
          </w:p>
        </w:tc>
      </w:tr>
      <w:tr w:rsidR="00E17726" w14:paraId="506F041E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158FD8F2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A827FB9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B6AC4CF" w14:textId="77777777" w:rsidR="00E17726" w:rsidRDefault="00E17726" w:rsidP="00490ED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D29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0D028F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181,470,000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27D4C3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190,691,793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319E1C8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F77E30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B0D90D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190,691,793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A839D11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62D6ABF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764E580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4C51740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190,691,793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819AB1E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BC698EE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CE5C60A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190,691,793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5EB56D6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9,221,793</w:t>
            </w:r>
          </w:p>
        </w:tc>
      </w:tr>
      <w:tr w:rsidR="00E17726" w14:paraId="62C1375E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4DFDCB77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C736288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1197CE21" w14:textId="77777777" w:rsidR="00E17726" w:rsidRDefault="00E17726" w:rsidP="00490ED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D29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CB8FD9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1,284,616,000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5A32BA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1,302,862,003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58DA91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19,370,769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C5D414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65D038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1,322,232,772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1F1BCBA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1E1F0E2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3E2C240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D42FB47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1,302,862,003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DAE9E18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19,370,769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EF3ED9D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EEF7348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1,322,232,772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326636E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37,616,772</w:t>
            </w:r>
          </w:p>
        </w:tc>
      </w:tr>
      <w:tr w:rsidR="00E17726" w14:paraId="6ADB8DE4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29760B22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095E61A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1A9499E" w14:textId="77777777" w:rsidR="00E17726" w:rsidRDefault="00E17726" w:rsidP="00490ED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D29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79E187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2,063,241,000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CDDB8D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1,618,485,498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6C778F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2,010,731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33596D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8FA9871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1,620,496,229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0B70BFB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953695D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FFDCBB4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67CBE10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1,618,485,498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A944773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2,010,731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585E63C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DE755F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1,620,496,229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D4994BA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- 442,744,771</w:t>
            </w:r>
          </w:p>
        </w:tc>
      </w:tr>
      <w:tr w:rsidR="00E17726" w14:paraId="4513EA85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03DF5A5E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A9A896A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12"/>
                <w:sz w:val="20"/>
              </w:rPr>
              <w:t>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5966301" w14:textId="77777777" w:rsidR="00E17726" w:rsidRDefault="00E17726" w:rsidP="00490ED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D29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60D961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660,349,000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804B09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725,843,514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CB6839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3,085,885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69FEE9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A65374B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728,929,399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806FB74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EE98EB8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115132C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08D28DE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725,843,514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265BB17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3,085,885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3C757AB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17B0DC4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728,929,399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8CBFF73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68,580,399</w:t>
            </w:r>
          </w:p>
        </w:tc>
      </w:tr>
      <w:tr w:rsidR="00E17726" w14:paraId="606D7369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2818C104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58B181FB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12"/>
                <w:sz w:val="20"/>
              </w:rPr>
              <w:t>6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2CD4579F" w14:textId="77777777" w:rsidR="00E17726" w:rsidRDefault="00E17726" w:rsidP="00490ED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D29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3235A4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7,551,002,000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40CE56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7,123,493,767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389973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172,999,276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63B34E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E2B213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7,296,493,043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3D62466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93F17F4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486A1C7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BF91EFA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7,123,493,767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F26508B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172,999,276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ECE66B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A5095E0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7,296,493,043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09287B9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- 254,508,957</w:t>
            </w:r>
          </w:p>
        </w:tc>
      </w:tr>
      <w:tr w:rsidR="00E17726" w14:paraId="66FABA7C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61F16D9E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6072483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12"/>
                <w:sz w:val="20"/>
              </w:rPr>
              <w:t>7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B106E76" w14:textId="77777777" w:rsidR="00E17726" w:rsidRDefault="00E17726" w:rsidP="00490ED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D29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特別稅課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6A798A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95,756,000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FC5605A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107,799,958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0E1F88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2DC7F25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068702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107,799,958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5762607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09DAD44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C0CD18E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2D03C36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107,799,958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9A28E66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C3DD464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09EB66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107,799,958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698978C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12,043,958</w:t>
            </w:r>
          </w:p>
        </w:tc>
      </w:tr>
      <w:tr w:rsidR="00E17726" w:rsidRPr="006F2B31" w14:paraId="1B0AB323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3BD12514" w14:textId="77777777" w:rsidR="00E17726" w:rsidRPr="006F2B31" w:rsidRDefault="00E17726" w:rsidP="00490ED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18837AC" w14:textId="77777777" w:rsidR="00E17726" w:rsidRPr="006F2B31" w:rsidRDefault="00E17726" w:rsidP="00490ED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41CC9F4B" w14:textId="77777777" w:rsidR="00E17726" w:rsidRPr="006F2B31" w:rsidRDefault="00E17726" w:rsidP="00490EDA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F2B3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07E9F8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332,061,000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4A7B43F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310,627,025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BAB6F9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140,652,551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60A1904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6E8EE3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451,279,576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86C6B8A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2665523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ADD0EE9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D91C966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310,627,025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CE83635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140,652,551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374552A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F3F1CB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451,279,576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98FC1CC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119,218,576</w:t>
            </w:r>
          </w:p>
        </w:tc>
      </w:tr>
      <w:tr w:rsidR="00E17726" w14:paraId="2302787D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0486FB4B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9631ADA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A09F648" w14:textId="77777777" w:rsidR="00E17726" w:rsidRDefault="00E17726" w:rsidP="00490ED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D29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3A273B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323,982,000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000509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289,175,163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CDF4D2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129,285,978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36123A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661129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418,461,141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7AD46C8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D814E47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4A50203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94B0F9F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289,175,163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FA31B22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129,285,978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F54AF0E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ECCA5C6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418,461,141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C004FCF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94,479,141</w:t>
            </w:r>
          </w:p>
        </w:tc>
      </w:tr>
      <w:tr w:rsidR="00E17726" w14:paraId="32133D58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30D52768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7C558C02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8E910A6" w14:textId="77777777" w:rsidR="00E17726" w:rsidRDefault="00E17726" w:rsidP="00490ED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D29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30AE1D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246,000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94411E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81,550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92C051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8E8A18B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F8A1B3A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81,550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0435B38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30F5F0E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FBE66DD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67D10C3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81,550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6F8F8EF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872B879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41BD705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81,550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B14A539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- 164,450</w:t>
            </w:r>
          </w:p>
        </w:tc>
      </w:tr>
      <w:tr w:rsidR="00E17726" w14:paraId="4B595ADD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2725374E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59C7791C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47E15D7" w14:textId="77777777" w:rsidR="00E17726" w:rsidRDefault="00E17726" w:rsidP="00490ED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D29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18BDD0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7,833,000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368CD5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21,370,312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C5B106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11,366,573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2537BA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D7C0D9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32,736,885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00E1C59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862622B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15CCB50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FF07EAD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21,370,312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83878AE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11,366,573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97A9023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DF88242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32,736,885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1A9D4E6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24,903,885</w:t>
            </w:r>
          </w:p>
        </w:tc>
      </w:tr>
      <w:tr w:rsidR="00E17726" w:rsidRPr="006F2B31" w14:paraId="56BAF67B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3DFFABEC" w14:textId="77777777" w:rsidR="00E17726" w:rsidRPr="006F2B31" w:rsidRDefault="00E17726" w:rsidP="00490ED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4735C32" w14:textId="77777777" w:rsidR="00E17726" w:rsidRPr="006F2B31" w:rsidRDefault="00E17726" w:rsidP="00490ED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28A4AD60" w14:textId="77777777" w:rsidR="00E17726" w:rsidRPr="006F2B31" w:rsidRDefault="00E17726" w:rsidP="00490EDA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F2B3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9C1317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407,730,000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9543AF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392,921,966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523A63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2,761,632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96A913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E13830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395,683,598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1354DB2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4F291B6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8CCCA43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3782955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392,921,966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3D6762D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2,761,632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5805D15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87FEC6F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395,683,598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E9E3744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- 12,046,402</w:t>
            </w:r>
          </w:p>
        </w:tc>
      </w:tr>
      <w:tr w:rsidR="00E17726" w14:paraId="60DC2465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5D8EB129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62F61FD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22CEF690" w14:textId="77777777" w:rsidR="00E17726" w:rsidRDefault="00E17726" w:rsidP="00490ED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D29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D5A902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193,982,000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C1A27F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186,750,565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83A3DA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731A123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FF855E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186,750,565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6AC5631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C7376FB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4A86B93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33D1EC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186,750,565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B093DAD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C8FE1C0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6D45CA9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186,750,565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BF3BE66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- 7,231,435</w:t>
            </w:r>
          </w:p>
        </w:tc>
      </w:tr>
      <w:tr w:rsidR="00E17726" w14:paraId="374BD66A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786D329F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03BE83D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54923FB" w14:textId="77777777" w:rsidR="00E17726" w:rsidRDefault="00E17726" w:rsidP="00490ED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D29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F63A63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213,748,000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E2AB884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206,171,401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F55D8B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2,761,632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12832C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3F1B7C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208,933,033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00E1820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7C04052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5704237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EA8E2D8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206,171,401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013280D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2,761,632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9F43B4F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9943592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208,933,033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5D7EA7F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- 4,814,967</w:t>
            </w:r>
          </w:p>
        </w:tc>
      </w:tr>
      <w:tr w:rsidR="00E17726" w:rsidRPr="006F2B31" w14:paraId="1B5248C9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736D76E6" w14:textId="77777777" w:rsidR="00E17726" w:rsidRPr="006F2B31" w:rsidRDefault="00E17726" w:rsidP="00490ED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9773FF4" w14:textId="77777777" w:rsidR="00E17726" w:rsidRPr="006F2B31" w:rsidRDefault="00E17726" w:rsidP="00490ED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7EDD4AC7" w14:textId="77777777" w:rsidR="00E17726" w:rsidRPr="006F2B31" w:rsidRDefault="00E17726" w:rsidP="00490EDA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F2B3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8ABE04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73,309,000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7A84D8A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86,842,700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EB34F71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1,861,842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FB979E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F43BA7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88,704,542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1A1326F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018B215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E74765E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4EDCA77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86,842,700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17D284D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1,861,842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97FC920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653781E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88,704,542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B33BFCF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15,395,542</w:t>
            </w:r>
          </w:p>
        </w:tc>
      </w:tr>
      <w:tr w:rsidR="00E17726" w14:paraId="09B2615B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3EBEFFAA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06302E3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3172880C" w14:textId="77777777" w:rsidR="00E17726" w:rsidRDefault="00E17726" w:rsidP="00490ED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D29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D9F613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72,325,000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C1F5D7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80,355,772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012920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1,861,842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937961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A46664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82,217,614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DF8D062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D5F396F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92B3EA6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0F52A6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80,355,772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5E29D2B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1,861,842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1B465FF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0B9A647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82,217,614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D2CC5F1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9,892,614</w:t>
            </w:r>
          </w:p>
        </w:tc>
      </w:tr>
      <w:tr w:rsidR="00E17726" w14:paraId="5748DB87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1B4D9962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B01F65C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554CBE9" w14:textId="77777777" w:rsidR="00E17726" w:rsidRDefault="00E17726" w:rsidP="00490ED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D29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1F9519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984,000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A77F54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6,486,928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BCC898A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C5582D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D47AD6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6,486,928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B7917F7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F994FB8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79442BF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DD191CC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6,486,928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BD314FB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BD89ACD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FB79E77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6,486,928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246F599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5,502,928</w:t>
            </w:r>
          </w:p>
        </w:tc>
      </w:tr>
      <w:tr w:rsidR="00E17726" w:rsidRPr="006F2B31" w14:paraId="224FDCAC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211AA7EE" w14:textId="77777777" w:rsidR="00E17726" w:rsidRPr="006F2B31" w:rsidRDefault="00E17726" w:rsidP="00490ED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6A91FCB" w14:textId="77777777" w:rsidR="00E17726" w:rsidRPr="006F2B31" w:rsidRDefault="00E17726" w:rsidP="00490ED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7135696A" w14:textId="77777777" w:rsidR="00E17726" w:rsidRPr="006F2B31" w:rsidRDefault="00E17726" w:rsidP="00490EDA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F2B3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19E9F7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143,645,000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317648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143,314,804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E9381EC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BEC0571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8997733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143,314,804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27EAD61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0CE3184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14E4F2C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44029FE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143,314,804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C97DB66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8C8C800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9AD69DC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143,314,804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CC31029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- 330,196</w:t>
            </w:r>
          </w:p>
        </w:tc>
      </w:tr>
      <w:tr w:rsidR="00E17726" w14:paraId="4F3636AC" w14:textId="77777777" w:rsidTr="00F34A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19"/>
        </w:trPr>
        <w:tc>
          <w:tcPr>
            <w:tcW w:w="300" w:type="dxa"/>
            <w:shd w:val="clear" w:color="auto" w:fill="auto"/>
            <w:vAlign w:val="center"/>
          </w:tcPr>
          <w:p w14:paraId="6CD17BE9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B8B9A26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5A56B0F" w14:textId="77777777" w:rsidR="00E17726" w:rsidRDefault="00E17726" w:rsidP="00490ED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D29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0914AF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143,645,000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6B6FB2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143,314,804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A8A548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D975AD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E84425D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143,314,804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2F2E5CB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B6667E7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2ACC384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8D55415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143,314,804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0754C9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4C94D5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BF6AC4A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143,314,804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13C3E7F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- 330,196</w:t>
            </w:r>
          </w:p>
        </w:tc>
      </w:tr>
      <w:tr w:rsidR="00E17726" w:rsidRPr="006F2B31" w14:paraId="32C3BB01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6DDC4896" w14:textId="77777777" w:rsidR="00E17726" w:rsidRPr="006F2B31" w:rsidRDefault="00E17726" w:rsidP="00490ED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6D9961C" w14:textId="77777777" w:rsidR="00E17726" w:rsidRPr="006F2B31" w:rsidRDefault="00E17726" w:rsidP="00490ED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54606E23" w14:textId="77777777" w:rsidR="00E17726" w:rsidRPr="006F2B31" w:rsidRDefault="00E17726" w:rsidP="00490EDA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F2B3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6E16E0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19,646,053,000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7040E8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17,875,369,278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176BA3C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1,004,273,741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D33AE1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86B496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18,879,643,019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6CAC48C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BE2F178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- 12,455,153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C5674CA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BCB4E50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17,875,369,278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188203D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991,818,588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E49A172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9C371B8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18,867,187,866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9EEA1D8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- 778,865,134</w:t>
            </w:r>
          </w:p>
        </w:tc>
      </w:tr>
      <w:tr w:rsidR="00E17726" w14:paraId="1B1B12C5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19E9DF8C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C31AA98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86A4D8D" w14:textId="77777777" w:rsidR="00E17726" w:rsidRDefault="00E17726" w:rsidP="00490ED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D29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2E0D3E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19,628,848,000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EBEB008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17,862,387,140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473F8B3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1,004,273,741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18CF83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DD77F5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18,866,660,881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54FC1A8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FC50E5E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- 12,455,153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5C4F8CD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089A357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17,862,387,140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B4C3CC4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991,818,588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6C3DDDB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322EC4E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18,854,205,728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DD04CB1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- 774,642,272</w:t>
            </w:r>
          </w:p>
        </w:tc>
      </w:tr>
      <w:tr w:rsidR="00E17726" w14:paraId="39E6FCFB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78ABDBB1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7418041E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862E59D" w14:textId="77777777" w:rsidR="00E17726" w:rsidRDefault="00E17726" w:rsidP="00490ED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D29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地方政府協助收入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0F9578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17,205,000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1E609D7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12,982,138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145081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611EB5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FE3E849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12,982,138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5530CE3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E224E8A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52BB12A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8387878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12,982,138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9724FC2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16AC036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75C9F79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12,982,138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75EC636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- 4,222,862</w:t>
            </w:r>
          </w:p>
        </w:tc>
      </w:tr>
      <w:tr w:rsidR="00E17726" w:rsidRPr="006F2B31" w14:paraId="135423B1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6D83EA38" w14:textId="77777777" w:rsidR="00E17726" w:rsidRPr="006F2B31" w:rsidRDefault="00E17726" w:rsidP="00490ED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78BD59A8" w14:textId="77777777" w:rsidR="00E17726" w:rsidRPr="006F2B31" w:rsidRDefault="00E17726" w:rsidP="00490ED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132570DA" w14:textId="77777777" w:rsidR="00E17726" w:rsidRPr="006F2B31" w:rsidRDefault="00E17726" w:rsidP="00490EDA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F2B3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67278D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17,305,000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6650338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16,304,785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3961A0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62E85A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78AB7F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17,304,785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9580912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160BA87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6E08F5A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FE86662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16,304,785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1AC8CA7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1,000,000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39CAE58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D95157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17,304,785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8125BB0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- 215</w:t>
            </w:r>
          </w:p>
        </w:tc>
      </w:tr>
      <w:tr w:rsidR="00E17726" w14:paraId="4410B622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1DE9EBFC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20EDC3E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F240B1D" w14:textId="77777777" w:rsidR="00E17726" w:rsidRDefault="00E17726" w:rsidP="00490ED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D29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CB5A83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17,305,000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85C1A8C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16,304,785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734738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8031CC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E031BB9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17,304,785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84B8663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46F594E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EC20145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3B7782E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16,304,785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08A3476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1,000,000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10B4BBD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9656655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17,304,785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2139390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- 215</w:t>
            </w:r>
          </w:p>
        </w:tc>
      </w:tr>
      <w:tr w:rsidR="00E17726" w:rsidRPr="006F2B31" w14:paraId="6B282434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50280062" w14:textId="77777777" w:rsidR="00E17726" w:rsidRPr="006F2B31" w:rsidRDefault="00E17726" w:rsidP="00490ED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9A38BC4" w14:textId="77777777" w:rsidR="00E17726" w:rsidRPr="006F2B31" w:rsidRDefault="00E17726" w:rsidP="00490ED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0235A1B8" w14:textId="77777777" w:rsidR="00E17726" w:rsidRPr="006F2B31" w:rsidRDefault="00E17726" w:rsidP="00490EDA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F2B3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89B635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870,681,000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41FE918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845,047,576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3E2665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56,429,582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653C103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6208581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901,477,158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8AE718B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746A681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C6E87DD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75F23CA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845,047,576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7ECFBFC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56,429,582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98BD932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5184D86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901,477,158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062D8E9" w14:textId="77777777" w:rsidR="00E17726" w:rsidRPr="006F2B31" w:rsidRDefault="00E17726" w:rsidP="00490ED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6F2B31">
              <w:rPr>
                <w:rFonts w:ascii="新細明體" w:hAnsi="新細明體"/>
                <w:b/>
                <w:noProof/>
                <w:spacing w:val="-6"/>
                <w:sz w:val="20"/>
              </w:rPr>
              <w:t>30,796,158</w:t>
            </w:r>
          </w:p>
        </w:tc>
      </w:tr>
      <w:tr w:rsidR="00E17726" w14:paraId="2269E80B" w14:textId="77777777" w:rsidTr="00490ED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7E01DC9E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879A00C" w14:textId="77777777" w:rsidR="00E17726" w:rsidRDefault="00E17726" w:rsidP="00490ED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CFDAF92" w14:textId="77777777" w:rsidR="00E17726" w:rsidRDefault="00E17726" w:rsidP="00490ED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D29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454B42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870,681,000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64E6EF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845,047,576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FC555C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56,429,582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63920B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E6B838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901,477,158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835F883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98B8DF6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9D1DE13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341523A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845,047,576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BFC2DF2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56,429,582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7B8391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17325AC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901,477,158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97902B7" w14:textId="77777777" w:rsidR="00E17726" w:rsidRPr="00DF667B" w:rsidRDefault="00E17726" w:rsidP="00490ED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D294B">
              <w:rPr>
                <w:rFonts w:ascii="新細明體" w:hAnsi="新細明體"/>
                <w:noProof/>
                <w:spacing w:val="-6"/>
                <w:sz w:val="20"/>
              </w:rPr>
              <w:t>30,796,158</w:t>
            </w:r>
          </w:p>
        </w:tc>
      </w:tr>
    </w:tbl>
    <w:p w14:paraId="00D5E0FF" w14:textId="77777777" w:rsidR="003C15BB" w:rsidRDefault="003C15BB">
      <w:pPr>
        <w:ind w:right="414"/>
        <w:rPr>
          <w:rFonts w:eastAsia="標楷體"/>
          <w:sz w:val="22"/>
        </w:rPr>
      </w:pPr>
    </w:p>
    <w:sectPr w:rsidR="003C15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A7CB4" w14:textId="77777777" w:rsidR="00E17726" w:rsidRDefault="00E17726">
      <w:r>
        <w:separator/>
      </w:r>
    </w:p>
  </w:endnote>
  <w:endnote w:type="continuationSeparator" w:id="0">
    <w:p w14:paraId="77BC71FF" w14:textId="77777777" w:rsidR="00E17726" w:rsidRDefault="00E17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DEC78" w14:textId="77777777" w:rsidR="00DA37D5" w:rsidRDefault="00DA37D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D7C27" w14:textId="77777777" w:rsidR="00DA37D5" w:rsidRDefault="00DA37D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B4336" w14:textId="56C066FE" w:rsidR="000A13DA" w:rsidRPr="000A13DA" w:rsidRDefault="000A13DA" w:rsidP="000A13DA">
    <w:pPr>
      <w:pStyle w:val="a4"/>
      <w:jc w:val="center"/>
      <w:rPr>
        <w:rFonts w:ascii="標楷體" w:eastAsia="標楷體" w:hAnsi="標楷體"/>
      </w:rPr>
    </w:pPr>
    <w:r w:rsidRPr="000A13DA">
      <w:rPr>
        <w:rFonts w:ascii="標楷體" w:eastAsia="標楷體" w:hAnsi="標楷體" w:hint="eastAsia"/>
      </w:rPr>
      <w:t>9-2-1</w:t>
    </w:r>
  </w:p>
  <w:p w14:paraId="5C5B0030" w14:textId="77777777" w:rsidR="00DA37D5" w:rsidRDefault="00DA37D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53B81" w14:textId="77777777" w:rsidR="00E17726" w:rsidRDefault="00E17726">
      <w:r>
        <w:separator/>
      </w:r>
    </w:p>
  </w:footnote>
  <w:footnote w:type="continuationSeparator" w:id="0">
    <w:p w14:paraId="3FD38977" w14:textId="77777777" w:rsidR="00E17726" w:rsidRDefault="00E17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75CFB" w14:textId="77777777" w:rsidR="00DA37D5" w:rsidRDefault="00DA37D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E459" w14:textId="3BFE73B8" w:rsidR="00A82CB1" w:rsidRDefault="007C0861">
    <w:pPr>
      <w:pStyle w:val="a3"/>
      <w:jc w:val="center"/>
    </w:pPr>
    <w:r w:rsidRPr="007C0861">
      <w:rPr>
        <w:rFonts w:ascii="標楷體" w:eastAsia="標楷體" w:hAnsi="標楷體" w:hint="eastAsia"/>
        <w:b/>
        <w:spacing w:val="60"/>
        <w:sz w:val="32"/>
        <w:szCs w:val="32"/>
        <w:u w:val="single"/>
      </w:rPr>
      <w:t>貳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7C0861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7C0861">
      <w:rPr>
        <w:rFonts w:ascii="標楷體" w:eastAsia="標楷體" w:hAnsi="標楷體" w:hint="eastAsia"/>
        <w:b/>
        <w:spacing w:val="60"/>
        <w:sz w:val="32"/>
        <w:szCs w:val="32"/>
        <w:u w:val="single"/>
      </w:rPr>
      <w:t>宜蘭縣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7C0861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7C0861">
      <w:rPr>
        <w:rFonts w:ascii="標楷體" w:eastAsia="標楷體" w:hAnsi="標楷體"/>
        <w:bCs/>
        <w:spacing w:val="60"/>
        <w:sz w:val="32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F5F0A" w14:textId="1CF03A6B" w:rsidR="00A82CB1" w:rsidRDefault="00DA37D5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7C0861" w:rsidRPr="007C0861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="007C0861" w:rsidRPr="007C0861">
      <w:rPr>
        <w:rFonts w:ascii="標楷體" w:eastAsia="標楷體" w:hAnsi="標楷體" w:hint="eastAsia"/>
        <w:b/>
        <w:spacing w:val="60"/>
        <w:sz w:val="32"/>
        <w:u w:val="single"/>
      </w:rPr>
      <w:t>宜蘭縣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7C0861" w:rsidRPr="007C0861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726"/>
    <w:rsid w:val="000A13DA"/>
    <w:rsid w:val="000E0216"/>
    <w:rsid w:val="00183F3F"/>
    <w:rsid w:val="003C15BB"/>
    <w:rsid w:val="007C0861"/>
    <w:rsid w:val="009C47CC"/>
    <w:rsid w:val="00A82CB1"/>
    <w:rsid w:val="00CB0F10"/>
    <w:rsid w:val="00DA37D5"/>
    <w:rsid w:val="00DF667B"/>
    <w:rsid w:val="00E17726"/>
    <w:rsid w:val="00F3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1945531"/>
  <w15:chartTrackingRefBased/>
  <w15:docId w15:val="{5F528405-4114-435F-800D-F68635ED8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0A13D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Lj4LcoNYj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Lj4LcoNYj歲入來源別總表</Template>
  <TotalTime>9</TotalTime>
  <Pages>1</Pages>
  <Words>633</Words>
  <Characters>2573</Characters>
  <Application>Microsoft Office Word</Application>
  <DocSecurity>0</DocSecurity>
  <Lines>21</Lines>
  <Paragraphs>6</Paragraphs>
  <ScaleCrop>false</ScaleCrop>
  <Company>N.A.O.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詹佳恆</dc:creator>
  <cp:keywords/>
  <cp:lastModifiedBy>詹佳恆</cp:lastModifiedBy>
  <cp:revision>5</cp:revision>
  <cp:lastPrinted>2026-06-15T03:02:00Z</cp:lastPrinted>
  <dcterms:created xsi:type="dcterms:W3CDTF">2026-06-15T03:00:00Z</dcterms:created>
  <dcterms:modified xsi:type="dcterms:W3CDTF">2026-06-18T01:14:00Z</dcterms:modified>
</cp:coreProperties>
</file>