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5CEE7CB1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116A6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ECCD2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917E" w14:textId="7660101C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56088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78DCA8F7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44327E1F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01D53B6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0214EE6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2BE185FC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444AFCA6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0BCB3BF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0EC7DCB4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246AAFCC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2BE6E6C0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542F0BB8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2FCD6588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05DDDCDB" w14:textId="77777777"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2B6E7BE7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48940530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7197EC1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6C48E62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43B332A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4CA9FBB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302A824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69D4E61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278BC358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37D1C948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06239F7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1FAA00BC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57EAF7F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6C37F6D4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3A05080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6E117BF5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56088F" w:rsidRPr="0038118A" w14:paraId="593DD9DF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A4D1689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A6642E9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021C6E0" w14:textId="77777777" w:rsidR="0056088F" w:rsidRPr="0038118A" w:rsidRDefault="0056088F" w:rsidP="000E4DF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D75E3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33,487,819,000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46FBF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30,887,516,923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53DEAB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1,414,427,543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62EF4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81A352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32,301,944,466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6373A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30,887,516,923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758B90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1,401,972,390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BF99A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E75D65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32,289,489,313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9AD6097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5F3A2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- 1,198,329,687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F47A877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- 3.58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B16A815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- 12,455,153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F3B191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- 0.04</w:t>
            </w:r>
          </w:p>
        </w:tc>
      </w:tr>
      <w:tr w:rsidR="0056088F" w:rsidRPr="0038118A" w14:paraId="506C7397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4DC3666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1FC097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02C6363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ED6A4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11,980,825,000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12670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11,196,155,186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906715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207,448,195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3730F6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5E07B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11,403,603,381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5BA43F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11,196,155,186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3B8BC90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207,448,195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269237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FC420C6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11,403,603,381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22A08C6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35.32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9F5A49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- 577,221,619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95791D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- 4.82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F83A1F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7E9D3B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088F" w14:paraId="4851409B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B9B4CB5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FDAA853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27859A2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1381C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144,391,000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65A42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126,978,653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F573A3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9,981,534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06240D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5ECD6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136,960,187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FBAD7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126,978,653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3A481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9,981,534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BEC1AA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C76E6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136,960,187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CE266C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0.42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48E2E4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- 7,430,813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D91F3A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- 5.15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33CCDF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EB6727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4AEE0440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02845D5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40C002D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B6FABAA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19997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181,470,000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22064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757E90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926D9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83AD8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A4BBD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EC69F3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D7BE3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3A9937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B8AC7E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0.59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624691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9,221,793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DE0BF0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5.08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20DF67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CB51B8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6C4D234B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825EEFB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24DE3F5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12F0081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3307D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1,284,616,000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BFA42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1,302,862,003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E0A6EF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19,370,769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4F2BE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533B2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1,322,232,772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10BD3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1,302,862,003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3747A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19,370,769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C4FB1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4E1228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1,322,232,772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BF777D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4.09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FBCDC7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37,616,772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B6313B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2.93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F7C31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036BD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76D7AC7B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64FEEAD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3845B8F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7B94854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188E0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2,063,241,000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0CFE9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1,618,485,498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C8F466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2,010,731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8D117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E4150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1,620,496,229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6070DE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1,618,485,498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7ADFE0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2,010,731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F871C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326B9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1,620,496,229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F572AF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5.02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E184A2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- 442,744,771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4E0AC4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- 21.46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A3D126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3F7DCA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7E553A6C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B00DA07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AB91562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9763E73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46805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660,349,000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B67D2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725,843,514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EBD1B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3,085,885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D9ABE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A3B26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728,929,399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FEEC5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725,843,514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BD627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3,085,885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476D35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D97346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728,929,399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CC163C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2.26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21D8A8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68,580,399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2594B7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10.39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6B0106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B7338C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21209BE0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6AF3A2C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B57640E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2A63E28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AB72E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7,551,002,000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63D0C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7,123,493,767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A4C1E8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172,999,276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3B230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BB165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7,296,493,043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55B35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7,123,493,767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CD19D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172,999,276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D65512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2E63AC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7,296,493,043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569AB6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22.60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1E1505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- 254,508,957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BD486E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- 3.37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3482F9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355E43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56CBD4F1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B0892F3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2FA656C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119E80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FA6C2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95,756,000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14750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DA6B5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55456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54FF0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9C86B6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CD7A1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D1306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3B934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18EB25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0.33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A5B698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12,043,958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FEC17F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12.58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F5F3F8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414389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:rsidRPr="0038118A" w14:paraId="788E24D8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4B50474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F78CD5B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86ACF29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9A2D17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332,061,000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C092F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310,627,025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BD3C042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140,652,551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83A7B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C56475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451,279,576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AB9B97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310,627,025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7CEDCF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140,652,551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BC051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21B92C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451,279,576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6DBA7B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3BD671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119,218,576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428371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35.90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5D567F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02FC1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088F" w14:paraId="6E4E00A2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028638A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87F5C5B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06E3E1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61084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323,982,000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8767F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289,175,163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EABE58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129,285,978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90C5A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FC7E0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418,461,141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7C8A6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289,175,163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D61E3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129,285,978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52999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4DB461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418,461,141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B1CD37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1.30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BE8964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94,479,141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4D90D4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29.16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5DF82E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AADF2F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0CA0D759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17B3512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AFD4DF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A8646FB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DC81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246,000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D25AC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4F122C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D0767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5CF62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5C81A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E78A3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AE14A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5B3F1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690D2F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CFB083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- 164,450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5769A1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- 66.85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015C9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949BB3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3AE34AAC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172300D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4AA1778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C535200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7DAA0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7,833,000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F1D63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21,370,312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B3005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11,366,573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213B6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F1064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32,736,885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89E70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21,370,312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3708AE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11,366,573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F8C87F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4911B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32,736,885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73913B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3B6078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24,903,885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94CB5A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317.94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EE1335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07C480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:rsidRPr="0038118A" w14:paraId="7DB443D6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CB46913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02FD2DE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5B98E19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8D543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407,730,000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E5651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392,921,966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D637D97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2,761,632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D5F51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27D755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395,683,598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E7CB44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392,921,966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11C6D1E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2,761,632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92FE9F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43F1B2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395,683,598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401E856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1.23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83AE90E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- 12,046,402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70BB8A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7B8584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1E912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088F" w14:paraId="4A516615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79B5671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4FDD87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F271E4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07F66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193,982,000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844DD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1AC1AE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92222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344DF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A0C25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24D79B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43856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6626A8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89EC01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0.58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D3D4CB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- 7,231,435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3B5C29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- 3.73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EF6926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45ACC0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7F331E76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FC6090C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B55EDE5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A94508C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E2C2F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213,748,000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5EF2E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206,171,401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999219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2,761,632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AB8FE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BD55B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208,933,033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C8ED09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206,171,401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DE4D94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2,761,632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71799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F52556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208,933,033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4A44EB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0.65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E6C1F0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- 4,814,967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4EF9FB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- 2.25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7CE3A3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D9C45E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:rsidRPr="0038118A" w14:paraId="26B64778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72489C1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C598BC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A816C84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2CE67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89,519,000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92F76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107,776,303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42A8B9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1,861,842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39802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F6851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109,638,145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B5D18F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107,776,303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D940330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1,861,842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4B3682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76EC8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109,638,145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5D901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0.34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36DF5B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20,119,145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C79014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22.47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933657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3C8BAE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088F" w14:paraId="61B15F12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9E0987E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846E1B4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24D9E9D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CAE05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72,325,000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0DA51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80,355,772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682B59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1,861,842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7CA2E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82D50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82,217,614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336E9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80,355,772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125A8A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1,861,842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C347A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AA00A8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82,217,614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8C201C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5CA92A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9,892,614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7699B7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13.68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97EDD6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301A8B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2BEAB1D5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C992E65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B95D85E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E9A7BC5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8B047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16,210,000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362EA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A8A11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3818A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17059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3EC8A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CA5659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038574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C78584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FDFFC8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EE6BF1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4,723,603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53E999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29.14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D964E4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A46DF2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14:paraId="0D73CA50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5B4FEBC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B9D61A3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B7A746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98E20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24DA5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FD9691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A077D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220B4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18A2E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62D48C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4F1A7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B65AC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1C6976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AAB535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5,502,928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9A7F86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559.24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BF28208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173403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:rsidRPr="0038118A" w14:paraId="1968B597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E251F5A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13093B0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F9EB888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19FAF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143,645,000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BDD376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F6627C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10522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2BCA9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9075CA5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A79E75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AD577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202308E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90D586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00556B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- 330,196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7DB84A9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B7D48B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05BB62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088F" w14:paraId="1909BFD7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10B2224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329B971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2BBC8EA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17A0F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143,645,000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85DF32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CD049F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B3846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EAD87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7FACB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312C87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A270F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D3F8A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AF84CA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2A299D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- 330,196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2F46C6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- 0.23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5F0689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2E93E5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:rsidRPr="0038118A" w14:paraId="495C7BC5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61156FA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2426D52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968949E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1A4339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19,646,053,000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91B9A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17,875,369,278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F8CDEC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1,004,273,741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4AD28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7B704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18,879,643,019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8EB7C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17,875,369,278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B2CDCF5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991,818,588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25552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3FC0AF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18,867,187,866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ACFD06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58.43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17B605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- 778,865,134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52C417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- 3.96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D8A4A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- 12,455,153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B30C75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- 0.07</w:t>
            </w:r>
          </w:p>
        </w:tc>
      </w:tr>
      <w:tr w:rsidR="0056088F" w14:paraId="78A85E7C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C0517B1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A6AED6A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22EF20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3C5C8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19,628,848,000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B60F2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17,862,387,140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F6FB41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1,004,273,741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5CB24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30BC3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18,866,660,881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EB1633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17,862,387,140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63841F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991,818,588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48A7A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953BD1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18,854,205,728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C89903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58.39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46D7F2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- 774,642,272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7B4668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- 3.95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ECDC43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- 12,455,153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EE8D1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- 0.07</w:t>
            </w:r>
          </w:p>
        </w:tc>
      </w:tr>
      <w:tr w:rsidR="0056088F" w14:paraId="7F46DE91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E3DA9CA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EA79634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3A316B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地方政府協助收入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86984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17,205,000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8BF34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30068F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C8CAB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14A9D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6C55AB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C366A7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9E0E7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9F06B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FD24A0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16E4EA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- 4,222,862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FCB1B9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- 24.54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DEDD33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7CD6FC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:rsidRPr="0038118A" w14:paraId="6DF0F195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CD54B5F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DB96E86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DD203EA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ECFDF4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17,305,000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D73A3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16,304,785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DE1B2F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9A825F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88408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17,304,785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20D9A7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16,304,785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54ACE9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E502B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A65B0F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17,304,785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E001ED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5AC57D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- 215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FB32B0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78757EF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E4526DD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088F" w14:paraId="78742F4C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F70C05D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3908488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A391997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979AF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17,305,000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1F9DF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16,304,785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1FAD53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D3187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5F6E5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17,304,785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19E8C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16,304,785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0347CD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8E6377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2EAF90B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17,304,785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B60FDE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2F957C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- 215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2A8D3BE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1CFFC3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30A97F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088F" w:rsidRPr="0038118A" w14:paraId="35D1243C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C4777B7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CC859C1" w14:textId="77777777" w:rsidR="0056088F" w:rsidRPr="0038118A" w:rsidRDefault="0056088F" w:rsidP="000E4DF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D283CBF" w14:textId="77777777" w:rsidR="0056088F" w:rsidRPr="0038118A" w:rsidRDefault="0056088F" w:rsidP="000E4DF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118A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AF3A22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870,681,000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5626E3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845,047,576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01E81BE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56,429,582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64477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167A38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901,477,158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85B95F5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845,047,576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C9482CA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56,429,582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6A4E5C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14CE422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901,477,158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DD8B57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2.79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DB71451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30,796,158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39318B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3.54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D288556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690386B" w14:textId="77777777" w:rsidR="0056088F" w:rsidRPr="0038118A" w:rsidRDefault="0056088F" w:rsidP="000E4DF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8118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088F" w14:paraId="65B52C2B" w14:textId="77777777" w:rsidTr="000E4D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367D096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0B9EC93" w14:textId="77777777" w:rsidR="0056088F" w:rsidRDefault="0056088F" w:rsidP="000E4DF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B59453" w14:textId="77777777" w:rsidR="0056088F" w:rsidRDefault="0056088F" w:rsidP="000E4DF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2D9F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081496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870,681,000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0A8F91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845,047,576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93275A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56,429,582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FD98367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92F58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901,477,158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E270EC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845,047,576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12D3A5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56,429,582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D4E267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A26DF5F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901,477,158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0544389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2.79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AFBAB4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30,796,158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F9A86BA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/>
                <w:noProof/>
                <w:spacing w:val="-6"/>
                <w:sz w:val="20"/>
              </w:rPr>
              <w:t>3.54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62F4073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DC83C10" w14:textId="77777777" w:rsidR="0056088F" w:rsidRPr="00DC035C" w:rsidRDefault="0056088F" w:rsidP="000E4DF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2D9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2208EA28" w14:textId="77777777" w:rsidR="00540A99" w:rsidRDefault="00540A99" w:rsidP="0083717B">
      <w:pPr>
        <w:ind w:right="414"/>
        <w:rPr>
          <w:rFonts w:eastAsia="標楷體"/>
          <w:sz w:val="22"/>
        </w:rPr>
      </w:pPr>
    </w:p>
    <w:sectPr w:rsidR="00540A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307A" w14:textId="77777777" w:rsidR="0056088F" w:rsidRDefault="0056088F">
      <w:r>
        <w:separator/>
      </w:r>
    </w:p>
  </w:endnote>
  <w:endnote w:type="continuationSeparator" w:id="0">
    <w:p w14:paraId="4873DF59" w14:textId="77777777" w:rsidR="0056088F" w:rsidRDefault="0056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85E3" w14:textId="77777777" w:rsidR="006A71EE" w:rsidRDefault="006A71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1DFD" w14:textId="77777777" w:rsidR="006A71EE" w:rsidRDefault="006A71E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3336" w14:textId="734AC922" w:rsidR="006A71EE" w:rsidRPr="006A71EE" w:rsidRDefault="006A71EE" w:rsidP="006A71EE">
    <w:pPr>
      <w:pStyle w:val="a4"/>
      <w:jc w:val="center"/>
      <w:rPr>
        <w:rFonts w:ascii="標楷體" w:eastAsia="標楷體" w:hAnsi="標楷體"/>
      </w:rPr>
    </w:pPr>
    <w:r w:rsidRPr="006A71EE">
      <w:rPr>
        <w:rFonts w:ascii="標楷體" w:eastAsia="標楷體" w:hAnsi="標楷體"/>
      </w:rPr>
      <w:t>9-1-1</w:t>
    </w:r>
  </w:p>
  <w:p w14:paraId="4AB3D857" w14:textId="77777777" w:rsidR="006A71EE" w:rsidRDefault="006A71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BD487" w14:textId="77777777" w:rsidR="0056088F" w:rsidRDefault="0056088F">
      <w:r>
        <w:separator/>
      </w:r>
    </w:p>
  </w:footnote>
  <w:footnote w:type="continuationSeparator" w:id="0">
    <w:p w14:paraId="30C7E0FE" w14:textId="77777777" w:rsidR="0056088F" w:rsidRDefault="00560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C83C3" w14:textId="77777777" w:rsidR="006A71EE" w:rsidRDefault="006A71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8E25" w14:textId="78CFDDC9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65C50" w:rsidRPr="00F65C5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65C50" w:rsidRPr="00F65C50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F65C50" w:rsidRPr="00F65C50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BFB7" w14:textId="075312B8" w:rsidR="000442F2" w:rsidRDefault="000442F2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玖、歲入來源別</w:t>
    </w:r>
  </w:p>
  <w:p w14:paraId="4CF12D3A" w14:textId="0FC87F56" w:rsidR="009805FE" w:rsidRDefault="00F65C50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F65C50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r w:rsidRPr="00F65C50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88F"/>
    <w:rsid w:val="000442F2"/>
    <w:rsid w:val="0004623B"/>
    <w:rsid w:val="00101AB3"/>
    <w:rsid w:val="001D7125"/>
    <w:rsid w:val="00370633"/>
    <w:rsid w:val="00463DA5"/>
    <w:rsid w:val="00511EB6"/>
    <w:rsid w:val="00525367"/>
    <w:rsid w:val="00540A99"/>
    <w:rsid w:val="005503C0"/>
    <w:rsid w:val="0056088F"/>
    <w:rsid w:val="006A71EE"/>
    <w:rsid w:val="006F4C30"/>
    <w:rsid w:val="0083717B"/>
    <w:rsid w:val="009805FE"/>
    <w:rsid w:val="00AB03D5"/>
    <w:rsid w:val="00B83C7F"/>
    <w:rsid w:val="00C52404"/>
    <w:rsid w:val="00CE054C"/>
    <w:rsid w:val="00CE4379"/>
    <w:rsid w:val="00DB4570"/>
    <w:rsid w:val="00DC035C"/>
    <w:rsid w:val="00E034BD"/>
    <w:rsid w:val="00E1394B"/>
    <w:rsid w:val="00EF0671"/>
    <w:rsid w:val="00F65C50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04F18C"/>
  <w15:chartTrackingRefBased/>
  <w15:docId w15:val="{707F7491-A67C-4AFB-B3B0-C360B3B21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A71E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RLeL8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hRLeL8歲入來源別決算審定表</Template>
  <TotalTime>7</TotalTime>
  <Pages>1</Pages>
  <Words>714</Words>
  <Characters>2900</Characters>
  <Application>Microsoft Office Word</Application>
  <DocSecurity>0</DocSecurity>
  <Lines>24</Lines>
  <Paragraphs>7</Paragraphs>
  <ScaleCrop>false</ScaleCrop>
  <Company>N.A.O.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詹佳恆</dc:creator>
  <cp:keywords/>
  <cp:lastModifiedBy>詹佳恆</cp:lastModifiedBy>
  <cp:revision>4</cp:revision>
  <cp:lastPrinted>2026-06-15T01:36:00Z</cp:lastPrinted>
  <dcterms:created xsi:type="dcterms:W3CDTF">2026-06-15T01:40:00Z</dcterms:created>
  <dcterms:modified xsi:type="dcterms:W3CDTF">2026-06-18T01:13:00Z</dcterms:modified>
</cp:coreProperties>
</file>